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CB77" w14:textId="77777777" w:rsidR="009D2953" w:rsidRPr="00EF094C" w:rsidRDefault="009D2953" w:rsidP="009D2953">
      <w:pPr>
        <w:pStyle w:val="Naslovobrazca"/>
        <w:pageBreakBefore/>
      </w:pPr>
      <w:bookmarkStart w:id="0" w:name="_Toc532392574"/>
      <w:bookmarkStart w:id="1" w:name="_Toc532538616"/>
      <w:bookmarkStart w:id="2" w:name="_Toc141070466"/>
      <w:bookmarkStart w:id="3" w:name="_Toc141192675"/>
      <w:bookmarkStart w:id="4" w:name="_Toc142311301"/>
      <w:r w:rsidRPr="00EF094C">
        <w:t>PODATKI O GOSPODARSKEM SUBJEKTU</w:t>
      </w:r>
      <w:bookmarkEnd w:id="0"/>
      <w:bookmarkEnd w:id="1"/>
      <w:bookmarkEnd w:id="2"/>
      <w:bookmarkEnd w:id="3"/>
      <w:bookmarkEnd w:id="4"/>
    </w:p>
    <w:p w14:paraId="5DDC3CB1" w14:textId="77777777" w:rsidR="009D2953" w:rsidRDefault="009D2953" w:rsidP="009D2953">
      <w:pPr>
        <w:pStyle w:val="Brezrazmikov"/>
        <w:jc w:val="center"/>
      </w:pPr>
      <w:r>
        <w:t>v postopku oddaje javnega naročila</w:t>
      </w:r>
    </w:p>
    <w:p w14:paraId="206465DB" w14:textId="62453433" w:rsidR="009D2953" w:rsidRDefault="002A575C" w:rsidP="009D2953">
      <w:pPr>
        <w:pStyle w:val="Brezrazmikov"/>
        <w:jc w:val="center"/>
        <w:rPr>
          <w:b/>
          <w:bCs/>
        </w:rPr>
      </w:pPr>
      <w:r w:rsidRPr="002A575C">
        <w:rPr>
          <w:b/>
          <w:bCs/>
        </w:rPr>
        <w:t>NAKUP INDUSTRIJSKIH STROJEV</w:t>
      </w:r>
    </w:p>
    <w:p w14:paraId="0A1F891F" w14:textId="77777777" w:rsidR="002A575C" w:rsidRDefault="002A575C" w:rsidP="009D2953">
      <w:pPr>
        <w:pStyle w:val="Brezrazmikov"/>
        <w:jc w:val="center"/>
      </w:pPr>
    </w:p>
    <w:p w14:paraId="74DCFC53" w14:textId="77777777" w:rsidR="009D2953" w:rsidRDefault="009D2953" w:rsidP="009D2953">
      <w:pPr>
        <w:pStyle w:val="Brezrazmikov"/>
      </w:pPr>
      <w:r>
        <w:t>V ponudbi nastopamo kot:</w:t>
      </w:r>
    </w:p>
    <w:p w14:paraId="5CC90139" w14:textId="77777777" w:rsidR="009D2953" w:rsidRDefault="00000000" w:rsidP="009D2953">
      <w:pPr>
        <w:pStyle w:val="Brezrazmikov"/>
      </w:pPr>
      <w:sdt>
        <w:sdtPr>
          <w:id w:val="-860813328"/>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w:t>
      </w:r>
      <w:r w:rsidR="009D2953" w:rsidRPr="008B6B2D">
        <w:t>samostojni ponudnik</w:t>
      </w:r>
      <w:r w:rsidR="009D2953">
        <w:t>;</w:t>
      </w:r>
    </w:p>
    <w:p w14:paraId="2640D853" w14:textId="77777777" w:rsidR="009D2953" w:rsidRDefault="00000000" w:rsidP="009D2953">
      <w:pPr>
        <w:pStyle w:val="Brezrazmikov"/>
      </w:pPr>
      <w:sdt>
        <w:sdtPr>
          <w:id w:val="477189552"/>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vodilni ponudnik oz. vodilni partner v skupini ponudnikov;</w:t>
      </w:r>
    </w:p>
    <w:p w14:paraId="20B7C238" w14:textId="77777777" w:rsidR="009D2953" w:rsidRDefault="00000000" w:rsidP="009D2953">
      <w:pPr>
        <w:pStyle w:val="Brezrazmikov"/>
      </w:pPr>
      <w:sdt>
        <w:sdtPr>
          <w:id w:val="-1363737701"/>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ponudnik/partner v skupini ponudnikov;</w:t>
      </w:r>
    </w:p>
    <w:p w14:paraId="44A29E8F" w14:textId="77777777" w:rsidR="009D2953" w:rsidRDefault="00000000" w:rsidP="009D2953">
      <w:pPr>
        <w:pStyle w:val="Brezrazmikov"/>
      </w:pPr>
      <w:sdt>
        <w:sdtPr>
          <w:id w:val="70476497"/>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ponudnik/partner v skupini ponudnikov s podizvajalci;</w:t>
      </w:r>
    </w:p>
    <w:p w14:paraId="2DA9A0FA" w14:textId="77777777" w:rsidR="009D2953" w:rsidRDefault="00000000" w:rsidP="009D2953">
      <w:pPr>
        <w:pStyle w:val="Brezrazmikov"/>
      </w:pPr>
      <w:sdt>
        <w:sdtPr>
          <w:id w:val="1408808500"/>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podizvajalec ponudnika/partnerja v skupini ponudnikov: </w:t>
      </w:r>
      <w:sdt>
        <w:sdtPr>
          <w:rPr>
            <w:vanish/>
          </w:rPr>
          <w:alias w:val="Vpišite ime vašega glavnega izvajalca"/>
          <w:tag w:val="Vpišite ime vašega glavnega izvajalca"/>
          <w:id w:val="1255408024"/>
          <w:placeholder>
            <w:docPart w:val="E93381A9F37B4C03B69166A5D0A0F9CE"/>
          </w:placeholder>
          <w:showingPlcHdr/>
          <w:text/>
        </w:sdtPr>
        <w:sdtEndPr>
          <w:rPr>
            <w:vanish w:val="0"/>
          </w:rPr>
        </w:sdtEndPr>
        <w:sdtContent>
          <w:r w:rsidR="009D2953" w:rsidRPr="00F633CC">
            <w:rPr>
              <w:color w:val="808080" w:themeColor="background1" w:themeShade="80"/>
            </w:rPr>
            <w:t>Vpiši</w:t>
          </w:r>
          <w:r w:rsidR="009D2953">
            <w:rPr>
              <w:color w:val="808080" w:themeColor="background1" w:themeShade="80"/>
            </w:rPr>
            <w:t>te</w:t>
          </w:r>
          <w:r w:rsidR="009D2953" w:rsidRPr="00F633CC">
            <w:rPr>
              <w:color w:val="808080" w:themeColor="background1" w:themeShade="80"/>
            </w:rPr>
            <w:t xml:space="preserve"> naziv</w:t>
          </w:r>
        </w:sdtContent>
      </w:sdt>
      <w:r w:rsidR="009D2953">
        <w:t xml:space="preserve">. </w:t>
      </w:r>
    </w:p>
    <w:p w14:paraId="5F91662B" w14:textId="77777777" w:rsidR="009D2953" w:rsidRDefault="009D2953" w:rsidP="009D2953">
      <w:pPr>
        <w:pStyle w:val="Brezrazmikov"/>
      </w:pPr>
    </w:p>
    <w:tbl>
      <w:tblPr>
        <w:tblStyle w:val="Tabelasvetlamrea1poudarek3"/>
        <w:tblW w:w="4854" w:type="pct"/>
        <w:tblLook w:val="0400" w:firstRow="0" w:lastRow="0" w:firstColumn="0" w:lastColumn="0" w:noHBand="0" w:noVBand="1"/>
      </w:tblPr>
      <w:tblGrid>
        <w:gridCol w:w="1981"/>
        <w:gridCol w:w="991"/>
        <w:gridCol w:w="567"/>
        <w:gridCol w:w="6237"/>
      </w:tblGrid>
      <w:tr w:rsidR="009D2953" w14:paraId="4D979A83" w14:textId="77777777" w:rsidTr="005962DE">
        <w:tc>
          <w:tcPr>
            <w:tcW w:w="1013" w:type="pct"/>
            <w:vAlign w:val="center"/>
          </w:tcPr>
          <w:p w14:paraId="6809672B" w14:textId="77777777" w:rsidR="009D2953" w:rsidRPr="008B6B2D" w:rsidRDefault="009D2953" w:rsidP="005962DE">
            <w:pPr>
              <w:pStyle w:val="Brezrazmikov"/>
            </w:pPr>
            <w:r w:rsidRPr="008B6B2D">
              <w:t>Firma / ime</w:t>
            </w:r>
            <w:r>
              <w:t>:</w:t>
            </w:r>
          </w:p>
        </w:tc>
        <w:sdt>
          <w:sdtPr>
            <w:id w:val="2049100584"/>
            <w:placeholder>
              <w:docPart w:val="BF56EA65B4EE46D1A3269EE659E1A9E7"/>
            </w:placeholder>
            <w:showingPlcHdr/>
            <w:text/>
          </w:sdtPr>
          <w:sdtContent>
            <w:tc>
              <w:tcPr>
                <w:tcW w:w="3987" w:type="pct"/>
                <w:gridSpan w:val="3"/>
                <w:vAlign w:val="center"/>
              </w:tcPr>
              <w:p w14:paraId="4BC7DDDF" w14:textId="77777777" w:rsidR="009D2953" w:rsidRDefault="009D2953" w:rsidP="005962DE">
                <w:pPr>
                  <w:pStyle w:val="Brezrazmikov"/>
                </w:pPr>
                <w:r>
                  <w:rPr>
                    <w:rStyle w:val="Besedilooznabemesta"/>
                  </w:rPr>
                  <w:t>Vpišite podatek</w:t>
                </w:r>
              </w:p>
            </w:tc>
          </w:sdtContent>
        </w:sdt>
      </w:tr>
      <w:tr w:rsidR="009D2953" w14:paraId="11044321" w14:textId="77777777" w:rsidTr="005962DE">
        <w:tc>
          <w:tcPr>
            <w:tcW w:w="1013" w:type="pct"/>
            <w:vAlign w:val="center"/>
          </w:tcPr>
          <w:p w14:paraId="4C0F8003" w14:textId="77777777" w:rsidR="009D2953" w:rsidRPr="003F329A" w:rsidRDefault="009D2953" w:rsidP="005962DE">
            <w:pPr>
              <w:pStyle w:val="Brezrazmikov"/>
            </w:pPr>
            <w:r w:rsidRPr="007B1F25">
              <w:rPr>
                <w:lang w:val="x-none"/>
              </w:rPr>
              <w:t>Naslov</w:t>
            </w:r>
            <w:r>
              <w:t>:</w:t>
            </w:r>
          </w:p>
        </w:tc>
        <w:sdt>
          <w:sdtPr>
            <w:id w:val="1493213807"/>
            <w:placeholder>
              <w:docPart w:val="60FBD749DEDA49F9927C048B2ED34C23"/>
            </w:placeholder>
            <w:showingPlcHdr/>
            <w:text/>
          </w:sdtPr>
          <w:sdtContent>
            <w:tc>
              <w:tcPr>
                <w:tcW w:w="3987" w:type="pct"/>
                <w:gridSpan w:val="3"/>
                <w:vAlign w:val="center"/>
              </w:tcPr>
              <w:p w14:paraId="09AEC690" w14:textId="77777777" w:rsidR="009D2953" w:rsidRDefault="009D2953" w:rsidP="005962DE">
                <w:pPr>
                  <w:pStyle w:val="Brezrazmikov"/>
                </w:pPr>
                <w:r>
                  <w:rPr>
                    <w:rStyle w:val="Besedilooznabemesta"/>
                  </w:rPr>
                  <w:t>Vpišite podatek</w:t>
                </w:r>
              </w:p>
            </w:tc>
          </w:sdtContent>
        </w:sdt>
      </w:tr>
      <w:tr w:rsidR="009D2953" w14:paraId="0DD5DCB7" w14:textId="77777777" w:rsidTr="005962DE">
        <w:tc>
          <w:tcPr>
            <w:tcW w:w="1013" w:type="pct"/>
            <w:vAlign w:val="center"/>
          </w:tcPr>
          <w:p w14:paraId="6B900108" w14:textId="0852532B" w:rsidR="009D2953" w:rsidRPr="003F329A" w:rsidRDefault="009D2953" w:rsidP="005962DE">
            <w:pPr>
              <w:pStyle w:val="Brezrazmikov"/>
            </w:pPr>
            <w:r w:rsidRPr="007B1F25">
              <w:rPr>
                <w:lang w:val="x-none"/>
              </w:rPr>
              <w:t>Matična številka</w:t>
            </w:r>
            <w:r>
              <w:t>:</w:t>
            </w:r>
          </w:p>
        </w:tc>
        <w:sdt>
          <w:sdtPr>
            <w:id w:val="439033546"/>
            <w:placeholder>
              <w:docPart w:val="4F087427E2874D0A9CED8FC944092099"/>
            </w:placeholder>
            <w:showingPlcHdr/>
            <w:text/>
          </w:sdtPr>
          <w:sdtContent>
            <w:tc>
              <w:tcPr>
                <w:tcW w:w="3987" w:type="pct"/>
                <w:gridSpan w:val="3"/>
                <w:vAlign w:val="center"/>
              </w:tcPr>
              <w:p w14:paraId="0E848B04" w14:textId="77777777" w:rsidR="009D2953" w:rsidRPr="00386119" w:rsidRDefault="009D2953" w:rsidP="005962DE">
                <w:pPr>
                  <w:pStyle w:val="Brezrazmikov"/>
                </w:pPr>
                <w:r>
                  <w:rPr>
                    <w:rStyle w:val="Besedilooznabemesta"/>
                  </w:rPr>
                  <w:t>Vpišite podatek</w:t>
                </w:r>
              </w:p>
            </w:tc>
          </w:sdtContent>
        </w:sdt>
      </w:tr>
      <w:tr w:rsidR="009D2953" w14:paraId="429C54AB" w14:textId="77777777" w:rsidTr="005962DE">
        <w:tc>
          <w:tcPr>
            <w:tcW w:w="1013" w:type="pct"/>
            <w:vAlign w:val="center"/>
          </w:tcPr>
          <w:p w14:paraId="60811E2A" w14:textId="77777777" w:rsidR="009D2953" w:rsidRPr="003F329A" w:rsidRDefault="009D2953" w:rsidP="005962DE">
            <w:pPr>
              <w:pStyle w:val="Brezrazmikov"/>
            </w:pPr>
            <w:r>
              <w:t xml:space="preserve">ID </w:t>
            </w:r>
            <w:r w:rsidRPr="007B1F25">
              <w:rPr>
                <w:lang w:val="x-none"/>
              </w:rPr>
              <w:t>za DDV</w:t>
            </w:r>
            <w:r>
              <w:t>:</w:t>
            </w:r>
          </w:p>
        </w:tc>
        <w:sdt>
          <w:sdtPr>
            <w:id w:val="1653175044"/>
            <w:placeholder>
              <w:docPart w:val="F24F0325914548F980E10350F3B0B9E3"/>
            </w:placeholder>
            <w:showingPlcHdr/>
            <w:text/>
          </w:sdtPr>
          <w:sdtContent>
            <w:tc>
              <w:tcPr>
                <w:tcW w:w="3987" w:type="pct"/>
                <w:gridSpan w:val="3"/>
                <w:vAlign w:val="center"/>
              </w:tcPr>
              <w:p w14:paraId="546F0840" w14:textId="77777777" w:rsidR="009D2953" w:rsidRDefault="009D2953" w:rsidP="005962DE">
                <w:pPr>
                  <w:pStyle w:val="Brezrazmikov"/>
                </w:pPr>
                <w:r>
                  <w:rPr>
                    <w:rStyle w:val="Besedilooznabemesta"/>
                  </w:rPr>
                  <w:t>Vpišite podatek</w:t>
                </w:r>
              </w:p>
            </w:tc>
          </w:sdtContent>
        </w:sdt>
      </w:tr>
      <w:tr w:rsidR="009D2953" w14:paraId="08337518" w14:textId="77777777" w:rsidTr="005962DE">
        <w:tc>
          <w:tcPr>
            <w:tcW w:w="1013" w:type="pct"/>
            <w:vAlign w:val="center"/>
          </w:tcPr>
          <w:p w14:paraId="026900A9" w14:textId="77777777" w:rsidR="009D2953" w:rsidRPr="007B1F25" w:rsidRDefault="009D2953" w:rsidP="005962DE">
            <w:pPr>
              <w:pStyle w:val="Brezrazmikov"/>
              <w:rPr>
                <w:lang w:val="x-none"/>
              </w:rPr>
            </w:pPr>
            <w:r>
              <w:t>IBAN</w:t>
            </w:r>
            <w:r>
              <w:rPr>
                <w:rStyle w:val="Sprotnaopomba-sklic"/>
              </w:rPr>
              <w:footnoteReference w:id="1"/>
            </w:r>
            <w:r>
              <w:t>:</w:t>
            </w:r>
          </w:p>
        </w:tc>
        <w:sdt>
          <w:sdtPr>
            <w:id w:val="1326938537"/>
            <w:placeholder>
              <w:docPart w:val="BA2186DAA244420B91F8414E14319203"/>
            </w:placeholder>
            <w:showingPlcHdr/>
            <w:text/>
          </w:sdtPr>
          <w:sdtContent>
            <w:tc>
              <w:tcPr>
                <w:tcW w:w="3987" w:type="pct"/>
                <w:gridSpan w:val="3"/>
                <w:vAlign w:val="center"/>
              </w:tcPr>
              <w:p w14:paraId="114B1363" w14:textId="77777777" w:rsidR="009D2953" w:rsidRDefault="009D2953" w:rsidP="005962DE">
                <w:pPr>
                  <w:pStyle w:val="Brezrazmikov"/>
                </w:pPr>
                <w:r>
                  <w:rPr>
                    <w:rStyle w:val="Besedilooznabemesta"/>
                  </w:rPr>
                  <w:t>Vpišite podatek</w:t>
                </w:r>
              </w:p>
            </w:tc>
          </w:sdtContent>
        </w:sdt>
      </w:tr>
      <w:tr w:rsidR="009D2953" w14:paraId="33161ED0" w14:textId="77777777" w:rsidTr="005962DE">
        <w:tc>
          <w:tcPr>
            <w:tcW w:w="1810" w:type="pct"/>
            <w:gridSpan w:val="3"/>
            <w:vAlign w:val="center"/>
          </w:tcPr>
          <w:p w14:paraId="391FBFB5" w14:textId="77777777" w:rsidR="009D2953" w:rsidRPr="005251FB" w:rsidRDefault="009D2953" w:rsidP="005962DE">
            <w:pPr>
              <w:pStyle w:val="Brezrazmikov"/>
            </w:pPr>
            <w:r>
              <w:t>Zakoniti zastopnik:</w:t>
            </w:r>
          </w:p>
        </w:tc>
        <w:sdt>
          <w:sdtPr>
            <w:id w:val="-324819242"/>
            <w:placeholder>
              <w:docPart w:val="6B888429017A4C50B416E4BF865923AA"/>
            </w:placeholder>
            <w:showingPlcHdr/>
            <w:text/>
          </w:sdtPr>
          <w:sdtContent>
            <w:tc>
              <w:tcPr>
                <w:tcW w:w="3190" w:type="pct"/>
                <w:vAlign w:val="center"/>
              </w:tcPr>
              <w:p w14:paraId="120A601E" w14:textId="77777777" w:rsidR="009D2953" w:rsidRDefault="009D2953" w:rsidP="005962DE">
                <w:pPr>
                  <w:pStyle w:val="Brezrazmikov"/>
                </w:pPr>
                <w:r>
                  <w:rPr>
                    <w:rStyle w:val="Besedilooznabemesta"/>
                  </w:rPr>
                  <w:t>Vpišite ime in priimek</w:t>
                </w:r>
              </w:p>
            </w:tc>
          </w:sdtContent>
        </w:sdt>
      </w:tr>
      <w:tr w:rsidR="009D2953" w14:paraId="5C929935" w14:textId="77777777" w:rsidTr="005962DE">
        <w:tc>
          <w:tcPr>
            <w:tcW w:w="1810" w:type="pct"/>
            <w:gridSpan w:val="3"/>
            <w:vAlign w:val="center"/>
          </w:tcPr>
          <w:p w14:paraId="72A8E913" w14:textId="77777777" w:rsidR="009D2953" w:rsidRDefault="009D2953" w:rsidP="005962DE">
            <w:pPr>
              <w:pStyle w:val="Brezrazmikov"/>
            </w:pPr>
            <w:r>
              <w:t xml:space="preserve">Podpisnik </w:t>
            </w:r>
            <w:bookmarkStart w:id="5" w:name="_Ref129677675"/>
            <w:r>
              <w:t>pogodbe</w:t>
            </w:r>
            <w:r>
              <w:rPr>
                <w:rStyle w:val="Sprotnaopomba-sklic"/>
              </w:rPr>
              <w:footnoteReference w:id="2"/>
            </w:r>
            <w:bookmarkEnd w:id="5"/>
            <w:r>
              <w:t>:</w:t>
            </w:r>
          </w:p>
        </w:tc>
        <w:sdt>
          <w:sdtPr>
            <w:id w:val="-405449902"/>
            <w:placeholder>
              <w:docPart w:val="D4AB2AB92E3648E193E9C4758993A9C3"/>
            </w:placeholder>
            <w:showingPlcHdr/>
            <w:text/>
          </w:sdtPr>
          <w:sdtContent>
            <w:tc>
              <w:tcPr>
                <w:tcW w:w="3190" w:type="pct"/>
                <w:vAlign w:val="center"/>
              </w:tcPr>
              <w:p w14:paraId="55028419" w14:textId="77777777" w:rsidR="009D2953" w:rsidRDefault="009D2953" w:rsidP="005962DE">
                <w:pPr>
                  <w:pStyle w:val="Brezrazmikov"/>
                </w:pPr>
                <w:r>
                  <w:rPr>
                    <w:rStyle w:val="Besedilooznabemesta"/>
                  </w:rPr>
                  <w:t>Vpišite ime in priimek</w:t>
                </w:r>
              </w:p>
            </w:tc>
          </w:sdtContent>
        </w:sdt>
      </w:tr>
      <w:tr w:rsidR="009D2953" w14:paraId="7689BD89" w14:textId="77777777" w:rsidTr="005962DE">
        <w:tc>
          <w:tcPr>
            <w:tcW w:w="1810" w:type="pct"/>
            <w:gridSpan w:val="3"/>
            <w:vAlign w:val="center"/>
          </w:tcPr>
          <w:p w14:paraId="7F0C7631" w14:textId="77777777" w:rsidR="009D2953" w:rsidRDefault="009D2953" w:rsidP="005962DE">
            <w:pPr>
              <w:pStyle w:val="Brezrazmikov"/>
              <w:jc w:val="left"/>
            </w:pPr>
            <w:r>
              <w:t>Pooblaščena oseba za vročanje</w:t>
            </w:r>
            <w:r>
              <w:rPr>
                <w:rStyle w:val="Sprotnaopomba-sklic"/>
              </w:rPr>
              <w:footnoteReference w:id="3"/>
            </w:r>
            <w:r>
              <w:t xml:space="preserve">: </w:t>
            </w:r>
          </w:p>
        </w:tc>
        <w:sdt>
          <w:sdtPr>
            <w:id w:val="-968814921"/>
            <w:placeholder>
              <w:docPart w:val="470E680B6F7E48A08E4DB30439D448B1"/>
            </w:placeholder>
            <w:showingPlcHdr/>
            <w:text/>
          </w:sdtPr>
          <w:sdtContent>
            <w:tc>
              <w:tcPr>
                <w:tcW w:w="3190" w:type="pct"/>
                <w:vAlign w:val="center"/>
              </w:tcPr>
              <w:p w14:paraId="1C1F443E" w14:textId="77777777" w:rsidR="009D2953" w:rsidRDefault="009D2953" w:rsidP="005962DE">
                <w:pPr>
                  <w:pStyle w:val="Brezrazmikov"/>
                </w:pPr>
                <w:r>
                  <w:rPr>
                    <w:rStyle w:val="Besedilooznabemesta"/>
                  </w:rPr>
                  <w:t>Vpišite ime in priimek</w:t>
                </w:r>
              </w:p>
            </w:tc>
          </w:sdtContent>
        </w:sdt>
      </w:tr>
      <w:tr w:rsidR="009D2953" w14:paraId="6BD5F4D3" w14:textId="77777777" w:rsidTr="005962DE">
        <w:tc>
          <w:tcPr>
            <w:tcW w:w="1810" w:type="pct"/>
            <w:gridSpan w:val="3"/>
            <w:vAlign w:val="center"/>
          </w:tcPr>
          <w:p w14:paraId="1D3927C2" w14:textId="77777777" w:rsidR="009D2953" w:rsidRDefault="009D2953" w:rsidP="005962DE">
            <w:pPr>
              <w:pStyle w:val="Brezrazmikov"/>
              <w:jc w:val="left"/>
            </w:pPr>
            <w:r>
              <w:t>Skrbnik pogodbe:</w:t>
            </w:r>
          </w:p>
        </w:tc>
        <w:sdt>
          <w:sdtPr>
            <w:id w:val="-1251801585"/>
            <w:placeholder>
              <w:docPart w:val="C62C36D8C0664C76BC114DDCE9564A9D"/>
            </w:placeholder>
            <w:showingPlcHdr/>
            <w:text/>
          </w:sdtPr>
          <w:sdtContent>
            <w:tc>
              <w:tcPr>
                <w:tcW w:w="3190" w:type="pct"/>
                <w:vAlign w:val="center"/>
              </w:tcPr>
              <w:p w14:paraId="34B70209" w14:textId="77777777" w:rsidR="009D2953" w:rsidRDefault="009D2953" w:rsidP="005962DE">
                <w:pPr>
                  <w:pStyle w:val="Brezrazmikov"/>
                </w:pPr>
                <w:r>
                  <w:rPr>
                    <w:rStyle w:val="Besedilooznabemesta"/>
                  </w:rPr>
                  <w:t>Vpišite ime in priimek</w:t>
                </w:r>
              </w:p>
            </w:tc>
          </w:sdtContent>
        </w:sdt>
      </w:tr>
      <w:tr w:rsidR="009D2953" w14:paraId="2463E1E8" w14:textId="77777777" w:rsidTr="005962DE">
        <w:tc>
          <w:tcPr>
            <w:tcW w:w="1520" w:type="pct"/>
            <w:gridSpan w:val="2"/>
            <w:vAlign w:val="center"/>
          </w:tcPr>
          <w:p w14:paraId="0A1E2F87" w14:textId="08C8CB3A" w:rsidR="009D2953" w:rsidRDefault="009D2953" w:rsidP="005962DE">
            <w:pPr>
              <w:pStyle w:val="Brezrazmikov"/>
              <w:jc w:val="left"/>
            </w:pPr>
            <w:r>
              <w:t>Kontaktni podatki skrbnika</w:t>
            </w:r>
            <w:r w:rsidR="00000000">
              <w:fldChar w:fldCharType="begin"/>
            </w:r>
            <w:r w:rsidR="00000000">
              <w:instrText xml:space="preserve"> NOTEREF _Ref129677675 \f </w:instrText>
            </w:r>
            <w:r w:rsidR="00000000">
              <w:fldChar w:fldCharType="separate"/>
            </w:r>
            <w:r w:rsidR="009C096D" w:rsidRPr="009C096D">
              <w:rPr>
                <w:rStyle w:val="Sprotnaopomba-sklic"/>
              </w:rPr>
              <w:t>3</w:t>
            </w:r>
            <w:r w:rsidR="00000000">
              <w:rPr>
                <w:rStyle w:val="Sprotnaopomba-sklic"/>
              </w:rPr>
              <w:fldChar w:fldCharType="end"/>
            </w:r>
            <w:r>
              <w:t>:</w:t>
            </w:r>
          </w:p>
        </w:tc>
        <w:sdt>
          <w:sdtPr>
            <w:id w:val="1415129097"/>
            <w:placeholder>
              <w:docPart w:val="A5565CF10152461F8D8E88735D568F07"/>
            </w:placeholder>
            <w:showingPlcHdr/>
            <w:text/>
          </w:sdtPr>
          <w:sdtContent>
            <w:tc>
              <w:tcPr>
                <w:tcW w:w="3480" w:type="pct"/>
                <w:gridSpan w:val="2"/>
                <w:vAlign w:val="center"/>
              </w:tcPr>
              <w:p w14:paraId="4311FEAC" w14:textId="77777777" w:rsidR="009D2953" w:rsidRDefault="009D2953" w:rsidP="005962DE">
                <w:pPr>
                  <w:pStyle w:val="Brezrazmikov"/>
                </w:pPr>
                <w:r>
                  <w:rPr>
                    <w:rStyle w:val="Besedilooznabemesta"/>
                  </w:rPr>
                  <w:t>Vpišite e-naslov in tel. št. skrbnika pogodbe</w:t>
                </w:r>
              </w:p>
            </w:tc>
          </w:sdtContent>
        </w:sdt>
      </w:tr>
    </w:tbl>
    <w:p w14:paraId="2AB00885" w14:textId="77777777" w:rsidR="009D2953" w:rsidRDefault="009D2953" w:rsidP="009D2953">
      <w:pPr>
        <w:pStyle w:val="Brezrazmikov"/>
      </w:pPr>
    </w:p>
    <w:p w14:paraId="3E4398A1" w14:textId="77777777" w:rsidR="009D2953" w:rsidRDefault="009D2953" w:rsidP="009D2953">
      <w:pPr>
        <w:pStyle w:val="Brezrazmikov"/>
      </w:pPr>
      <w: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9D2953" w14:paraId="747C8CB6" w14:textId="77777777" w:rsidTr="005962DE">
        <w:tc>
          <w:tcPr>
            <w:tcW w:w="1162" w:type="pct"/>
            <w:vAlign w:val="center"/>
          </w:tcPr>
          <w:p w14:paraId="424328D0" w14:textId="77777777" w:rsidR="009D2953" w:rsidRPr="003F329A" w:rsidRDefault="009D2953" w:rsidP="005962DE">
            <w:pPr>
              <w:pStyle w:val="Brezrazmikov"/>
            </w:pPr>
            <w:r>
              <w:t>Ime in priimek:</w:t>
            </w:r>
          </w:p>
        </w:tc>
        <w:sdt>
          <w:sdtPr>
            <w:id w:val="1332254382"/>
            <w:placeholder>
              <w:docPart w:val="7B33622DCFC34F6BBFDF6F3D3F14770D"/>
            </w:placeholder>
            <w:showingPlcHdr/>
            <w:text/>
          </w:sdtPr>
          <w:sdtContent>
            <w:tc>
              <w:tcPr>
                <w:tcW w:w="3838" w:type="pct"/>
                <w:vAlign w:val="center"/>
              </w:tcPr>
              <w:p w14:paraId="2581829D" w14:textId="77777777" w:rsidR="009D2953" w:rsidRDefault="009D2953" w:rsidP="005962DE">
                <w:pPr>
                  <w:pStyle w:val="Brezrazmikov"/>
                </w:pPr>
                <w:r>
                  <w:rPr>
                    <w:rStyle w:val="Besedilooznabemesta"/>
                  </w:rPr>
                  <w:t>Vpišite ime in priimek</w:t>
                </w:r>
              </w:p>
            </w:tc>
          </w:sdtContent>
        </w:sdt>
      </w:tr>
      <w:tr w:rsidR="009D2953" w14:paraId="2CE6EB86" w14:textId="77777777" w:rsidTr="005962DE">
        <w:tc>
          <w:tcPr>
            <w:tcW w:w="1162" w:type="pct"/>
            <w:vAlign w:val="center"/>
          </w:tcPr>
          <w:p w14:paraId="692F0D7D" w14:textId="77777777" w:rsidR="009D2953" w:rsidRPr="003F329A" w:rsidRDefault="009D2953" w:rsidP="005962DE">
            <w:pPr>
              <w:pStyle w:val="Brezrazmikov"/>
            </w:pPr>
            <w:r w:rsidRPr="007B1F25">
              <w:rPr>
                <w:lang w:val="x-none"/>
              </w:rPr>
              <w:t>Telefon</w:t>
            </w:r>
            <w:r>
              <w:t>:</w:t>
            </w:r>
          </w:p>
        </w:tc>
        <w:sdt>
          <w:sdtPr>
            <w:id w:val="-535510021"/>
            <w:placeholder>
              <w:docPart w:val="FA992F0E7E1E4C35ABE60DB96B1C41B1"/>
            </w:placeholder>
            <w:showingPlcHdr/>
            <w:text/>
          </w:sdtPr>
          <w:sdtContent>
            <w:tc>
              <w:tcPr>
                <w:tcW w:w="3838" w:type="pct"/>
                <w:vAlign w:val="center"/>
              </w:tcPr>
              <w:p w14:paraId="4D25597D" w14:textId="77777777" w:rsidR="009D2953" w:rsidRDefault="009D2953" w:rsidP="005962DE">
                <w:pPr>
                  <w:pStyle w:val="Brezrazmikov"/>
                </w:pPr>
                <w:r>
                  <w:rPr>
                    <w:rStyle w:val="Besedilooznabemesta"/>
                  </w:rPr>
                  <w:t>Vpišite podatek</w:t>
                </w:r>
              </w:p>
            </w:tc>
          </w:sdtContent>
        </w:sdt>
      </w:tr>
      <w:tr w:rsidR="009D2953" w14:paraId="6883224C" w14:textId="77777777" w:rsidTr="005962DE">
        <w:tc>
          <w:tcPr>
            <w:tcW w:w="1162" w:type="pct"/>
            <w:vAlign w:val="center"/>
          </w:tcPr>
          <w:p w14:paraId="31E648B9" w14:textId="77777777" w:rsidR="009D2953" w:rsidRPr="003F329A" w:rsidRDefault="009D2953" w:rsidP="005962DE">
            <w:pPr>
              <w:pStyle w:val="Brezrazmikov"/>
            </w:pPr>
            <w:r w:rsidRPr="007B1F25">
              <w:rPr>
                <w:lang w:val="x-none"/>
              </w:rPr>
              <w:t>Elektronska pošta</w:t>
            </w:r>
            <w:r>
              <w:t>:</w:t>
            </w:r>
          </w:p>
        </w:tc>
        <w:sdt>
          <w:sdtPr>
            <w:id w:val="-1290508215"/>
            <w:placeholder>
              <w:docPart w:val="535FDDA1179E44689BEB8E132B9070F6"/>
            </w:placeholder>
            <w:showingPlcHdr/>
            <w:text/>
          </w:sdtPr>
          <w:sdtContent>
            <w:tc>
              <w:tcPr>
                <w:tcW w:w="3838" w:type="pct"/>
                <w:vAlign w:val="center"/>
              </w:tcPr>
              <w:p w14:paraId="6A80C143" w14:textId="77777777" w:rsidR="009D2953" w:rsidRDefault="009D2953" w:rsidP="005962DE">
                <w:pPr>
                  <w:pStyle w:val="Brezrazmikov"/>
                </w:pPr>
                <w:r>
                  <w:rPr>
                    <w:rStyle w:val="Besedilooznabemesta"/>
                  </w:rPr>
                  <w:t>Vpišite podatek</w:t>
                </w:r>
              </w:p>
            </w:tc>
          </w:sdtContent>
        </w:sdt>
      </w:tr>
    </w:tbl>
    <w:p w14:paraId="09C79A39" w14:textId="77777777" w:rsidR="009D2953" w:rsidRDefault="009D2953" w:rsidP="009D2953">
      <w:pPr>
        <w:pStyle w:val="Brezrazmikov"/>
      </w:pPr>
    </w:p>
    <w:tbl>
      <w:tblPr>
        <w:tblStyle w:val="Tabelasvetlamrea1poudarek3"/>
        <w:tblW w:w="4854" w:type="pct"/>
        <w:tblLook w:val="0400" w:firstRow="0" w:lastRow="0" w:firstColumn="0" w:lastColumn="0" w:noHBand="0" w:noVBand="1"/>
      </w:tblPr>
      <w:tblGrid>
        <w:gridCol w:w="2405"/>
        <w:gridCol w:w="7371"/>
      </w:tblGrid>
      <w:tr w:rsidR="00C602BB" w14:paraId="5CDBFBA2" w14:textId="77777777" w:rsidTr="00C602BB">
        <w:tc>
          <w:tcPr>
            <w:tcW w:w="1230" w:type="pct"/>
            <w:vAlign w:val="center"/>
          </w:tcPr>
          <w:p w14:paraId="3034F8B4" w14:textId="32EF5885" w:rsidR="00C602BB" w:rsidRPr="008B6B2D" w:rsidRDefault="00C602BB" w:rsidP="002359F9">
            <w:pPr>
              <w:pStyle w:val="Brezrazmikov"/>
            </w:pPr>
            <w:r>
              <w:t>Ponujamo sklop:</w:t>
            </w:r>
          </w:p>
        </w:tc>
        <w:sdt>
          <w:sdtPr>
            <w:id w:val="229973718"/>
            <w:placeholder>
              <w:docPart w:val="9CF8481A5C1842ACA8614B001E38E021"/>
            </w:placeholder>
            <w:showingPlcHdr/>
            <w:comboBox>
              <w:listItem w:value="Izberite element."/>
              <w:listItem w:displayText="Sklop 1: Bager z dvižno kabino in grabežem" w:value="Sklop 1: Bager z dvižno kabino in grabežem"/>
              <w:listItem w:displayText="Sklop 2: Nakladalnik" w:value="Sklop 2: Nakladalnik"/>
              <w:listItem w:displayText="oba sklopa" w:value="oba sklopa"/>
            </w:comboBox>
          </w:sdtPr>
          <w:sdtContent>
            <w:tc>
              <w:tcPr>
                <w:tcW w:w="3770" w:type="pct"/>
                <w:vAlign w:val="center"/>
              </w:tcPr>
              <w:p w14:paraId="7B35DFEA" w14:textId="7B03CF42" w:rsidR="00C602BB" w:rsidRDefault="00C602BB" w:rsidP="002359F9">
                <w:pPr>
                  <w:pStyle w:val="Brezrazmikov"/>
                </w:pPr>
                <w:r w:rsidRPr="00124C27">
                  <w:rPr>
                    <w:rStyle w:val="Besedilooznabemesta"/>
                  </w:rPr>
                  <w:t>Izberite element.</w:t>
                </w:r>
              </w:p>
            </w:tc>
          </w:sdtContent>
        </w:sdt>
      </w:tr>
      <w:tr w:rsidR="00C602BB" w14:paraId="7B45782F" w14:textId="77777777" w:rsidTr="00C602BB">
        <w:tc>
          <w:tcPr>
            <w:tcW w:w="1230" w:type="pct"/>
            <w:vAlign w:val="center"/>
          </w:tcPr>
          <w:p w14:paraId="7E5157C8" w14:textId="67C0F73C" w:rsidR="00C602BB" w:rsidRPr="003F329A" w:rsidRDefault="00C602BB" w:rsidP="00EA22B2">
            <w:pPr>
              <w:pStyle w:val="Brezrazmikov"/>
              <w:jc w:val="left"/>
            </w:pPr>
            <w:r>
              <w:t>V okviru sklopa 1 ponujamo:</w:t>
            </w:r>
          </w:p>
        </w:tc>
        <w:tc>
          <w:tcPr>
            <w:tcW w:w="3770" w:type="pct"/>
            <w:vAlign w:val="center"/>
          </w:tcPr>
          <w:p w14:paraId="1257F925" w14:textId="77777777" w:rsidR="00C602BB" w:rsidRDefault="00C602BB" w:rsidP="002359F9">
            <w:pPr>
              <w:pStyle w:val="Brezrazmikov"/>
            </w:pPr>
            <w:sdt>
              <w:sdtPr>
                <w:id w:val="-3041623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samostojno ponujamo </w:t>
            </w:r>
            <w:r>
              <w:t>sklop 1 v celoti</w:t>
            </w:r>
          </w:p>
          <w:p w14:paraId="74B017A4" w14:textId="25A37C55" w:rsidR="00C602BB" w:rsidRDefault="00C602BB" w:rsidP="00C602BB">
            <w:pPr>
              <w:pStyle w:val="Brezrazmikov"/>
            </w:pPr>
            <w:sdt>
              <w:sdtPr>
                <w:id w:val="-19671968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t xml:space="preserve">ponujamo samo prodajo stroja, v vrednosti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p w14:paraId="269B7AEC" w14:textId="50B6992E" w:rsidR="00C602BB" w:rsidRDefault="00C602BB" w:rsidP="00C602BB">
            <w:pPr>
              <w:pStyle w:val="Brezrazmikov"/>
            </w:pPr>
            <w:sdt>
              <w:sdtPr>
                <w:id w:val="11586518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samo </w:t>
            </w:r>
            <w:r>
              <w:t>servisne storitve</w:t>
            </w:r>
            <w:r>
              <w:t xml:space="preserve">, v vrednosti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p w14:paraId="11A17D02" w14:textId="5B66BAB9" w:rsidR="00C602BB" w:rsidRDefault="00C602BB" w:rsidP="00C602BB">
            <w:pPr>
              <w:pStyle w:val="Brezrazmikov"/>
              <w:jc w:val="left"/>
            </w:pPr>
            <w:sdt>
              <w:sdtPr>
                <w:id w:val="16368412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del ponudbenih del, in sicer: </w:t>
            </w:r>
            <w:sdt>
              <w:sdtPr>
                <w:id w:val="243546652"/>
                <w:placeholder>
                  <w:docPart w:val="2F69A0EAC65040209C2AAB669586B2B9"/>
                </w:placeholder>
                <w:showingPlcHdr/>
                <w:text/>
              </w:sdtPr>
              <w:sdtContent>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sdtContent>
            </w:sdt>
            <w:r>
              <w:t xml:space="preserve">, v vrednosti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C602BB" w14:paraId="323951E9" w14:textId="77777777" w:rsidTr="00C602BB">
        <w:tc>
          <w:tcPr>
            <w:tcW w:w="1230" w:type="pct"/>
          </w:tcPr>
          <w:p w14:paraId="3320A7B3" w14:textId="4B761F5A" w:rsidR="00C602BB" w:rsidRPr="003F329A" w:rsidRDefault="00C602BB" w:rsidP="00EA22B2">
            <w:pPr>
              <w:pStyle w:val="Brezrazmikov"/>
              <w:jc w:val="left"/>
            </w:pPr>
            <w:r w:rsidRPr="0075009F">
              <w:t>Dobavni rok</w:t>
            </w:r>
            <w:r>
              <w:t xml:space="preserve"> (sklop 1)</w:t>
            </w:r>
            <w:r w:rsidRPr="0075009F">
              <w:t>:</w:t>
            </w:r>
          </w:p>
        </w:tc>
        <w:tc>
          <w:tcPr>
            <w:tcW w:w="3770" w:type="pct"/>
          </w:tcPr>
          <w:p w14:paraId="06CE44FD" w14:textId="3870B57E" w:rsidR="00C602BB" w:rsidRPr="00386119" w:rsidRDefault="00C602BB" w:rsidP="00C602BB">
            <w:pPr>
              <w:pStyle w:val="Brezrazmikov"/>
            </w:pPr>
            <w:r w:rsidRPr="0075009F">
              <w:t>najkasneje do</w:t>
            </w:r>
            <w:r w:rsidR="00EA22B2">
              <w:t xml:space="preserve"> </w:t>
            </w:r>
            <w:sdt>
              <w:sdtPr>
                <w:id w:val="-1888787193"/>
                <w:placeholder>
                  <w:docPart w:val="DefaultPlaceholder_-1854013437"/>
                </w:placeholder>
                <w:showingPlcHdr/>
                <w:date>
                  <w:dateFormat w:val="dd.MM.yyyy"/>
                  <w:lid w:val="sl-SI"/>
                  <w:storeMappedDataAs w:val="dateTime"/>
                  <w:calendar w:val="gregorian"/>
                </w:date>
              </w:sdtPr>
              <w:sdtContent>
                <w:r w:rsidR="00EA22B2" w:rsidRPr="00124C27">
                  <w:rPr>
                    <w:rStyle w:val="Besedilooznabemesta"/>
                  </w:rPr>
                  <w:t>Kliknite ali tapnite tukaj, če želite vnesti datum.</w:t>
                </w:r>
              </w:sdtContent>
            </w:sdt>
          </w:p>
        </w:tc>
      </w:tr>
      <w:tr w:rsidR="00EA22B2" w14:paraId="68905BF3" w14:textId="77777777" w:rsidTr="00C602BB">
        <w:tc>
          <w:tcPr>
            <w:tcW w:w="1230" w:type="pct"/>
            <w:vAlign w:val="center"/>
          </w:tcPr>
          <w:p w14:paraId="5C0833BB" w14:textId="15DCC084" w:rsidR="00EA22B2" w:rsidRPr="003F329A" w:rsidRDefault="00EA22B2" w:rsidP="00EA22B2">
            <w:pPr>
              <w:pStyle w:val="Brezrazmikov"/>
              <w:jc w:val="left"/>
            </w:pPr>
            <w:r>
              <w:t xml:space="preserve">V okviru sklopa </w:t>
            </w:r>
            <w:r>
              <w:t xml:space="preserve">2 </w:t>
            </w:r>
            <w:r>
              <w:t>ponujamo:</w:t>
            </w:r>
          </w:p>
        </w:tc>
        <w:tc>
          <w:tcPr>
            <w:tcW w:w="3770" w:type="pct"/>
            <w:vAlign w:val="center"/>
          </w:tcPr>
          <w:p w14:paraId="2F26927F" w14:textId="208998E1" w:rsidR="00EA22B2" w:rsidRDefault="00EA22B2" w:rsidP="00EA22B2">
            <w:pPr>
              <w:pStyle w:val="Brezrazmikov"/>
            </w:pPr>
            <w:sdt>
              <w:sdtPr>
                <w:id w:val="634612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samostojno ponujamo sklop </w:t>
            </w:r>
            <w:r>
              <w:t>1</w:t>
            </w:r>
            <w:r>
              <w:t xml:space="preserve"> v celoti</w:t>
            </w:r>
          </w:p>
          <w:p w14:paraId="75CEF15E" w14:textId="77777777" w:rsidR="00EA22B2" w:rsidRDefault="00EA22B2" w:rsidP="00EA22B2">
            <w:pPr>
              <w:pStyle w:val="Brezrazmikov"/>
            </w:pPr>
            <w:sdt>
              <w:sdtPr>
                <w:id w:val="-147567796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samo prodajo stroja, v vrednosti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p w14:paraId="1F0E9E2F" w14:textId="77777777" w:rsidR="00EA22B2" w:rsidRDefault="00EA22B2" w:rsidP="00EA22B2">
            <w:pPr>
              <w:pStyle w:val="Brezrazmikov"/>
            </w:pPr>
            <w:sdt>
              <w:sdtPr>
                <w:id w:val="16513995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samo servisne storitve, v vrednosti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p w14:paraId="41B56FD7" w14:textId="0ED72E72" w:rsidR="00EA22B2" w:rsidRDefault="00EA22B2" w:rsidP="00EA22B2">
            <w:pPr>
              <w:pStyle w:val="Brezrazmikov"/>
            </w:pPr>
            <w:sdt>
              <w:sdtPr>
                <w:id w:val="-11704825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del ponudbenih del, in sicer: </w:t>
            </w:r>
            <w:sdt>
              <w:sdtPr>
                <w:id w:val="-332912482"/>
                <w:placeholder>
                  <w:docPart w:val="6419DF1CDB504AC5982AFD1349BFF244"/>
                </w:placeholder>
                <w:showingPlcHdr/>
                <w:text/>
              </w:sdtPr>
              <w:sdtContent>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sdtContent>
            </w:sdt>
            <w:r>
              <w:t xml:space="preserve">, v vrednosti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EA22B2" w14:paraId="2F8CABFF" w14:textId="77777777" w:rsidTr="002F205F">
        <w:tc>
          <w:tcPr>
            <w:tcW w:w="1230" w:type="pct"/>
          </w:tcPr>
          <w:p w14:paraId="0524791C" w14:textId="3004912E" w:rsidR="00EA22B2" w:rsidRPr="007B1F25" w:rsidRDefault="00EA22B2" w:rsidP="00EA22B2">
            <w:pPr>
              <w:pStyle w:val="Brezrazmikov"/>
              <w:jc w:val="left"/>
              <w:rPr>
                <w:lang w:val="x-none"/>
              </w:rPr>
            </w:pPr>
            <w:r w:rsidRPr="0075009F">
              <w:t>Dobavni rok</w:t>
            </w:r>
            <w:r>
              <w:t xml:space="preserve"> (sklop </w:t>
            </w:r>
            <w:r>
              <w:t>2</w:t>
            </w:r>
            <w:r>
              <w:t>)</w:t>
            </w:r>
            <w:r w:rsidRPr="0075009F">
              <w:t>:</w:t>
            </w:r>
          </w:p>
        </w:tc>
        <w:tc>
          <w:tcPr>
            <w:tcW w:w="3770" w:type="pct"/>
          </w:tcPr>
          <w:p w14:paraId="6346D600" w14:textId="0B66366E" w:rsidR="00EA22B2" w:rsidRDefault="00EA22B2" w:rsidP="00EA22B2">
            <w:pPr>
              <w:pStyle w:val="Brezrazmikov"/>
            </w:pPr>
            <w:r w:rsidRPr="0075009F">
              <w:t>najkasneje do</w:t>
            </w:r>
            <w:r>
              <w:t xml:space="preserve"> </w:t>
            </w:r>
            <w:sdt>
              <w:sdtPr>
                <w:id w:val="224646202"/>
                <w:placeholder>
                  <w:docPart w:val="DefaultPlaceholder_-1854013437"/>
                </w:placeholder>
                <w:showingPlcHdr/>
                <w:date>
                  <w:dateFormat w:val="dd.MM.yyyy"/>
                  <w:lid w:val="sl-SI"/>
                  <w:storeMappedDataAs w:val="dateTime"/>
                  <w:calendar w:val="gregorian"/>
                </w:date>
              </w:sdtPr>
              <w:sdtContent>
                <w:r w:rsidRPr="00124C27">
                  <w:rPr>
                    <w:rStyle w:val="Besedilooznabemesta"/>
                  </w:rPr>
                  <w:t>Kliknite ali tapnite tukaj, če želite vnesti datum.</w:t>
                </w:r>
              </w:sdtContent>
            </w:sdt>
          </w:p>
        </w:tc>
      </w:tr>
    </w:tbl>
    <w:p w14:paraId="0BBD2180" w14:textId="77777777" w:rsidR="00C602BB" w:rsidRDefault="00C602BB" w:rsidP="009D2953">
      <w:pPr>
        <w:pStyle w:val="Brezrazmikov"/>
      </w:pPr>
    </w:p>
    <w:p w14:paraId="0C1FF9DE" w14:textId="61BA7039" w:rsidR="009D2953" w:rsidRDefault="009D2953" w:rsidP="00EA22B2">
      <w:pPr>
        <w:pStyle w:val="Brezrazmikov"/>
        <w:keepNext/>
      </w:pPr>
      <w:r w:rsidRPr="003A3ABF">
        <w:rPr>
          <w:b/>
          <w:bCs/>
        </w:rPr>
        <w:lastRenderedPageBreak/>
        <w:t>Izjava (pogoj 5):</w:t>
      </w:r>
      <w:r>
        <w:t xml:space="preserve"> Zagotavljamo, da</w:t>
      </w:r>
      <w:r w:rsidR="003A3ABF">
        <w:t xml:space="preserve"> (označite z </w:t>
      </w:r>
      <w:sdt>
        <w:sdtPr>
          <w:id w:val="2021037415"/>
          <w14:checkbox>
            <w14:checked w14:val="1"/>
            <w14:checkedState w14:val="2612" w14:font="MS Gothic"/>
            <w14:uncheckedState w14:val="2610" w14:font="MS Gothic"/>
          </w14:checkbox>
        </w:sdtPr>
        <w:sdtContent>
          <w:r w:rsidR="003A3ABF">
            <w:rPr>
              <w:rFonts w:ascii="MS Gothic" w:eastAsia="MS Gothic" w:hAnsi="MS Gothic" w:hint="eastAsia"/>
            </w:rPr>
            <w:t>☒</w:t>
          </w:r>
        </w:sdtContent>
      </w:sdt>
      <w:r w:rsidR="003A3ABF">
        <w:t>)</w:t>
      </w:r>
      <w:r>
        <w:t>:</w:t>
      </w:r>
    </w:p>
    <w:p w14:paraId="41C15EF7" w14:textId="0F44B886" w:rsidR="009D2953" w:rsidRDefault="00000000" w:rsidP="00EA22B2">
      <w:pPr>
        <w:pStyle w:val="Brezrazmikov"/>
        <w:keepNext/>
        <w:ind w:left="357" w:hanging="357"/>
      </w:pPr>
      <w:sdt>
        <w:sdtPr>
          <w:id w:val="-1696075786"/>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3264EEBE" w14:textId="13E184D5" w:rsidR="009D2953" w:rsidRDefault="00000000" w:rsidP="00EA22B2">
      <w:pPr>
        <w:pStyle w:val="Brezrazmikov"/>
        <w:keepNext/>
        <w:ind w:left="357" w:hanging="357"/>
      </w:pPr>
      <w:sdt>
        <w:sdtPr>
          <w:id w:val="-1564411146"/>
          <w14:checkbox>
            <w14:checked w14:val="0"/>
            <w14:checkedState w14:val="2612" w14:font="MS Gothic"/>
            <w14:uncheckedState w14:val="2610" w14:font="MS Gothic"/>
          </w14:checkbox>
        </w:sdtPr>
        <w:sdtContent>
          <w:r w:rsidR="009D2953">
            <w:rPr>
              <w:rFonts w:ascii="MS Gothic" w:eastAsia="MS Gothic" w:hAnsi="MS Gothic" w:hint="eastAsia"/>
            </w:rPr>
            <w:t>☐</w:t>
          </w:r>
        </w:sdtContent>
      </w:sdt>
      <w:r w:rsidR="009D2953">
        <w:t xml:space="preserve"> imamo vzpostavljeno kontrolo kakovosti razpisane vrste blaga;</w:t>
      </w:r>
    </w:p>
    <w:p w14:paraId="6527ADA9" w14:textId="05D5B3FC" w:rsidR="009D2953" w:rsidRDefault="00000000" w:rsidP="00EA22B2">
      <w:pPr>
        <w:pStyle w:val="Brezrazmikov"/>
        <w:keepNext/>
        <w:ind w:left="357" w:hanging="357"/>
      </w:pPr>
      <w:sdt>
        <w:sdtPr>
          <w:id w:val="-1603106934"/>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9D2953">
        <w:t xml:space="preserve"> se strinjamo in v celoti sprejemamo določila dokumentacije v zvezi z oddajo javnega naročila, vključno z določili vzorca pogodbe;</w:t>
      </w:r>
    </w:p>
    <w:p w14:paraId="3E3E26E7" w14:textId="6CB97766" w:rsidR="009D2953" w:rsidRDefault="00000000" w:rsidP="003A3ABF">
      <w:pPr>
        <w:pStyle w:val="Brezrazmikov"/>
        <w:ind w:left="357" w:hanging="357"/>
      </w:pPr>
      <w:sdt>
        <w:sdtPr>
          <w:id w:val="384073227"/>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9D2953">
        <w:t xml:space="preserve"> vsi skenirani dokumenti, ki so priložene ponudbi, ustrezajo originalom;</w:t>
      </w:r>
    </w:p>
    <w:p w14:paraId="1B092282" w14:textId="6E8E1470" w:rsidR="009D2953" w:rsidRDefault="00000000" w:rsidP="003A3ABF">
      <w:pPr>
        <w:pStyle w:val="Brezrazmikov"/>
      </w:pPr>
      <w:sdt>
        <w:sdtPr>
          <w:id w:val="-448863081"/>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w:t>
      </w:r>
      <w:r w:rsidR="009D2953">
        <w:t>bomo pri izvajanju storitve komunicirali v slovenskem jeziku.</w:t>
      </w:r>
    </w:p>
    <w:p w14:paraId="4FFC3940" w14:textId="77777777" w:rsidR="003A3ABF" w:rsidRDefault="003A3ABF" w:rsidP="003A3ABF">
      <w:pPr>
        <w:pStyle w:val="Brezrazmikov"/>
        <w:ind w:left="357" w:hanging="357"/>
      </w:pPr>
    </w:p>
    <w:p w14:paraId="72EDBCE6" w14:textId="04B5C1C7" w:rsidR="003A3ABF" w:rsidRDefault="003A3ABF" w:rsidP="003A3ABF">
      <w:pPr>
        <w:pStyle w:val="Brezrazmikov"/>
        <w:keepNext/>
      </w:pPr>
      <w:r w:rsidRPr="003A3ABF">
        <w:rPr>
          <w:b/>
          <w:bCs/>
        </w:rPr>
        <w:t xml:space="preserve">Izjava (pogoj </w:t>
      </w:r>
      <w:r>
        <w:rPr>
          <w:b/>
          <w:bCs/>
        </w:rPr>
        <w:t>6</w:t>
      </w:r>
      <w:r w:rsidRPr="003A3ABF">
        <w:rPr>
          <w:b/>
          <w:bCs/>
        </w:rPr>
        <w:t>):</w:t>
      </w:r>
      <w:r>
        <w:t xml:space="preserve"> Kot ponudnik oz. gospodarski subjekt, ki ponuja servisne storitve zagotavljamo (označite z </w:t>
      </w:r>
      <w:sdt>
        <w:sdtPr>
          <w:id w:val="-118366544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43596255" w14:textId="76E21BA7" w:rsidR="003A3ABF" w:rsidRDefault="00000000" w:rsidP="003A3ABF">
      <w:pPr>
        <w:pStyle w:val="Brezrazmikov"/>
        <w:ind w:left="357" w:hanging="357"/>
      </w:pPr>
      <w:sdt>
        <w:sdtPr>
          <w:id w:val="1621723751"/>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servisno službo na podlagi sklenjene pogodbe in pooblastila proizvajalca za izvajanje servisnih del na </w:t>
      </w:r>
      <w:r w:rsidR="00EA22B2">
        <w:t>stroju</w:t>
      </w:r>
      <w:r w:rsidR="003A3ABF">
        <w:t xml:space="preserve"> in za dobavo nadomestnih delov;</w:t>
      </w:r>
    </w:p>
    <w:p w14:paraId="571E1FEF" w14:textId="2069CCA9" w:rsidR="003A3ABF" w:rsidRDefault="00000000" w:rsidP="003A3ABF">
      <w:pPr>
        <w:pStyle w:val="Brezrazmikov"/>
        <w:ind w:left="357" w:hanging="357"/>
      </w:pPr>
      <w:sdt>
        <w:sdtPr>
          <w:id w:val="726261576"/>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brezplačno servisiranje </w:t>
      </w:r>
      <w:r w:rsidR="00EA22B2">
        <w:t>stroja</w:t>
      </w:r>
      <w:r w:rsidR="003A3ABF">
        <w:t xml:space="preserve"> za obdobje </w:t>
      </w:r>
      <w:r w:rsidR="00EA22B2">
        <w:t>do vključno 2.000 delovnih ur</w:t>
      </w:r>
      <w:r w:rsidR="003A3ABF">
        <w:t>;</w:t>
      </w:r>
    </w:p>
    <w:p w14:paraId="39BBF17C" w14:textId="23F76469" w:rsidR="003A3ABF" w:rsidRDefault="00000000" w:rsidP="003A3ABF">
      <w:pPr>
        <w:pStyle w:val="Brezrazmikov"/>
        <w:ind w:left="357" w:hanging="357"/>
      </w:pPr>
      <w:sdt>
        <w:sdtPr>
          <w:id w:val="777994776"/>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brezplačno odpravo napak </w:t>
      </w:r>
      <w:r w:rsidR="00EA22B2">
        <w:t>do poteka</w:t>
      </w:r>
      <w:r w:rsidR="003A3ABF">
        <w:t xml:space="preserve"> garancijskega roka, pri čemer mora</w:t>
      </w:r>
      <w:r w:rsidR="00CC2495">
        <w:t xml:space="preserve"> garancijska doba</w:t>
      </w:r>
      <w:r w:rsidR="003A3ABF">
        <w:t xml:space="preserve"> trajati najmanj </w:t>
      </w:r>
      <w:r w:rsidR="00EA22B2" w:rsidRPr="00EA22B2">
        <w:t>2.000 delovnih ur oz. 36 mesecev od datuma uspešne predaje blaga naročniku</w:t>
      </w:r>
      <w:r w:rsidR="003A3ABF">
        <w:t>;</w:t>
      </w:r>
    </w:p>
    <w:p w14:paraId="06B4CC97" w14:textId="78703FF0" w:rsidR="00700529" w:rsidRDefault="00000000" w:rsidP="003A3ABF">
      <w:pPr>
        <w:pStyle w:val="Brezrazmikov"/>
        <w:ind w:left="357" w:hanging="357"/>
      </w:pPr>
      <w:sdt>
        <w:sdtPr>
          <w:id w:val="-1154300340"/>
          <w14:checkbox>
            <w14:checked w14:val="0"/>
            <w14:checkedState w14:val="2612" w14:font="MS Gothic"/>
            <w14:uncheckedState w14:val="2610" w14:font="MS Gothic"/>
          </w14:checkbox>
        </w:sdtPr>
        <w:sdtContent>
          <w:r w:rsidR="00700529">
            <w:rPr>
              <w:rFonts w:ascii="MS Gothic" w:eastAsia="MS Gothic" w:hAnsi="MS Gothic" w:hint="eastAsia"/>
            </w:rPr>
            <w:t>☐</w:t>
          </w:r>
        </w:sdtContent>
      </w:sdt>
      <w:r w:rsidR="00700529">
        <w:t xml:space="preserve"> rezervne dele v 48 urah;</w:t>
      </w:r>
    </w:p>
    <w:p w14:paraId="266A4D02" w14:textId="1B3C507C" w:rsidR="003A3ABF" w:rsidRDefault="00000000" w:rsidP="003A3ABF">
      <w:pPr>
        <w:pStyle w:val="Brezrazmikov"/>
        <w:ind w:left="357" w:hanging="357"/>
      </w:pPr>
      <w:sdt>
        <w:sdtPr>
          <w:id w:val="-1544906173"/>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servisne storitve </w:t>
      </w:r>
      <w:r w:rsidR="00EA22B2" w:rsidRPr="00EA22B2">
        <w:t>vsaj še 5 (pet) let in rezervne dele vsaj še deset (10) let po datumu prevzema s strani naročnika</w:t>
      </w:r>
      <w:r w:rsidR="003A3ABF">
        <w:t>;</w:t>
      </w:r>
    </w:p>
    <w:p w14:paraId="744B0F7E" w14:textId="77777777" w:rsidR="003A3ABF" w:rsidRDefault="003A3ABF" w:rsidP="003A3ABF">
      <w:pPr>
        <w:pStyle w:val="Brezrazmikov"/>
      </w:pPr>
    </w:p>
    <w:p w14:paraId="50F8AA46" w14:textId="615BB80B" w:rsidR="003A3ABF" w:rsidRDefault="003A3ABF" w:rsidP="003A3ABF">
      <w:pPr>
        <w:pStyle w:val="Brezrazmikov"/>
        <w:keepNext/>
      </w:pPr>
      <w:r w:rsidRPr="003A3ABF">
        <w:rPr>
          <w:b/>
          <w:bCs/>
        </w:rPr>
        <w:t xml:space="preserve">Izjava (pogoj </w:t>
      </w:r>
      <w:r>
        <w:rPr>
          <w:b/>
          <w:bCs/>
        </w:rPr>
        <w:t>7</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3187151F" w14:textId="4500DCD9" w:rsidR="003A3ABF" w:rsidRDefault="00000000" w:rsidP="003A3ABF">
      <w:pPr>
        <w:pStyle w:val="Brezrazmikov"/>
        <w:ind w:left="357" w:hanging="357"/>
      </w:pPr>
      <w:sdt>
        <w:sdtPr>
          <w:id w:val="703146489"/>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dostavo zavarovanja za dobro izvedbo pogodbenih obveznosti, v vrednosti, obliki in vsebini kot jo določa dokumentacije v zvezi z oddajo javnega naročila, najpozneje ob podpisu pogodbe;</w:t>
      </w:r>
    </w:p>
    <w:p w14:paraId="26420C2C" w14:textId="078F3C08" w:rsidR="003A3ABF" w:rsidRDefault="00000000" w:rsidP="003A3ABF">
      <w:pPr>
        <w:pStyle w:val="Brezrazmikov"/>
        <w:ind w:left="357" w:hanging="357"/>
      </w:pPr>
      <w:sdt>
        <w:sdtPr>
          <w:id w:val="154037433"/>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da se strinjamo, da je predložitev ustreznega zavarovanja za dobro izvedbo pogodbenih obveznosti pogoj za veljavnost pogodbe;</w:t>
      </w:r>
    </w:p>
    <w:p w14:paraId="2C1212FB" w14:textId="43EDE6C9" w:rsidR="003A3ABF" w:rsidRDefault="00000000" w:rsidP="003A3ABF">
      <w:pPr>
        <w:pStyle w:val="Brezrazmikov"/>
        <w:ind w:left="357" w:hanging="357"/>
      </w:pPr>
      <w:sdt>
        <w:sdtPr>
          <w:id w:val="579330442"/>
          <w14:checkbox>
            <w14:checked w14:val="0"/>
            <w14:checkedState w14:val="2612" w14:font="MS Gothic"/>
            <w14:uncheckedState w14:val="2610" w14:font="MS Gothic"/>
          </w14:checkbox>
        </w:sdtPr>
        <w:sdtContent>
          <w:r w:rsidR="003A3ABF">
            <w:rPr>
              <w:rFonts w:ascii="MS Gothic" w:eastAsia="MS Gothic" w:hAnsi="MS Gothic" w:hint="eastAsia"/>
            </w:rPr>
            <w:t>☐</w:t>
          </w:r>
        </w:sdtContent>
      </w:sdt>
      <w:r w:rsidR="003A3ABF">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4FB0E252" w14:textId="77777777" w:rsidR="003A3ABF" w:rsidRDefault="003A3ABF" w:rsidP="003A3ABF">
      <w:pPr>
        <w:pStyle w:val="Brezrazmikov"/>
        <w:ind w:left="357" w:hanging="357"/>
      </w:pPr>
    </w:p>
    <w:p w14:paraId="41912882" w14:textId="77777777" w:rsidR="009D2953" w:rsidRDefault="009D2953" w:rsidP="009D2953">
      <w:pPr>
        <w:pStyle w:val="Brezrazmikov"/>
        <w:keepNext/>
      </w:pPr>
    </w:p>
    <w:tbl>
      <w:tblPr>
        <w:tblW w:w="0" w:type="auto"/>
        <w:tblLook w:val="04A0" w:firstRow="1" w:lastRow="0" w:firstColumn="1" w:lastColumn="0" w:noHBand="0" w:noVBand="1"/>
      </w:tblPr>
      <w:tblGrid>
        <w:gridCol w:w="1080"/>
        <w:gridCol w:w="5184"/>
        <w:gridCol w:w="3816"/>
      </w:tblGrid>
      <w:tr w:rsidR="009D2953" w:rsidRPr="008B31A7" w14:paraId="5C3DE37E" w14:textId="77777777" w:rsidTr="005962DE">
        <w:tc>
          <w:tcPr>
            <w:tcW w:w="893" w:type="dxa"/>
            <w:shd w:val="clear" w:color="auto" w:fill="auto"/>
          </w:tcPr>
          <w:p w14:paraId="78CBD69E" w14:textId="77777777" w:rsidR="009D2953" w:rsidRPr="008B31A7" w:rsidRDefault="009D2953" w:rsidP="005962DE">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8E4516B37D244504B2D4D181299EC98C"/>
            </w:placeholder>
            <w:showingPlcHdr/>
            <w:text/>
          </w:sdtPr>
          <w:sdtContent>
            <w:tc>
              <w:tcPr>
                <w:tcW w:w="5340" w:type="dxa"/>
                <w:shd w:val="clear" w:color="auto" w:fill="auto"/>
              </w:tcPr>
              <w:p w14:paraId="3EF571F8" w14:textId="77777777" w:rsidR="009D2953" w:rsidRDefault="009D2953" w:rsidP="005962DE">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6922199F" w14:textId="77777777" w:rsidR="009D2953" w:rsidRPr="008B31A7" w:rsidRDefault="009D2953" w:rsidP="005962DE">
            <w:pPr>
              <w:pStyle w:val="Brezrazmikov"/>
              <w:keepNext/>
              <w:rPr>
                <w:rFonts w:cstheme="minorHAnsi"/>
                <w:sz w:val="21"/>
                <w:szCs w:val="21"/>
              </w:rPr>
            </w:pPr>
          </w:p>
        </w:tc>
      </w:tr>
      <w:tr w:rsidR="009D2953" w:rsidRPr="008B31A7" w14:paraId="361D776A" w14:textId="77777777" w:rsidTr="005962DE">
        <w:tc>
          <w:tcPr>
            <w:tcW w:w="893" w:type="dxa"/>
            <w:shd w:val="clear" w:color="auto" w:fill="auto"/>
          </w:tcPr>
          <w:p w14:paraId="4D4D46D8" w14:textId="77777777" w:rsidR="009D2953" w:rsidRPr="008B31A7" w:rsidRDefault="009D2953" w:rsidP="005962DE">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DC26084B0A5C49A58D9D38BFF5D70D3B"/>
            </w:placeholder>
            <w:showingPlcHdr/>
            <w:date>
              <w:dateFormat w:val="dd.MM.yyyy"/>
              <w:lid w:val="sl-SI"/>
              <w:storeMappedDataAs w:val="dateTime"/>
              <w:calendar w:val="gregorian"/>
            </w:date>
          </w:sdtPr>
          <w:sdtContent>
            <w:tc>
              <w:tcPr>
                <w:tcW w:w="5340" w:type="dxa"/>
                <w:shd w:val="clear" w:color="auto" w:fill="auto"/>
              </w:tcPr>
              <w:p w14:paraId="28A39FCA" w14:textId="77777777" w:rsidR="009D2953" w:rsidRDefault="009D2953" w:rsidP="005962DE">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2835E1A0" w14:textId="77777777" w:rsidR="009D2953" w:rsidRPr="008B31A7" w:rsidRDefault="009D2953" w:rsidP="005962DE">
            <w:pPr>
              <w:pStyle w:val="Brezrazmikov"/>
              <w:keepNext/>
              <w:rPr>
                <w:rFonts w:cstheme="minorHAnsi"/>
                <w:sz w:val="21"/>
                <w:szCs w:val="21"/>
              </w:rPr>
            </w:pPr>
          </w:p>
        </w:tc>
      </w:tr>
      <w:tr w:rsidR="009D2953" w:rsidRPr="008B31A7" w14:paraId="7BDB6E93" w14:textId="77777777" w:rsidTr="005962DE">
        <w:tc>
          <w:tcPr>
            <w:tcW w:w="893" w:type="dxa"/>
            <w:shd w:val="clear" w:color="auto" w:fill="auto"/>
          </w:tcPr>
          <w:p w14:paraId="237AF181" w14:textId="77777777" w:rsidR="009D2953" w:rsidRPr="008B31A7" w:rsidRDefault="009D2953" w:rsidP="005962DE">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3E8FAD17" w14:textId="77777777" w:rsidR="009D2953" w:rsidRPr="008B31A7" w:rsidRDefault="009D2953" w:rsidP="005962DE">
                <w:pPr>
                  <w:pStyle w:val="Brezrazmikov"/>
                  <w:keepNext/>
                  <w:rPr>
                    <w:rFonts w:cstheme="minorHAnsi"/>
                    <w:sz w:val="21"/>
                    <w:szCs w:val="21"/>
                  </w:rPr>
                </w:pPr>
                <w:r>
                  <w:rPr>
                    <w:rFonts w:cstheme="minorHAnsi"/>
                    <w:noProof/>
                    <w:sz w:val="21"/>
                    <w:szCs w:val="21"/>
                  </w:rPr>
                  <w:drawing>
                    <wp:inline distT="0" distB="0" distL="0" distR="0" wp14:anchorId="0BA665CC" wp14:editId="099BEEA5">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28F03348" w14:textId="77777777" w:rsidR="009D2953" w:rsidRDefault="009D2953" w:rsidP="005962DE">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21EC2886" w14:textId="77777777" w:rsidR="009D2953" w:rsidRPr="008B31A7" w:rsidRDefault="009D2953" w:rsidP="005962DE">
                <w:pPr>
                  <w:pStyle w:val="Brezrazmikov"/>
                  <w:keepNext/>
                  <w:rPr>
                    <w:rFonts w:cstheme="minorHAnsi"/>
                    <w:sz w:val="21"/>
                    <w:szCs w:val="21"/>
                  </w:rPr>
                </w:pPr>
                <w:r>
                  <w:rPr>
                    <w:rFonts w:cstheme="minorHAnsi"/>
                    <w:noProof/>
                    <w:sz w:val="21"/>
                    <w:szCs w:val="21"/>
                  </w:rPr>
                  <w:drawing>
                    <wp:inline distT="0" distB="0" distL="0" distR="0" wp14:anchorId="3E1EF7DF" wp14:editId="45180E3D">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D2953" w:rsidRPr="008B31A7" w14:paraId="57B66751" w14:textId="77777777" w:rsidTr="005962DE">
        <w:tc>
          <w:tcPr>
            <w:tcW w:w="893" w:type="dxa"/>
            <w:shd w:val="clear" w:color="auto" w:fill="auto"/>
          </w:tcPr>
          <w:p w14:paraId="2C2DEBB3" w14:textId="77777777" w:rsidR="009D2953" w:rsidRPr="008B31A7" w:rsidRDefault="009D2953" w:rsidP="005962DE">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78B7F3E3" w14:textId="77777777" w:rsidR="009D2953" w:rsidRPr="008B31A7" w:rsidRDefault="00000000" w:rsidP="005962DE">
            <w:pPr>
              <w:pStyle w:val="Brezrazmikov"/>
              <w:keepNext/>
              <w:rPr>
                <w:rFonts w:cstheme="minorHAnsi"/>
                <w:sz w:val="21"/>
                <w:szCs w:val="21"/>
              </w:rPr>
            </w:pPr>
            <w:sdt>
              <w:sdtPr>
                <w:rPr>
                  <w:rFonts w:cstheme="minorHAnsi"/>
                  <w:sz w:val="21"/>
                  <w:szCs w:val="21"/>
                </w:rPr>
                <w:id w:val="1279221740"/>
                <w14:checkbox>
                  <w14:checked w14:val="0"/>
                  <w14:checkedState w14:val="2612" w14:font="MS Gothic"/>
                  <w14:uncheckedState w14:val="2610" w14:font="MS Gothic"/>
                </w14:checkbox>
              </w:sdtPr>
              <w:sdtContent>
                <w:r w:rsidR="009D2953" w:rsidRPr="00A16467">
                  <w:rPr>
                    <w:rFonts w:ascii="Segoe UI Symbol" w:hAnsi="Segoe UI Symbol" w:cs="Segoe UI Symbol"/>
                    <w:sz w:val="21"/>
                    <w:szCs w:val="21"/>
                  </w:rPr>
                  <w:t>☐</w:t>
                </w:r>
              </w:sdtContent>
            </w:sdt>
            <w:r w:rsidR="009D2953">
              <w:rPr>
                <w:rFonts w:cstheme="minorHAnsi"/>
                <w:sz w:val="21"/>
                <w:szCs w:val="21"/>
              </w:rPr>
              <w:t xml:space="preserve"> </w:t>
            </w:r>
            <w:r w:rsidR="009D2953" w:rsidRPr="008B31A7">
              <w:rPr>
                <w:rFonts w:cstheme="minorHAnsi"/>
                <w:sz w:val="21"/>
                <w:szCs w:val="21"/>
              </w:rPr>
              <w:t>Ne poslujemo z žigom.</w:t>
            </w:r>
          </w:p>
        </w:tc>
        <w:tc>
          <w:tcPr>
            <w:tcW w:w="3837" w:type="dxa"/>
            <w:shd w:val="clear" w:color="auto" w:fill="auto"/>
          </w:tcPr>
          <w:p w14:paraId="44143EB4" w14:textId="77777777" w:rsidR="009D2953" w:rsidRPr="008B31A7" w:rsidRDefault="009D2953" w:rsidP="005962DE">
            <w:pPr>
              <w:pStyle w:val="Brezrazmikov"/>
              <w:keepNext/>
              <w:rPr>
                <w:rFonts w:cstheme="minorHAnsi"/>
                <w:sz w:val="21"/>
                <w:szCs w:val="21"/>
              </w:rPr>
            </w:pPr>
          </w:p>
        </w:tc>
      </w:tr>
    </w:tbl>
    <w:p w14:paraId="0FD85855" w14:textId="2684B69E" w:rsidR="00142E25" w:rsidRDefault="008A35BC" w:rsidP="008F0EFC">
      <w:pPr>
        <w:pStyle w:val="Brezrazmikov"/>
      </w:pPr>
      <w:r>
        <w:t xml:space="preserve"> </w:t>
      </w:r>
    </w:p>
    <w:p w14:paraId="2F1D0F32" w14:textId="6CF8B42E" w:rsidR="00BF3EC6" w:rsidRDefault="00BF3EC6" w:rsidP="003A3ABF">
      <w:pPr>
        <w:pStyle w:val="Naslovobrazca"/>
        <w:pageBreakBefore/>
      </w:pPr>
      <w:bookmarkStart w:id="6" w:name="_Toc532538617"/>
      <w:bookmarkStart w:id="7" w:name="_Toc142311302"/>
      <w:r w:rsidRPr="00BF3EC6">
        <w:lastRenderedPageBreak/>
        <w:t>IZJAVA O IZPOLNJEVANJU TEHNIČNIH POGOJEV</w:t>
      </w:r>
      <w:r w:rsidR="00597117">
        <w:t xml:space="preserve"> – SKLOP 1</w:t>
      </w:r>
      <w:bookmarkEnd w:id="7"/>
    </w:p>
    <w:p w14:paraId="0094481A" w14:textId="77777777" w:rsidR="009F1CD8" w:rsidRDefault="009F1CD8" w:rsidP="009F1CD8">
      <w:pPr>
        <w:pStyle w:val="Brezrazmikov"/>
        <w:jc w:val="center"/>
      </w:pPr>
      <w:r>
        <w:t>v postopku oddaje javnega naročila</w:t>
      </w:r>
    </w:p>
    <w:p w14:paraId="6DE8983A" w14:textId="67FAD1C2" w:rsidR="003A3ABF" w:rsidRDefault="00EA22B2" w:rsidP="00EA22B2">
      <w:pPr>
        <w:pStyle w:val="Brezrazmikov"/>
        <w:jc w:val="center"/>
        <w:rPr>
          <w:b/>
          <w:bCs/>
        </w:rPr>
      </w:pPr>
      <w:r w:rsidRPr="00EA22B2">
        <w:rPr>
          <w:b/>
          <w:bCs/>
        </w:rPr>
        <w:t>NAKUP INDUSTRIJSKIH STROJEV</w:t>
      </w:r>
    </w:p>
    <w:p w14:paraId="187EC162" w14:textId="75B64E59" w:rsidR="00BF3EC6" w:rsidRPr="00EA22B2" w:rsidRDefault="00BF3EC6" w:rsidP="00BF3EC6">
      <w:pPr>
        <w:pStyle w:val="Brezrazmikov"/>
      </w:pPr>
      <w:r w:rsidRPr="00EA22B2">
        <w:t>Ponudnik:</w:t>
      </w:r>
    </w:p>
    <w:p w14:paraId="51CD9668" w14:textId="77777777" w:rsidR="00BF3EC6" w:rsidRDefault="00BF3EC6" w:rsidP="00BF3EC6">
      <w:pPr>
        <w:pStyle w:val="Brezrazmikov"/>
      </w:pPr>
    </w:p>
    <w:tbl>
      <w:tblPr>
        <w:tblStyle w:val="Tabelasvetlamrea1poudarek3"/>
        <w:tblW w:w="4950" w:type="pct"/>
        <w:tblLook w:val="0400" w:firstRow="0" w:lastRow="0" w:firstColumn="0" w:lastColumn="0" w:noHBand="0" w:noVBand="1"/>
      </w:tblPr>
      <w:tblGrid>
        <w:gridCol w:w="2161"/>
        <w:gridCol w:w="7808"/>
      </w:tblGrid>
      <w:tr w:rsidR="00BF3EC6" w14:paraId="5291B86A" w14:textId="77777777" w:rsidTr="00212003">
        <w:tc>
          <w:tcPr>
            <w:tcW w:w="1084" w:type="pct"/>
          </w:tcPr>
          <w:p w14:paraId="570FEA66" w14:textId="77777777" w:rsidR="00BF3EC6" w:rsidRDefault="00BF3EC6" w:rsidP="002F0ABB">
            <w:pPr>
              <w:pStyle w:val="Brezrazmikov"/>
              <w:jc w:val="left"/>
            </w:pPr>
            <w:r>
              <w:t>Polni naziv:</w:t>
            </w:r>
          </w:p>
        </w:tc>
        <w:sdt>
          <w:sdtPr>
            <w:id w:val="-303160926"/>
            <w:placeholder>
              <w:docPart w:val="9DE2C7011B2C460E8F76C40DE29CCF91"/>
            </w:placeholder>
            <w:showingPlcHdr/>
            <w:text/>
          </w:sdtPr>
          <w:sdtContent>
            <w:tc>
              <w:tcPr>
                <w:tcW w:w="3916" w:type="pct"/>
              </w:tcPr>
              <w:p w14:paraId="18A023FF" w14:textId="4C0CEE2A" w:rsidR="00BF3EC6" w:rsidRDefault="003A3ABF" w:rsidP="002F0ABB">
                <w:pPr>
                  <w:pStyle w:val="Brezrazmikov"/>
                </w:pPr>
                <w:r>
                  <w:rPr>
                    <w:rStyle w:val="Besedilooznabemesta"/>
                  </w:rPr>
                  <w:t>Vpišite podatek</w:t>
                </w:r>
              </w:p>
            </w:tc>
          </w:sdtContent>
        </w:sdt>
      </w:tr>
      <w:tr w:rsidR="00BF3EC6" w14:paraId="6180783A" w14:textId="77777777" w:rsidTr="00212003">
        <w:tc>
          <w:tcPr>
            <w:tcW w:w="1084" w:type="pct"/>
          </w:tcPr>
          <w:p w14:paraId="3B5C9EFD" w14:textId="77777777" w:rsidR="00BF3EC6" w:rsidRDefault="00BF3EC6" w:rsidP="002F0ABB">
            <w:pPr>
              <w:pStyle w:val="Brezrazmikov"/>
              <w:jc w:val="left"/>
            </w:pPr>
            <w:r>
              <w:t xml:space="preserve">Sedež: </w:t>
            </w:r>
          </w:p>
        </w:tc>
        <w:sdt>
          <w:sdtPr>
            <w:id w:val="1394078599"/>
            <w:placeholder>
              <w:docPart w:val="5B7BBE93A1AE4E8E9F3B3920025206DC"/>
            </w:placeholder>
            <w:showingPlcHdr/>
            <w:text/>
          </w:sdtPr>
          <w:sdtContent>
            <w:tc>
              <w:tcPr>
                <w:tcW w:w="3916" w:type="pct"/>
              </w:tcPr>
              <w:p w14:paraId="6B4C19A3" w14:textId="761645A8" w:rsidR="00BF3EC6" w:rsidRDefault="003A3ABF" w:rsidP="002F0ABB">
                <w:pPr>
                  <w:pStyle w:val="Brezrazmikov"/>
                </w:pPr>
                <w:r>
                  <w:rPr>
                    <w:rStyle w:val="Besedilooznabemesta"/>
                  </w:rPr>
                  <w:t>Vpišite podatek</w:t>
                </w:r>
              </w:p>
            </w:tc>
          </w:sdtContent>
        </w:sdt>
      </w:tr>
      <w:tr w:rsidR="00BF3EC6" w14:paraId="53802E01" w14:textId="77777777" w:rsidTr="00212003">
        <w:tc>
          <w:tcPr>
            <w:tcW w:w="1084" w:type="pct"/>
          </w:tcPr>
          <w:p w14:paraId="18912635" w14:textId="5E9EB979" w:rsidR="00BF3EC6" w:rsidRPr="00EF094C" w:rsidRDefault="00BF3EC6" w:rsidP="002F0ABB">
            <w:pPr>
              <w:pStyle w:val="Brezrazmikov"/>
            </w:pPr>
            <w:r>
              <w:rPr>
                <w:lang w:val="x-none"/>
              </w:rPr>
              <w:t>Z</w:t>
            </w:r>
            <w:r>
              <w:t>akoniti zastopnik:</w:t>
            </w:r>
          </w:p>
        </w:tc>
        <w:sdt>
          <w:sdtPr>
            <w:id w:val="548651821"/>
            <w:placeholder>
              <w:docPart w:val="D31FA2E7D429453B92B3BBBC5DC907A0"/>
            </w:placeholder>
            <w:showingPlcHdr/>
            <w:text/>
          </w:sdtPr>
          <w:sdtContent>
            <w:tc>
              <w:tcPr>
                <w:tcW w:w="3916" w:type="pct"/>
              </w:tcPr>
              <w:p w14:paraId="137390A1" w14:textId="7E4E09E3" w:rsidR="00BF3EC6" w:rsidRPr="00386119" w:rsidRDefault="003A3ABF" w:rsidP="002F0ABB">
                <w:pPr>
                  <w:pStyle w:val="Brezrazmikov"/>
                </w:pPr>
                <w:r>
                  <w:rPr>
                    <w:rStyle w:val="Besedilooznabemesta"/>
                  </w:rPr>
                  <w:t>Vpišite podatek</w:t>
                </w:r>
              </w:p>
            </w:tc>
          </w:sdtContent>
        </w:sdt>
      </w:tr>
      <w:tr w:rsidR="00EA4B21" w14:paraId="37E91178" w14:textId="77777777" w:rsidTr="00212003">
        <w:tc>
          <w:tcPr>
            <w:tcW w:w="1084" w:type="pct"/>
          </w:tcPr>
          <w:p w14:paraId="2A254288" w14:textId="0E17259E" w:rsidR="00EA4B21" w:rsidRPr="00EA4B21" w:rsidRDefault="00EA4B21" w:rsidP="002F0ABB">
            <w:pPr>
              <w:pStyle w:val="Brezrazmikov"/>
            </w:pPr>
            <w:r>
              <w:t>Številka ponudbe:</w:t>
            </w:r>
          </w:p>
        </w:tc>
        <w:sdt>
          <w:sdtPr>
            <w:id w:val="744769369"/>
            <w:placeholder>
              <w:docPart w:val="FED6BBADDBF8438AB1B90BBCD6FD0BFE"/>
            </w:placeholder>
            <w:showingPlcHdr/>
            <w:text/>
          </w:sdtPr>
          <w:sdtContent>
            <w:tc>
              <w:tcPr>
                <w:tcW w:w="3916" w:type="pct"/>
              </w:tcPr>
              <w:p w14:paraId="72761AA5" w14:textId="409C7C5D" w:rsidR="00EA4B21" w:rsidRDefault="003A3ABF" w:rsidP="002F0ABB">
                <w:pPr>
                  <w:pStyle w:val="Brezrazmikov"/>
                </w:pPr>
                <w:r>
                  <w:rPr>
                    <w:rStyle w:val="Besedilooznabemesta"/>
                  </w:rPr>
                  <w:t>Vpišite podatek</w:t>
                </w:r>
              </w:p>
            </w:tc>
          </w:sdtContent>
        </w:sdt>
      </w:tr>
    </w:tbl>
    <w:p w14:paraId="74FDA7AA" w14:textId="53DE7987" w:rsidR="00BF3EC6" w:rsidRDefault="00BF3EC6" w:rsidP="00BF3EC6">
      <w:pPr>
        <w:pStyle w:val="Brezrazmikov"/>
      </w:pPr>
    </w:p>
    <w:p w14:paraId="2F97B0A0" w14:textId="77051CDB" w:rsidR="00BF3EC6" w:rsidRPr="00EA4B21" w:rsidRDefault="00BF3EC6" w:rsidP="00BF3EC6">
      <w:pPr>
        <w:pStyle w:val="Brezrazmikov"/>
      </w:pPr>
      <w:r w:rsidRPr="00EA4B21">
        <w:t>Pod materialno in kazensko evidenco izjavljam:</w:t>
      </w:r>
    </w:p>
    <w:p w14:paraId="695FA4A4" w14:textId="313A3DD4" w:rsidR="00BF3EC6" w:rsidRPr="00EA4B21" w:rsidRDefault="00BF3EC6" w:rsidP="00BE6838">
      <w:pPr>
        <w:pStyle w:val="Brezrazmikov"/>
        <w:numPr>
          <w:ilvl w:val="0"/>
          <w:numId w:val="18"/>
        </w:numPr>
      </w:pPr>
      <w:r w:rsidRPr="00EA4B21">
        <w:t>da ponujen</w:t>
      </w:r>
      <w:r w:rsidR="00A446FD">
        <w:t xml:space="preserve">o </w:t>
      </w:r>
      <w:r w:rsidR="00660490">
        <w:t>blago</w:t>
      </w:r>
      <w:r w:rsidR="00A446FD">
        <w:t xml:space="preserve"> </w:t>
      </w:r>
      <w:r w:rsidRPr="00EA4B21">
        <w:t xml:space="preserve">v celoti izpolnjuje minimalne tehnične zahteve iz TEHNIČNIH SPECIFIKACIJ dokumentacije v zvezi z </w:t>
      </w:r>
      <w:r w:rsidR="00A446FD">
        <w:t xml:space="preserve">oddajo </w:t>
      </w:r>
      <w:r w:rsidRPr="00EA4B21">
        <w:t>javn</w:t>
      </w:r>
      <w:r w:rsidR="00A446FD">
        <w:t>ega</w:t>
      </w:r>
      <w:r w:rsidRPr="00EA4B21">
        <w:t xml:space="preserve"> naročil</w:t>
      </w:r>
      <w:r w:rsidR="00597117">
        <w:t>a</w:t>
      </w:r>
      <w:r w:rsidRPr="00EA4B21">
        <w:t>;</w:t>
      </w:r>
    </w:p>
    <w:p w14:paraId="153C2277" w14:textId="01FD89E0" w:rsidR="00BF3EC6" w:rsidRPr="00EA4B21" w:rsidRDefault="00BF3EC6" w:rsidP="00BE6838">
      <w:pPr>
        <w:pStyle w:val="Brezrazmikov"/>
        <w:numPr>
          <w:ilvl w:val="0"/>
          <w:numId w:val="18"/>
        </w:numPr>
      </w:pPr>
      <w:r w:rsidRPr="00EA4B21">
        <w:t xml:space="preserve">da zagotavljamo dobavo v rokih iz javnega naročila in dostavo DDP (Delivery Duty Paid, Incoterms 2000) </w:t>
      </w:r>
      <w:r w:rsidR="005F4498" w:rsidRPr="005F4498">
        <w:t xml:space="preserve">CERO Pragersko, Travniška ulica </w:t>
      </w:r>
      <w:proofErr w:type="spellStart"/>
      <w:r w:rsidR="005F4498" w:rsidRPr="005F4498">
        <w:t>b.š</w:t>
      </w:r>
      <w:proofErr w:type="spellEnd"/>
      <w:r w:rsidR="005F4498" w:rsidRPr="005F4498">
        <w:t>., 2331 Pragersko</w:t>
      </w:r>
      <w:r w:rsidRPr="00EA4B21">
        <w:t xml:space="preserve">, skupaj z </w:t>
      </w:r>
      <w:r w:rsidR="00EA22B2">
        <w:t xml:space="preserve">zahtevano </w:t>
      </w:r>
      <w:r w:rsidRPr="00EA4B21">
        <w:t>dokumentacijo</w:t>
      </w:r>
      <w:r w:rsidR="00EA22B2">
        <w:t>;</w:t>
      </w:r>
    </w:p>
    <w:p w14:paraId="3D64CE9D" w14:textId="77777777" w:rsidR="00597117" w:rsidRDefault="00EA4B21" w:rsidP="00597117">
      <w:pPr>
        <w:pStyle w:val="Brezrazmikov"/>
        <w:numPr>
          <w:ilvl w:val="0"/>
          <w:numId w:val="18"/>
        </w:numPr>
      </w:pPr>
      <w:r w:rsidRPr="00EA4B21">
        <w:t xml:space="preserve">da zagotavljamo </w:t>
      </w:r>
      <w:r w:rsidR="00BF3EC6" w:rsidRPr="00EA4B21">
        <w:t xml:space="preserve">tehnični prevzem </w:t>
      </w:r>
      <w:r w:rsidR="00250A48">
        <w:t>blaga</w:t>
      </w:r>
      <w:r w:rsidR="00A446FD">
        <w:t xml:space="preserve"> </w:t>
      </w:r>
      <w:r w:rsidR="00A446FD" w:rsidRPr="00A446FD">
        <w:t>na lokaciji</w:t>
      </w:r>
      <w:r w:rsidR="009B3496">
        <w:t xml:space="preserve"> </w:t>
      </w:r>
      <w:r w:rsidR="00597117">
        <w:t>CERO Pragersko;</w:t>
      </w:r>
    </w:p>
    <w:p w14:paraId="70D685DA" w14:textId="36A2252F" w:rsidR="00BF3EC6" w:rsidRPr="00EA4B21" w:rsidRDefault="00597117" w:rsidP="00597117">
      <w:pPr>
        <w:pStyle w:val="Brezrazmikov"/>
        <w:numPr>
          <w:ilvl w:val="0"/>
          <w:numId w:val="18"/>
        </w:numPr>
      </w:pPr>
      <w:r>
        <w:t xml:space="preserve">da zagotavljamo servisne storitve in garancijo, kot opredeljeno v TEHNIČNIH SPECIFIKACIJAH in VZORCU POGODBE iz </w:t>
      </w:r>
      <w:r w:rsidRPr="00EA4B21">
        <w:t xml:space="preserve">dokumentacije v zvezi z </w:t>
      </w:r>
      <w:r>
        <w:t xml:space="preserve">oddajo </w:t>
      </w:r>
      <w:r w:rsidRPr="00EA4B21">
        <w:t>javn</w:t>
      </w:r>
      <w:r>
        <w:t>ega</w:t>
      </w:r>
      <w:r w:rsidRPr="00EA4B21">
        <w:t xml:space="preserve"> naročil</w:t>
      </w:r>
      <w:r>
        <w:t>a</w:t>
      </w:r>
      <w:r w:rsidR="00AB2161">
        <w:t>.</w:t>
      </w:r>
    </w:p>
    <w:p w14:paraId="3BE48B3B" w14:textId="77777777" w:rsidR="00972CEA" w:rsidRDefault="00972CEA" w:rsidP="00EA4B21">
      <w:pPr>
        <w:pStyle w:val="Brezrazmikov"/>
      </w:pPr>
    </w:p>
    <w:p w14:paraId="470250E5" w14:textId="1574FBCB" w:rsidR="00EA4B21" w:rsidRDefault="00EA4B21" w:rsidP="00EA4B21">
      <w:pPr>
        <w:pStyle w:val="Brezrazmikov"/>
      </w:pPr>
      <w:r>
        <w:t>Kot ponudnik izjavljamo, da izpolnjujemo naslednje zahteve iz tehničnih specifikacij javnega naročila:</w:t>
      </w:r>
    </w:p>
    <w:p w14:paraId="3B2CC4E9" w14:textId="3F8AE753" w:rsidR="009B3496" w:rsidRDefault="009B3496" w:rsidP="00EA4B21">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9B3496" w:rsidRPr="00C401F5" w14:paraId="58A6CE11" w14:textId="768FCDB9" w:rsidTr="00A916BB">
        <w:trPr>
          <w:cnfStyle w:val="100000000000" w:firstRow="1" w:lastRow="0" w:firstColumn="0" w:lastColumn="0" w:oddVBand="0" w:evenVBand="0" w:oddHBand="0" w:evenHBand="0" w:firstRowFirstColumn="0" w:firstRowLastColumn="0" w:lastRowFirstColumn="0" w:lastRowLastColumn="0"/>
          <w:tblHeader/>
        </w:trPr>
        <w:tc>
          <w:tcPr>
            <w:tcW w:w="5665" w:type="dxa"/>
            <w:shd w:val="clear" w:color="auto" w:fill="auto"/>
          </w:tcPr>
          <w:p w14:paraId="53AE16A0" w14:textId="77777777" w:rsidR="009B3496" w:rsidRPr="00C401F5" w:rsidRDefault="009B3496" w:rsidP="00C401F5">
            <w:pPr>
              <w:pStyle w:val="Brezrazmikov"/>
              <w:jc w:val="left"/>
              <w:rPr>
                <w:rFonts w:cstheme="minorHAnsi"/>
              </w:rPr>
            </w:pPr>
            <w:r w:rsidRPr="00C401F5">
              <w:rPr>
                <w:rFonts w:cstheme="minorHAnsi"/>
              </w:rPr>
              <w:t>Zahteva</w:t>
            </w:r>
          </w:p>
        </w:tc>
        <w:tc>
          <w:tcPr>
            <w:tcW w:w="2171" w:type="dxa"/>
          </w:tcPr>
          <w:p w14:paraId="4EDFB772" w14:textId="77777777" w:rsidR="009B3496" w:rsidRPr="00C401F5" w:rsidRDefault="009B3496" w:rsidP="00C401F5">
            <w:pPr>
              <w:pStyle w:val="Brezrazmikov"/>
              <w:jc w:val="center"/>
              <w:rPr>
                <w:rFonts w:cstheme="minorHAnsi"/>
              </w:rPr>
            </w:pPr>
            <w:r w:rsidRPr="00C401F5">
              <w:rPr>
                <w:rFonts w:cstheme="minorHAnsi"/>
              </w:rPr>
              <w:t>Izjava</w:t>
            </w:r>
          </w:p>
          <w:p w14:paraId="54E891CB" w14:textId="77777777" w:rsidR="009B3496" w:rsidRPr="00C401F5" w:rsidRDefault="009B3496" w:rsidP="00C401F5">
            <w:pPr>
              <w:pStyle w:val="Brezrazmikov"/>
              <w:jc w:val="left"/>
              <w:rPr>
                <w:rFonts w:cstheme="minorHAnsi"/>
              </w:rPr>
            </w:pPr>
          </w:p>
        </w:tc>
        <w:tc>
          <w:tcPr>
            <w:tcW w:w="0" w:type="auto"/>
          </w:tcPr>
          <w:p w14:paraId="05D438B5" w14:textId="778D7A0F" w:rsidR="009B3496" w:rsidRPr="00C401F5" w:rsidRDefault="009B3496" w:rsidP="00C401F5">
            <w:pPr>
              <w:pStyle w:val="Brezrazmikov"/>
              <w:jc w:val="left"/>
              <w:rPr>
                <w:rFonts w:cstheme="minorHAnsi"/>
              </w:rPr>
            </w:pPr>
            <w:r w:rsidRPr="00C401F5">
              <w:rPr>
                <w:rFonts w:cstheme="minorHAnsi"/>
              </w:rPr>
              <w:t>Opomba/ekvivalent</w:t>
            </w:r>
          </w:p>
        </w:tc>
      </w:tr>
      <w:tr w:rsidR="00F81084" w:rsidRPr="00C401F5" w14:paraId="3661FF79" w14:textId="77777777" w:rsidTr="009B3496">
        <w:tc>
          <w:tcPr>
            <w:tcW w:w="5665" w:type="dxa"/>
            <w:shd w:val="clear" w:color="auto" w:fill="auto"/>
          </w:tcPr>
          <w:p w14:paraId="03E968A3" w14:textId="45458424" w:rsidR="00F81084" w:rsidRPr="00C401F5" w:rsidRDefault="00F81084" w:rsidP="00C401F5">
            <w:pPr>
              <w:pStyle w:val="Brezrazmikov"/>
              <w:jc w:val="left"/>
              <w:rPr>
                <w:rFonts w:cstheme="minorHAnsi"/>
                <w:b/>
                <w:bCs/>
              </w:rPr>
            </w:pPr>
            <w:r w:rsidRPr="00C401F5">
              <w:rPr>
                <w:rFonts w:cstheme="minorHAnsi"/>
                <w:b/>
                <w:bCs/>
              </w:rPr>
              <w:t>STROJ</w:t>
            </w:r>
          </w:p>
        </w:tc>
        <w:tc>
          <w:tcPr>
            <w:tcW w:w="2171" w:type="dxa"/>
          </w:tcPr>
          <w:p w14:paraId="2C5FE6E5" w14:textId="77777777" w:rsidR="00F81084" w:rsidRPr="00C401F5" w:rsidRDefault="00F81084" w:rsidP="00C401F5">
            <w:pPr>
              <w:pStyle w:val="Brezrazmikov"/>
              <w:jc w:val="left"/>
              <w:rPr>
                <w:rFonts w:cstheme="minorHAnsi"/>
                <w:b/>
                <w:bCs/>
              </w:rPr>
            </w:pPr>
          </w:p>
        </w:tc>
        <w:tc>
          <w:tcPr>
            <w:tcW w:w="0" w:type="auto"/>
          </w:tcPr>
          <w:p w14:paraId="7629A313" w14:textId="77777777" w:rsidR="00F81084" w:rsidRPr="00C401F5" w:rsidRDefault="00F81084" w:rsidP="00C401F5">
            <w:pPr>
              <w:pStyle w:val="Brezrazmikov"/>
              <w:jc w:val="left"/>
              <w:rPr>
                <w:rFonts w:cstheme="minorHAnsi"/>
                <w:b/>
                <w:bCs/>
              </w:rPr>
            </w:pPr>
          </w:p>
        </w:tc>
      </w:tr>
      <w:tr w:rsidR="00F81084" w:rsidRPr="00C401F5" w14:paraId="2DCE407F" w14:textId="39902D07" w:rsidTr="009B3496">
        <w:tc>
          <w:tcPr>
            <w:tcW w:w="5665" w:type="dxa"/>
            <w:shd w:val="clear" w:color="auto" w:fill="auto"/>
          </w:tcPr>
          <w:p w14:paraId="123C4921" w14:textId="25EF5997" w:rsidR="00F81084" w:rsidRPr="00C401F5" w:rsidRDefault="00F81084" w:rsidP="00C401F5">
            <w:pPr>
              <w:pStyle w:val="Brezrazmikov"/>
              <w:jc w:val="left"/>
              <w:rPr>
                <w:rFonts w:cstheme="minorHAnsi"/>
                <w:b/>
                <w:bCs/>
              </w:rPr>
            </w:pPr>
            <w:r w:rsidRPr="00C401F5">
              <w:rPr>
                <w:rFonts w:cstheme="minorHAnsi"/>
              </w:rPr>
              <w:t>Bager s hidravlično dvižno kabino in roko za manipulacijo materiala</w:t>
            </w:r>
            <w:r w:rsidRPr="00C401F5">
              <w:rPr>
                <w:rFonts w:cstheme="minorHAnsi"/>
              </w:rPr>
              <w:t xml:space="preserve">, kot npr. </w:t>
            </w:r>
            <w:r w:rsidRPr="00C401F5">
              <w:rPr>
                <w:rFonts w:cstheme="minorHAnsi"/>
              </w:rPr>
              <w:t>Volvo, tip EW200EMH, ali enakovredno</w:t>
            </w:r>
            <w:r w:rsidRPr="00C401F5">
              <w:rPr>
                <w:rFonts w:cstheme="minorHAnsi"/>
              </w:rPr>
              <w:t xml:space="preserve"> (serijski proizvod)</w:t>
            </w:r>
          </w:p>
        </w:tc>
        <w:tc>
          <w:tcPr>
            <w:tcW w:w="2171" w:type="dxa"/>
          </w:tcPr>
          <w:p w14:paraId="7227DD04" w14:textId="58311602" w:rsidR="00F81084" w:rsidRPr="00C401F5" w:rsidRDefault="00F81084" w:rsidP="00C401F5">
            <w:pPr>
              <w:pStyle w:val="Brezrazmikov"/>
              <w:jc w:val="left"/>
              <w:rPr>
                <w:rFonts w:cstheme="minorHAnsi"/>
              </w:rPr>
            </w:pPr>
            <w:sdt>
              <w:sdtPr>
                <w:rPr>
                  <w:rFonts w:cstheme="minorHAnsi"/>
                </w:rPr>
                <w:id w:val="-143551529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599027404"/>
            <w:placeholder>
              <w:docPart w:val="4E49AB5A1BE44C16926BD24C4E3BFEC3"/>
            </w:placeholder>
            <w:showingPlcHdr/>
            <w:text/>
          </w:sdtPr>
          <w:sdtContent>
            <w:tc>
              <w:tcPr>
                <w:tcW w:w="0" w:type="auto"/>
              </w:tcPr>
              <w:p w14:paraId="6B1C4500" w14:textId="6E8F3D3F" w:rsidR="00F81084" w:rsidRPr="00C401F5" w:rsidRDefault="00F81084" w:rsidP="00C401F5">
                <w:pPr>
                  <w:pStyle w:val="Brezrazmikov"/>
                  <w:jc w:val="left"/>
                  <w:rPr>
                    <w:rFonts w:cstheme="minorHAnsi"/>
                    <w:b/>
                    <w:bCs/>
                  </w:rPr>
                </w:pPr>
                <w:r w:rsidRPr="00C401F5">
                  <w:rPr>
                    <w:rStyle w:val="Besedilooznabemesta"/>
                    <w:rFonts w:cstheme="minorHAnsi"/>
                  </w:rPr>
                  <w:t>Vpišite besedilo.</w:t>
                </w:r>
              </w:p>
            </w:tc>
          </w:sdtContent>
        </w:sdt>
      </w:tr>
      <w:tr w:rsidR="00F81084" w:rsidRPr="00C401F5" w14:paraId="28B45B2A" w14:textId="368FFA93" w:rsidTr="009B3496">
        <w:tc>
          <w:tcPr>
            <w:tcW w:w="5665" w:type="dxa"/>
            <w:shd w:val="clear" w:color="auto" w:fill="auto"/>
          </w:tcPr>
          <w:p w14:paraId="5C8D02E1" w14:textId="618D14F2" w:rsidR="00F81084" w:rsidRPr="00C401F5" w:rsidRDefault="00F81084" w:rsidP="00C401F5">
            <w:pPr>
              <w:pStyle w:val="Brezrazmikov"/>
              <w:jc w:val="left"/>
              <w:rPr>
                <w:rFonts w:cstheme="minorHAnsi"/>
              </w:rPr>
            </w:pPr>
            <w:r w:rsidRPr="00C401F5">
              <w:rPr>
                <w:rFonts w:cstheme="minorHAnsi"/>
              </w:rPr>
              <w:t>Izvedba na kolesih</w:t>
            </w:r>
          </w:p>
        </w:tc>
        <w:tc>
          <w:tcPr>
            <w:tcW w:w="2171" w:type="dxa"/>
          </w:tcPr>
          <w:p w14:paraId="64706DBA" w14:textId="67F6528B" w:rsidR="00F81084" w:rsidRPr="00C401F5" w:rsidRDefault="00F81084" w:rsidP="00C401F5">
            <w:pPr>
              <w:pStyle w:val="Brezrazmikov"/>
              <w:jc w:val="left"/>
              <w:rPr>
                <w:rFonts w:cstheme="minorHAnsi"/>
              </w:rPr>
            </w:pPr>
            <w:sdt>
              <w:sdtPr>
                <w:rPr>
                  <w:rFonts w:cstheme="minorHAnsi"/>
                </w:rPr>
                <w:id w:val="10438510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906610663"/>
            <w:placeholder>
              <w:docPart w:val="36204741E8074E41850C81EEA21C3190"/>
            </w:placeholder>
            <w:showingPlcHdr/>
            <w:text/>
          </w:sdtPr>
          <w:sdtContent>
            <w:tc>
              <w:tcPr>
                <w:tcW w:w="0" w:type="auto"/>
              </w:tcPr>
              <w:p w14:paraId="4C8CB0B2" w14:textId="22E02176" w:rsidR="00F81084" w:rsidRPr="00C401F5" w:rsidRDefault="00F81084" w:rsidP="00C401F5">
                <w:pPr>
                  <w:pStyle w:val="Brezrazmikov"/>
                  <w:jc w:val="left"/>
                  <w:rPr>
                    <w:rFonts w:cstheme="minorHAnsi"/>
                  </w:rPr>
                </w:pPr>
                <w:r w:rsidRPr="00C401F5">
                  <w:rPr>
                    <w:rStyle w:val="Besedilooznabemesta"/>
                    <w:rFonts w:cstheme="minorHAnsi"/>
                  </w:rPr>
                  <w:t>Vpišite besedilo.</w:t>
                </w:r>
              </w:p>
            </w:tc>
          </w:sdtContent>
        </w:sdt>
      </w:tr>
      <w:tr w:rsidR="00F81084" w:rsidRPr="00C401F5" w14:paraId="47D23156" w14:textId="4C636798" w:rsidTr="009B3496">
        <w:tc>
          <w:tcPr>
            <w:tcW w:w="5665" w:type="dxa"/>
            <w:shd w:val="clear" w:color="auto" w:fill="auto"/>
          </w:tcPr>
          <w:p w14:paraId="2A1A238A" w14:textId="40F18C5B" w:rsidR="00F81084" w:rsidRPr="00C401F5" w:rsidRDefault="00F81084" w:rsidP="00C401F5">
            <w:pPr>
              <w:pStyle w:val="Brezrazmikov"/>
              <w:jc w:val="left"/>
              <w:rPr>
                <w:rFonts w:cstheme="minorHAnsi"/>
              </w:rPr>
            </w:pPr>
            <w:r w:rsidRPr="00C401F5">
              <w:rPr>
                <w:rFonts w:cstheme="minorHAnsi"/>
              </w:rPr>
              <w:t>De</w:t>
            </w:r>
            <w:r w:rsidRPr="00C401F5">
              <w:rPr>
                <w:rFonts w:cstheme="minorHAnsi"/>
              </w:rPr>
              <w:t>lovna teža stroja: 21 – 25 ton</w:t>
            </w:r>
          </w:p>
        </w:tc>
        <w:tc>
          <w:tcPr>
            <w:tcW w:w="2171" w:type="dxa"/>
          </w:tcPr>
          <w:p w14:paraId="376971CC" w14:textId="3B5A92B8" w:rsidR="00F81084" w:rsidRPr="00C401F5" w:rsidRDefault="00F81084" w:rsidP="00C401F5">
            <w:pPr>
              <w:pStyle w:val="Brezrazmikov"/>
              <w:jc w:val="left"/>
              <w:rPr>
                <w:rFonts w:cstheme="minorHAnsi"/>
              </w:rPr>
            </w:pPr>
            <w:sdt>
              <w:sdtPr>
                <w:rPr>
                  <w:rFonts w:cstheme="minorHAnsi"/>
                </w:rPr>
                <w:id w:val="-65206559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42091258"/>
            <w:placeholder>
              <w:docPart w:val="509B264F4CB449E2A92E15C662F0A064"/>
            </w:placeholder>
            <w:showingPlcHdr/>
            <w:text/>
          </w:sdtPr>
          <w:sdtContent>
            <w:tc>
              <w:tcPr>
                <w:tcW w:w="0" w:type="auto"/>
              </w:tcPr>
              <w:p w14:paraId="1C89FE46" w14:textId="0956B0B1" w:rsidR="00F81084" w:rsidRPr="00C401F5" w:rsidRDefault="00F81084" w:rsidP="00C401F5">
                <w:pPr>
                  <w:pStyle w:val="Brezrazmikov"/>
                  <w:jc w:val="left"/>
                  <w:rPr>
                    <w:rFonts w:cstheme="minorHAnsi"/>
                  </w:rPr>
                </w:pPr>
                <w:r w:rsidRPr="00C401F5">
                  <w:rPr>
                    <w:rStyle w:val="Besedilooznabemesta"/>
                    <w:rFonts w:cstheme="minorHAnsi"/>
                  </w:rPr>
                  <w:t>Vpišite besedilo.</w:t>
                </w:r>
              </w:p>
            </w:tc>
          </w:sdtContent>
        </w:sdt>
      </w:tr>
      <w:tr w:rsidR="00F81084" w:rsidRPr="00C401F5" w14:paraId="651D8B46" w14:textId="74EC84EA" w:rsidTr="009B3496">
        <w:tc>
          <w:tcPr>
            <w:tcW w:w="5665" w:type="dxa"/>
            <w:shd w:val="clear" w:color="auto" w:fill="auto"/>
          </w:tcPr>
          <w:p w14:paraId="65BB7FAA" w14:textId="1D5D9AE1" w:rsidR="00F81084" w:rsidRPr="00C401F5" w:rsidRDefault="00F81084" w:rsidP="00C401F5">
            <w:pPr>
              <w:pStyle w:val="Brezrazmikov"/>
              <w:jc w:val="left"/>
              <w:rPr>
                <w:rFonts w:cstheme="minorHAnsi"/>
              </w:rPr>
            </w:pPr>
            <w:r w:rsidRPr="00C401F5">
              <w:rPr>
                <w:rFonts w:cstheme="minorHAnsi"/>
              </w:rPr>
              <w:t>Plavajoča manipulacijska roka dosega min. 9 m (prvi del roke dolžine min. 5,5 m)</w:t>
            </w:r>
          </w:p>
        </w:tc>
        <w:tc>
          <w:tcPr>
            <w:tcW w:w="2171" w:type="dxa"/>
          </w:tcPr>
          <w:p w14:paraId="11A5FB44" w14:textId="58F8BBB9" w:rsidR="00F81084" w:rsidRPr="00C401F5" w:rsidRDefault="00F81084" w:rsidP="00C401F5">
            <w:pPr>
              <w:pStyle w:val="Brezrazmikov"/>
              <w:jc w:val="left"/>
              <w:rPr>
                <w:rFonts w:cstheme="minorHAnsi"/>
              </w:rPr>
            </w:pPr>
            <w:sdt>
              <w:sdtPr>
                <w:rPr>
                  <w:rFonts w:cstheme="minorHAnsi"/>
                </w:rPr>
                <w:id w:val="-95478707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99446146"/>
            <w:placeholder>
              <w:docPart w:val="E9576188E0BD40BDB432EC19F37A5490"/>
            </w:placeholder>
            <w:showingPlcHdr/>
            <w:text/>
          </w:sdtPr>
          <w:sdtContent>
            <w:tc>
              <w:tcPr>
                <w:tcW w:w="0" w:type="auto"/>
              </w:tcPr>
              <w:p w14:paraId="30B3FBC5" w14:textId="30FD7C1A" w:rsidR="00F81084" w:rsidRPr="00C401F5" w:rsidRDefault="00F81084" w:rsidP="00C401F5">
                <w:pPr>
                  <w:pStyle w:val="Brezrazmikov"/>
                  <w:jc w:val="left"/>
                  <w:rPr>
                    <w:rFonts w:cstheme="minorHAnsi"/>
                  </w:rPr>
                </w:pPr>
                <w:r w:rsidRPr="00C401F5">
                  <w:rPr>
                    <w:rStyle w:val="Besedilooznabemesta"/>
                    <w:rFonts w:cstheme="minorHAnsi"/>
                  </w:rPr>
                  <w:t>Vpišite besedilo.</w:t>
                </w:r>
              </w:p>
            </w:tc>
          </w:sdtContent>
        </w:sdt>
      </w:tr>
      <w:tr w:rsidR="00F81084" w:rsidRPr="00C401F5" w14:paraId="5796C9D3" w14:textId="03CE8AAA" w:rsidTr="009B3496">
        <w:tc>
          <w:tcPr>
            <w:tcW w:w="5665" w:type="dxa"/>
            <w:shd w:val="clear" w:color="auto" w:fill="auto"/>
          </w:tcPr>
          <w:p w14:paraId="3974F990" w14:textId="55F2ECF9" w:rsidR="00F81084" w:rsidRPr="00C401F5" w:rsidRDefault="00F81084" w:rsidP="00C401F5">
            <w:pPr>
              <w:pStyle w:val="Brezrazmikov"/>
              <w:jc w:val="left"/>
              <w:rPr>
                <w:rFonts w:cstheme="minorHAnsi"/>
              </w:rPr>
            </w:pPr>
            <w:r w:rsidRPr="00C401F5">
              <w:rPr>
                <w:rFonts w:cstheme="minorHAnsi"/>
              </w:rPr>
              <w:t>Hidravlična napeljava za visoki pritisk: za odpiranje in zapiranje orodja</w:t>
            </w:r>
          </w:p>
        </w:tc>
        <w:tc>
          <w:tcPr>
            <w:tcW w:w="2171" w:type="dxa"/>
          </w:tcPr>
          <w:p w14:paraId="069232B6" w14:textId="16085DE3" w:rsidR="00F81084" w:rsidRPr="00C401F5" w:rsidRDefault="00F81084" w:rsidP="00C401F5">
            <w:pPr>
              <w:pStyle w:val="Brezrazmikov"/>
              <w:jc w:val="left"/>
              <w:rPr>
                <w:rFonts w:cstheme="minorHAnsi"/>
              </w:rPr>
            </w:pPr>
            <w:sdt>
              <w:sdtPr>
                <w:rPr>
                  <w:rFonts w:cstheme="minorHAnsi"/>
                </w:rPr>
                <w:id w:val="161747902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05824312"/>
            <w:placeholder>
              <w:docPart w:val="E98D3EF38F4D42B7AFF04D6432281839"/>
            </w:placeholder>
            <w:showingPlcHdr/>
            <w:text/>
          </w:sdtPr>
          <w:sdtContent>
            <w:tc>
              <w:tcPr>
                <w:tcW w:w="0" w:type="auto"/>
              </w:tcPr>
              <w:p w14:paraId="25AA43EC" w14:textId="7EF73410" w:rsidR="00F81084" w:rsidRPr="00C401F5" w:rsidRDefault="00F81084" w:rsidP="00C401F5">
                <w:pPr>
                  <w:pStyle w:val="Brezrazmikov"/>
                  <w:jc w:val="left"/>
                  <w:rPr>
                    <w:rFonts w:cstheme="minorHAnsi"/>
                  </w:rPr>
                </w:pPr>
                <w:r w:rsidRPr="00C401F5">
                  <w:rPr>
                    <w:rStyle w:val="Besedilooznabemesta"/>
                    <w:rFonts w:cstheme="minorHAnsi"/>
                  </w:rPr>
                  <w:t>Vpišite besedilo.</w:t>
                </w:r>
              </w:p>
            </w:tc>
          </w:sdtContent>
        </w:sdt>
      </w:tr>
      <w:tr w:rsidR="00F81084" w:rsidRPr="00C401F5" w14:paraId="2521E274" w14:textId="0FFC7600" w:rsidTr="009B3496">
        <w:tc>
          <w:tcPr>
            <w:tcW w:w="5665" w:type="dxa"/>
            <w:shd w:val="clear" w:color="auto" w:fill="auto"/>
          </w:tcPr>
          <w:p w14:paraId="4EC98C8D" w14:textId="5BC9FB47" w:rsidR="00F81084" w:rsidRPr="00C401F5" w:rsidRDefault="00F81084" w:rsidP="00C401F5">
            <w:pPr>
              <w:pStyle w:val="Brezrazmikov"/>
              <w:jc w:val="left"/>
              <w:rPr>
                <w:rFonts w:cstheme="minorHAnsi"/>
              </w:rPr>
            </w:pPr>
            <w:r w:rsidRPr="00C401F5">
              <w:rPr>
                <w:rFonts w:cstheme="minorHAnsi"/>
              </w:rPr>
              <w:t>Hidravlična napeljava za srednji pritisk: za vrtenje orodja</w:t>
            </w:r>
          </w:p>
        </w:tc>
        <w:tc>
          <w:tcPr>
            <w:tcW w:w="2171" w:type="dxa"/>
          </w:tcPr>
          <w:p w14:paraId="4AABEE69" w14:textId="38B26A72" w:rsidR="00F81084" w:rsidRPr="00C401F5" w:rsidRDefault="00F81084" w:rsidP="00C401F5">
            <w:pPr>
              <w:pStyle w:val="Brezrazmikov"/>
              <w:jc w:val="left"/>
              <w:rPr>
                <w:rFonts w:cstheme="minorHAnsi"/>
              </w:rPr>
            </w:pPr>
            <w:sdt>
              <w:sdtPr>
                <w:rPr>
                  <w:rFonts w:cstheme="minorHAnsi"/>
                </w:rPr>
                <w:id w:val="-11907011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52981859"/>
            <w:placeholder>
              <w:docPart w:val="D1AE439AC6934860A1CCBA80143B88A8"/>
            </w:placeholder>
            <w:showingPlcHdr/>
            <w:text/>
          </w:sdtPr>
          <w:sdtContent>
            <w:tc>
              <w:tcPr>
                <w:tcW w:w="0" w:type="auto"/>
              </w:tcPr>
              <w:p w14:paraId="6347997E" w14:textId="746B039E" w:rsidR="00F81084" w:rsidRPr="00C401F5" w:rsidRDefault="00F81084" w:rsidP="00C401F5">
                <w:pPr>
                  <w:pStyle w:val="Brezrazmikov"/>
                  <w:jc w:val="left"/>
                  <w:rPr>
                    <w:rFonts w:cstheme="minorHAnsi"/>
                  </w:rPr>
                </w:pPr>
                <w:r w:rsidRPr="00C401F5">
                  <w:rPr>
                    <w:rStyle w:val="Besedilooznabemesta"/>
                    <w:rFonts w:cstheme="minorHAnsi"/>
                  </w:rPr>
                  <w:t>Vpišite besedilo.</w:t>
                </w:r>
              </w:p>
            </w:tc>
          </w:sdtContent>
        </w:sdt>
      </w:tr>
      <w:tr w:rsidR="00F81084" w:rsidRPr="00C401F5" w14:paraId="37EC17D1" w14:textId="4CD85927" w:rsidTr="009B3496">
        <w:tc>
          <w:tcPr>
            <w:tcW w:w="5665" w:type="dxa"/>
            <w:shd w:val="clear" w:color="auto" w:fill="auto"/>
          </w:tcPr>
          <w:p w14:paraId="1FF93ED4" w14:textId="42802E83" w:rsidR="00F81084" w:rsidRPr="00C401F5" w:rsidRDefault="00F81084" w:rsidP="00C401F5">
            <w:pPr>
              <w:pStyle w:val="Brezrazmikov"/>
              <w:jc w:val="left"/>
              <w:rPr>
                <w:rFonts w:cstheme="minorHAnsi"/>
              </w:rPr>
            </w:pPr>
            <w:r w:rsidRPr="00C401F5">
              <w:rPr>
                <w:rFonts w:cstheme="minorHAnsi"/>
              </w:rPr>
              <w:t>Pe</w:t>
            </w:r>
            <w:r w:rsidRPr="00C401F5">
              <w:rPr>
                <w:rFonts w:cstheme="minorHAnsi"/>
              </w:rPr>
              <w:t xml:space="preserve">t-kraki polipni grabež, polzaprti, 500 l, z </w:t>
            </w:r>
            <w:proofErr w:type="spellStart"/>
            <w:r w:rsidRPr="00C401F5">
              <w:rPr>
                <w:rFonts w:cstheme="minorHAnsi"/>
              </w:rPr>
              <w:t>rotatorjem</w:t>
            </w:r>
            <w:proofErr w:type="spellEnd"/>
          </w:p>
        </w:tc>
        <w:tc>
          <w:tcPr>
            <w:tcW w:w="2171" w:type="dxa"/>
          </w:tcPr>
          <w:p w14:paraId="565ABDB7" w14:textId="0B78470E" w:rsidR="00F81084" w:rsidRPr="00C401F5" w:rsidRDefault="00F81084" w:rsidP="00C401F5">
            <w:pPr>
              <w:pStyle w:val="Brezrazmikov"/>
              <w:jc w:val="left"/>
              <w:rPr>
                <w:rFonts w:cstheme="minorHAnsi"/>
              </w:rPr>
            </w:pPr>
            <w:sdt>
              <w:sdtPr>
                <w:rPr>
                  <w:rFonts w:cstheme="minorHAnsi"/>
                </w:rPr>
                <w:id w:val="-61598613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761519638"/>
            <w:placeholder>
              <w:docPart w:val="214EE03C9031404AAC24E814895B44AB"/>
            </w:placeholder>
            <w:showingPlcHdr/>
            <w:text/>
          </w:sdtPr>
          <w:sdtContent>
            <w:tc>
              <w:tcPr>
                <w:tcW w:w="0" w:type="auto"/>
              </w:tcPr>
              <w:p w14:paraId="22E119F7" w14:textId="2C512D61" w:rsidR="00F81084" w:rsidRPr="00C401F5" w:rsidRDefault="00F81084" w:rsidP="00C401F5">
                <w:pPr>
                  <w:pStyle w:val="Brezrazmikov"/>
                  <w:jc w:val="left"/>
                  <w:rPr>
                    <w:rFonts w:cstheme="minorHAnsi"/>
                  </w:rPr>
                </w:pPr>
                <w:r w:rsidRPr="00C401F5">
                  <w:rPr>
                    <w:rStyle w:val="Besedilooznabemesta"/>
                    <w:rFonts w:cstheme="minorHAnsi"/>
                  </w:rPr>
                  <w:t>Vpišite besedilo.</w:t>
                </w:r>
              </w:p>
            </w:tc>
          </w:sdtContent>
        </w:sdt>
      </w:tr>
      <w:tr w:rsidR="00F81084" w:rsidRPr="00C401F5" w14:paraId="67FC32D8" w14:textId="30ADE8AE" w:rsidTr="009B3496">
        <w:tc>
          <w:tcPr>
            <w:tcW w:w="5665" w:type="dxa"/>
            <w:shd w:val="clear" w:color="auto" w:fill="auto"/>
          </w:tcPr>
          <w:p w14:paraId="775A8DBB" w14:textId="1B186046" w:rsidR="00F81084" w:rsidRPr="00C401F5" w:rsidRDefault="00F81084" w:rsidP="00C401F5">
            <w:pPr>
              <w:pStyle w:val="Brezrazmikov"/>
              <w:rPr>
                <w:rFonts w:cstheme="minorHAnsi"/>
              </w:rPr>
            </w:pPr>
            <w:r w:rsidRPr="00C401F5">
              <w:rPr>
                <w:rFonts w:cstheme="minorHAnsi"/>
              </w:rPr>
              <w:t>Hitrost stroja: min. 18 km/h</w:t>
            </w:r>
          </w:p>
        </w:tc>
        <w:tc>
          <w:tcPr>
            <w:tcW w:w="2171" w:type="dxa"/>
          </w:tcPr>
          <w:p w14:paraId="429ADACE" w14:textId="3DEE61F7" w:rsidR="00F81084" w:rsidRPr="00C401F5" w:rsidRDefault="00F81084" w:rsidP="00C401F5">
            <w:pPr>
              <w:pStyle w:val="Brezrazmikov"/>
              <w:rPr>
                <w:rFonts w:cstheme="minorHAnsi"/>
              </w:rPr>
            </w:pPr>
            <w:sdt>
              <w:sdtPr>
                <w:rPr>
                  <w:rFonts w:cstheme="minorHAnsi"/>
                </w:rPr>
                <w:id w:val="-109285210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32551093"/>
            <w:placeholder>
              <w:docPart w:val="D0A3E98862E742F8ACFF9B89CDBB0C82"/>
            </w:placeholder>
            <w:showingPlcHdr/>
            <w:text/>
          </w:sdtPr>
          <w:sdtContent>
            <w:tc>
              <w:tcPr>
                <w:tcW w:w="0" w:type="auto"/>
              </w:tcPr>
              <w:p w14:paraId="1AC42DC9" w14:textId="123583BC"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5A830028" w14:textId="731D31F0" w:rsidTr="009B3496">
        <w:tc>
          <w:tcPr>
            <w:tcW w:w="5665" w:type="dxa"/>
            <w:shd w:val="clear" w:color="auto" w:fill="auto"/>
          </w:tcPr>
          <w:p w14:paraId="513788AC" w14:textId="58761E8F" w:rsidR="00F81084" w:rsidRPr="00C401F5" w:rsidRDefault="00F81084" w:rsidP="00C401F5">
            <w:pPr>
              <w:pStyle w:val="Brezrazmikov"/>
              <w:rPr>
                <w:rFonts w:cstheme="minorHAnsi"/>
              </w:rPr>
            </w:pPr>
          </w:p>
        </w:tc>
        <w:tc>
          <w:tcPr>
            <w:tcW w:w="2171" w:type="dxa"/>
          </w:tcPr>
          <w:p w14:paraId="39F156C4" w14:textId="797F44BE" w:rsidR="00F81084" w:rsidRPr="00C401F5" w:rsidRDefault="00F81084" w:rsidP="00C401F5">
            <w:pPr>
              <w:pStyle w:val="Brezrazmikov"/>
              <w:rPr>
                <w:rFonts w:cstheme="minorHAnsi"/>
              </w:rPr>
            </w:pPr>
          </w:p>
        </w:tc>
        <w:tc>
          <w:tcPr>
            <w:tcW w:w="0" w:type="auto"/>
          </w:tcPr>
          <w:p w14:paraId="4211ADB0" w14:textId="1AEC5679" w:rsidR="00F81084" w:rsidRPr="00C401F5" w:rsidRDefault="00F81084" w:rsidP="00C401F5">
            <w:pPr>
              <w:pStyle w:val="Brezrazmikov"/>
              <w:rPr>
                <w:rFonts w:cstheme="minorHAnsi"/>
              </w:rPr>
            </w:pPr>
          </w:p>
        </w:tc>
      </w:tr>
      <w:tr w:rsidR="00F81084" w:rsidRPr="00C401F5" w14:paraId="04CD46F7" w14:textId="3B410930" w:rsidTr="009B3496">
        <w:tc>
          <w:tcPr>
            <w:tcW w:w="5665" w:type="dxa"/>
            <w:shd w:val="clear" w:color="auto" w:fill="auto"/>
          </w:tcPr>
          <w:p w14:paraId="6EA9D7EB" w14:textId="52C778B8" w:rsidR="00F81084" w:rsidRPr="00C401F5" w:rsidRDefault="00F81084" w:rsidP="00C401F5">
            <w:pPr>
              <w:pStyle w:val="Brezrazmikov"/>
              <w:rPr>
                <w:rFonts w:cstheme="minorHAnsi"/>
              </w:rPr>
            </w:pPr>
            <w:r w:rsidRPr="00C401F5">
              <w:rPr>
                <w:rFonts w:cstheme="minorHAnsi"/>
              </w:rPr>
              <w:t xml:space="preserve">Neto </w:t>
            </w:r>
            <w:r w:rsidRPr="00C401F5">
              <w:rPr>
                <w:rFonts w:cstheme="minorHAnsi"/>
              </w:rPr>
              <w:t xml:space="preserve">moč motorja: 120 – 130 </w:t>
            </w:r>
            <w:r w:rsidRPr="00C401F5">
              <w:rPr>
                <w:rFonts w:cstheme="minorHAnsi"/>
              </w:rPr>
              <w:t>k</w:t>
            </w:r>
            <w:r w:rsidR="00C401F5" w:rsidRPr="00C401F5">
              <w:rPr>
                <w:rFonts w:cstheme="minorHAnsi"/>
              </w:rPr>
              <w:t>W</w:t>
            </w:r>
            <w:r w:rsidRPr="00C401F5">
              <w:rPr>
                <w:rFonts w:cstheme="minorHAnsi"/>
              </w:rPr>
              <w:t xml:space="preserve"> </w:t>
            </w:r>
            <w:r w:rsidRPr="00C401F5">
              <w:rPr>
                <w:rFonts w:cstheme="minorHAnsi"/>
              </w:rPr>
              <w:t>(po ISO 14396)</w:t>
            </w:r>
          </w:p>
        </w:tc>
        <w:tc>
          <w:tcPr>
            <w:tcW w:w="2171" w:type="dxa"/>
          </w:tcPr>
          <w:p w14:paraId="0FC2161B" w14:textId="49DF573E" w:rsidR="00F81084" w:rsidRPr="00C401F5" w:rsidRDefault="00F81084" w:rsidP="00C401F5">
            <w:pPr>
              <w:pStyle w:val="Brezrazmikov"/>
              <w:rPr>
                <w:rFonts w:cstheme="minorHAnsi"/>
              </w:rPr>
            </w:pPr>
            <w:sdt>
              <w:sdtPr>
                <w:rPr>
                  <w:rFonts w:cstheme="minorHAnsi"/>
                </w:rPr>
                <w:id w:val="104502343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363790049"/>
            <w:placeholder>
              <w:docPart w:val="494CDA82D25F47149AD69D6C505BCEF3"/>
            </w:placeholder>
            <w:showingPlcHdr/>
            <w:text/>
          </w:sdtPr>
          <w:sdtContent>
            <w:tc>
              <w:tcPr>
                <w:tcW w:w="0" w:type="auto"/>
              </w:tcPr>
              <w:p w14:paraId="490A3E85" w14:textId="3557B24C"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670BCC3D" w14:textId="290D441E" w:rsidTr="009B3496">
        <w:tc>
          <w:tcPr>
            <w:tcW w:w="5665" w:type="dxa"/>
            <w:shd w:val="clear" w:color="auto" w:fill="auto"/>
          </w:tcPr>
          <w:p w14:paraId="5228171E" w14:textId="36934360" w:rsidR="00F81084" w:rsidRPr="00C401F5" w:rsidRDefault="00F81084" w:rsidP="00C401F5">
            <w:pPr>
              <w:pStyle w:val="Brezrazmikov"/>
              <w:rPr>
                <w:rFonts w:cstheme="minorHAnsi"/>
              </w:rPr>
            </w:pPr>
            <w:r w:rsidRPr="00C401F5">
              <w:rPr>
                <w:rFonts w:cstheme="minorHAnsi"/>
              </w:rPr>
              <w:t>Št. cilindrov: 6</w:t>
            </w:r>
          </w:p>
        </w:tc>
        <w:tc>
          <w:tcPr>
            <w:tcW w:w="2171" w:type="dxa"/>
          </w:tcPr>
          <w:p w14:paraId="02954F43" w14:textId="57003F1B" w:rsidR="00F81084" w:rsidRPr="00C401F5" w:rsidRDefault="00F81084" w:rsidP="00C401F5">
            <w:pPr>
              <w:pStyle w:val="Brezrazmikov"/>
              <w:rPr>
                <w:rFonts w:cstheme="minorHAnsi"/>
              </w:rPr>
            </w:pPr>
            <w:sdt>
              <w:sdtPr>
                <w:rPr>
                  <w:rFonts w:cstheme="minorHAnsi"/>
                </w:rPr>
                <w:id w:val="179717993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130960713"/>
            <w:placeholder>
              <w:docPart w:val="7F03085CFF7A4E2CAD818F0D2B5C9D3C"/>
            </w:placeholder>
            <w:showingPlcHdr/>
            <w:text/>
          </w:sdtPr>
          <w:sdtContent>
            <w:tc>
              <w:tcPr>
                <w:tcW w:w="0" w:type="auto"/>
              </w:tcPr>
              <w:p w14:paraId="7CFAF788" w14:textId="09773C7E"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08AB7785" w14:textId="42F704EE" w:rsidTr="009B3496">
        <w:tc>
          <w:tcPr>
            <w:tcW w:w="5665" w:type="dxa"/>
            <w:shd w:val="clear" w:color="auto" w:fill="auto"/>
          </w:tcPr>
          <w:p w14:paraId="4AA7210B" w14:textId="52A9991D" w:rsidR="00F81084" w:rsidRPr="00C401F5" w:rsidRDefault="00F81084" w:rsidP="00C401F5">
            <w:pPr>
              <w:pStyle w:val="Brezrazmikov"/>
              <w:rPr>
                <w:rFonts w:cstheme="minorHAnsi"/>
              </w:rPr>
            </w:pPr>
            <w:r w:rsidRPr="00C401F5">
              <w:rPr>
                <w:rFonts w:cstheme="minorHAnsi"/>
              </w:rPr>
              <w:t>Prostornina: 5,5 – 6 l</w:t>
            </w:r>
          </w:p>
        </w:tc>
        <w:tc>
          <w:tcPr>
            <w:tcW w:w="2171" w:type="dxa"/>
          </w:tcPr>
          <w:p w14:paraId="04CEA1D4" w14:textId="13B4F3D4" w:rsidR="00F81084" w:rsidRPr="00C401F5" w:rsidRDefault="00F81084" w:rsidP="00C401F5">
            <w:pPr>
              <w:pStyle w:val="Brezrazmikov"/>
              <w:rPr>
                <w:rFonts w:cstheme="minorHAnsi"/>
              </w:rPr>
            </w:pPr>
            <w:sdt>
              <w:sdtPr>
                <w:rPr>
                  <w:rFonts w:cstheme="minorHAnsi"/>
                </w:rPr>
                <w:id w:val="82510244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425577986"/>
            <w:placeholder>
              <w:docPart w:val="884E9C253D3949ABB5D580D16865901D"/>
            </w:placeholder>
            <w:showingPlcHdr/>
            <w:text/>
          </w:sdtPr>
          <w:sdtContent>
            <w:tc>
              <w:tcPr>
                <w:tcW w:w="0" w:type="auto"/>
              </w:tcPr>
              <w:p w14:paraId="1985074A" w14:textId="1B0848C5"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7BC630A8" w14:textId="1F7559C8" w:rsidTr="009B3496">
        <w:tc>
          <w:tcPr>
            <w:tcW w:w="5665" w:type="dxa"/>
            <w:shd w:val="clear" w:color="auto" w:fill="auto"/>
          </w:tcPr>
          <w:p w14:paraId="3514D899" w14:textId="3DFFC5F9" w:rsidR="00F81084" w:rsidRPr="00C401F5" w:rsidRDefault="00F81084" w:rsidP="00C401F5">
            <w:pPr>
              <w:pStyle w:val="Brezrazmikov"/>
              <w:rPr>
                <w:rFonts w:cstheme="minorHAnsi"/>
              </w:rPr>
            </w:pPr>
            <w:r w:rsidRPr="00C401F5">
              <w:rPr>
                <w:rFonts w:cstheme="minorHAnsi"/>
              </w:rPr>
              <w:t xml:space="preserve">Emisijske </w:t>
            </w:r>
            <w:r w:rsidRPr="00C401F5">
              <w:rPr>
                <w:rFonts w:cstheme="minorHAnsi"/>
              </w:rPr>
              <w:t>vrednosti: EU Stopnja V</w:t>
            </w:r>
          </w:p>
        </w:tc>
        <w:tc>
          <w:tcPr>
            <w:tcW w:w="2171" w:type="dxa"/>
          </w:tcPr>
          <w:p w14:paraId="0883B9AE" w14:textId="1DC80690" w:rsidR="00F81084" w:rsidRPr="00C401F5" w:rsidRDefault="00F81084" w:rsidP="00C401F5">
            <w:pPr>
              <w:pStyle w:val="Brezrazmikov"/>
              <w:rPr>
                <w:rFonts w:cstheme="minorHAnsi"/>
              </w:rPr>
            </w:pPr>
            <w:sdt>
              <w:sdtPr>
                <w:rPr>
                  <w:rFonts w:cstheme="minorHAnsi"/>
                </w:rPr>
                <w:id w:val="-108421363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889227851"/>
            <w:placeholder>
              <w:docPart w:val="C07D4F7F85744036B165F331542388CB"/>
            </w:placeholder>
            <w:showingPlcHdr/>
            <w:text/>
          </w:sdtPr>
          <w:sdtContent>
            <w:tc>
              <w:tcPr>
                <w:tcW w:w="0" w:type="auto"/>
              </w:tcPr>
              <w:p w14:paraId="74021476" w14:textId="68370057"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72B39848" w14:textId="0ED7E5A9" w:rsidTr="009B3496">
        <w:tc>
          <w:tcPr>
            <w:tcW w:w="5665" w:type="dxa"/>
            <w:shd w:val="clear" w:color="auto" w:fill="auto"/>
          </w:tcPr>
          <w:p w14:paraId="7D459D61" w14:textId="04AC06B2" w:rsidR="00F81084" w:rsidRPr="00C401F5" w:rsidRDefault="00F81084" w:rsidP="00C401F5">
            <w:pPr>
              <w:pStyle w:val="Brezrazmikov"/>
              <w:rPr>
                <w:rFonts w:cstheme="minorHAnsi"/>
              </w:rPr>
            </w:pPr>
            <w:proofErr w:type="spellStart"/>
            <w:r w:rsidRPr="00C401F5">
              <w:rPr>
                <w:rFonts w:cstheme="minorHAnsi"/>
              </w:rPr>
              <w:t>Predčistilec</w:t>
            </w:r>
            <w:proofErr w:type="spellEnd"/>
            <w:r w:rsidRPr="00C401F5">
              <w:rPr>
                <w:rFonts w:cstheme="minorHAnsi"/>
              </w:rPr>
              <w:t xml:space="preserve"> zraka motorja</w:t>
            </w:r>
          </w:p>
        </w:tc>
        <w:tc>
          <w:tcPr>
            <w:tcW w:w="2171" w:type="dxa"/>
          </w:tcPr>
          <w:p w14:paraId="2E355109" w14:textId="59206147" w:rsidR="00F81084" w:rsidRPr="00C401F5" w:rsidRDefault="00F81084" w:rsidP="00C401F5">
            <w:pPr>
              <w:pStyle w:val="Brezrazmikov"/>
              <w:rPr>
                <w:rFonts w:cstheme="minorHAnsi"/>
              </w:rPr>
            </w:pPr>
            <w:sdt>
              <w:sdtPr>
                <w:rPr>
                  <w:rFonts w:cstheme="minorHAnsi"/>
                </w:rPr>
                <w:id w:val="153037239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618866562"/>
            <w:placeholder>
              <w:docPart w:val="5EF8CD39566549F4AD43AF493CD09B4A"/>
            </w:placeholder>
            <w:showingPlcHdr/>
            <w:text/>
          </w:sdtPr>
          <w:sdtContent>
            <w:tc>
              <w:tcPr>
                <w:tcW w:w="0" w:type="auto"/>
              </w:tcPr>
              <w:p w14:paraId="0B92425D" w14:textId="402CD05C"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08B61804" w14:textId="0508A595" w:rsidTr="009B3496">
        <w:tc>
          <w:tcPr>
            <w:tcW w:w="5665" w:type="dxa"/>
            <w:shd w:val="clear" w:color="auto" w:fill="auto"/>
          </w:tcPr>
          <w:p w14:paraId="6EE600B5" w14:textId="06C06CA0" w:rsidR="00F81084" w:rsidRPr="00C401F5" w:rsidRDefault="00F81084" w:rsidP="00C401F5">
            <w:pPr>
              <w:pStyle w:val="Brezrazmikov"/>
              <w:rPr>
                <w:rFonts w:cstheme="minorHAnsi"/>
              </w:rPr>
            </w:pPr>
            <w:r w:rsidRPr="00C401F5">
              <w:rPr>
                <w:rFonts w:cstheme="minorHAnsi"/>
              </w:rPr>
              <w:t>Reverzibilno delovanje ventilatorja</w:t>
            </w:r>
          </w:p>
        </w:tc>
        <w:tc>
          <w:tcPr>
            <w:tcW w:w="2171" w:type="dxa"/>
          </w:tcPr>
          <w:p w14:paraId="1C55DC4A" w14:textId="72D5F428" w:rsidR="00F81084" w:rsidRPr="00C401F5" w:rsidRDefault="00F81084" w:rsidP="00C401F5">
            <w:pPr>
              <w:pStyle w:val="Brezrazmikov"/>
              <w:rPr>
                <w:rFonts w:cstheme="minorHAnsi"/>
              </w:rPr>
            </w:pPr>
            <w:sdt>
              <w:sdtPr>
                <w:rPr>
                  <w:rFonts w:cstheme="minorHAnsi"/>
                </w:rPr>
                <w:id w:val="27815631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577978046"/>
            <w:placeholder>
              <w:docPart w:val="21EBA44A71204465BF3750CCBAC671A5"/>
            </w:placeholder>
            <w:showingPlcHdr/>
            <w:text/>
          </w:sdtPr>
          <w:sdtContent>
            <w:tc>
              <w:tcPr>
                <w:tcW w:w="0" w:type="auto"/>
              </w:tcPr>
              <w:p w14:paraId="37C4F6A8" w14:textId="3074DD39"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1A118CB3" w14:textId="1A376758" w:rsidTr="009B3496">
        <w:tc>
          <w:tcPr>
            <w:tcW w:w="5665" w:type="dxa"/>
            <w:shd w:val="clear" w:color="auto" w:fill="auto"/>
          </w:tcPr>
          <w:p w14:paraId="4CC41975" w14:textId="628106F2" w:rsidR="00F81084" w:rsidRPr="00C401F5" w:rsidRDefault="00F81084" w:rsidP="00C401F5">
            <w:pPr>
              <w:pStyle w:val="Brezrazmikov"/>
              <w:rPr>
                <w:rFonts w:cstheme="minorHAnsi"/>
              </w:rPr>
            </w:pPr>
          </w:p>
        </w:tc>
        <w:tc>
          <w:tcPr>
            <w:tcW w:w="2171" w:type="dxa"/>
          </w:tcPr>
          <w:p w14:paraId="433D05D3" w14:textId="0E583A5F" w:rsidR="00F81084" w:rsidRPr="00C401F5" w:rsidRDefault="00F81084" w:rsidP="00C401F5">
            <w:pPr>
              <w:pStyle w:val="Brezrazmikov"/>
              <w:rPr>
                <w:rFonts w:cstheme="minorHAnsi"/>
              </w:rPr>
            </w:pPr>
          </w:p>
        </w:tc>
        <w:tc>
          <w:tcPr>
            <w:tcW w:w="0" w:type="auto"/>
          </w:tcPr>
          <w:p w14:paraId="5A846C6A" w14:textId="52E6EE47" w:rsidR="00F81084" w:rsidRPr="00C401F5" w:rsidRDefault="00F81084" w:rsidP="00C401F5">
            <w:pPr>
              <w:pStyle w:val="Brezrazmikov"/>
              <w:rPr>
                <w:rFonts w:cstheme="minorHAnsi"/>
              </w:rPr>
            </w:pPr>
          </w:p>
        </w:tc>
      </w:tr>
      <w:tr w:rsidR="00F81084" w:rsidRPr="00C401F5" w14:paraId="39B31BCF" w14:textId="2540095C" w:rsidTr="009B3496">
        <w:tc>
          <w:tcPr>
            <w:tcW w:w="5665" w:type="dxa"/>
            <w:shd w:val="clear" w:color="auto" w:fill="auto"/>
          </w:tcPr>
          <w:p w14:paraId="2E4F77C9" w14:textId="5C9FA341" w:rsidR="00F81084" w:rsidRPr="00C401F5" w:rsidRDefault="00F81084" w:rsidP="00C401F5">
            <w:pPr>
              <w:pStyle w:val="Brezrazmikov"/>
              <w:rPr>
                <w:rFonts w:cstheme="minorHAnsi"/>
              </w:rPr>
            </w:pPr>
            <w:r w:rsidRPr="00C401F5">
              <w:rPr>
                <w:rFonts w:cstheme="minorHAnsi"/>
              </w:rPr>
              <w:t xml:space="preserve">Varnostna </w:t>
            </w:r>
            <w:r w:rsidRPr="00C401F5">
              <w:rPr>
                <w:rFonts w:cstheme="minorHAnsi"/>
              </w:rPr>
              <w:t>kabina po veljavnih standardih EU</w:t>
            </w:r>
          </w:p>
        </w:tc>
        <w:tc>
          <w:tcPr>
            <w:tcW w:w="2171" w:type="dxa"/>
          </w:tcPr>
          <w:p w14:paraId="2697599C" w14:textId="08A9CDD0" w:rsidR="00F81084" w:rsidRPr="00C401F5" w:rsidRDefault="00F81084" w:rsidP="00C401F5">
            <w:pPr>
              <w:pStyle w:val="Brezrazmikov"/>
              <w:rPr>
                <w:rFonts w:cstheme="minorHAnsi"/>
              </w:rPr>
            </w:pPr>
            <w:sdt>
              <w:sdtPr>
                <w:rPr>
                  <w:rFonts w:cstheme="minorHAnsi"/>
                </w:rPr>
                <w:id w:val="131174595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929240670"/>
            <w:placeholder>
              <w:docPart w:val="765B85F3A16B409CAAA6BD25D33E22C7"/>
            </w:placeholder>
            <w:showingPlcHdr/>
            <w:text/>
          </w:sdtPr>
          <w:sdtContent>
            <w:tc>
              <w:tcPr>
                <w:tcW w:w="0" w:type="auto"/>
              </w:tcPr>
              <w:p w14:paraId="24B3C2A6" w14:textId="2CED666A"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27AAE9B5" w14:textId="1F3F24F0" w:rsidTr="009B3496">
        <w:tc>
          <w:tcPr>
            <w:tcW w:w="5665" w:type="dxa"/>
            <w:shd w:val="clear" w:color="auto" w:fill="auto"/>
          </w:tcPr>
          <w:p w14:paraId="273E9A1C" w14:textId="793A8AD1" w:rsidR="00F81084" w:rsidRPr="00C401F5" w:rsidRDefault="00F81084" w:rsidP="00C401F5">
            <w:pPr>
              <w:pStyle w:val="Brezrazmikov"/>
              <w:rPr>
                <w:rFonts w:cstheme="minorHAnsi"/>
              </w:rPr>
            </w:pPr>
            <w:r w:rsidRPr="00C401F5">
              <w:rPr>
                <w:rFonts w:cstheme="minorHAnsi"/>
              </w:rPr>
              <w:t>Sistem za mehko rotiranje</w:t>
            </w:r>
          </w:p>
        </w:tc>
        <w:tc>
          <w:tcPr>
            <w:tcW w:w="2171" w:type="dxa"/>
          </w:tcPr>
          <w:p w14:paraId="482D493C" w14:textId="2D8190D0" w:rsidR="00F81084" w:rsidRPr="00C401F5" w:rsidRDefault="00F81084" w:rsidP="00C401F5">
            <w:pPr>
              <w:pStyle w:val="Brezrazmikov"/>
              <w:rPr>
                <w:rFonts w:cstheme="minorHAnsi"/>
              </w:rPr>
            </w:pPr>
            <w:sdt>
              <w:sdtPr>
                <w:rPr>
                  <w:rFonts w:cstheme="minorHAnsi"/>
                </w:rPr>
                <w:id w:val="31708705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95623623"/>
            <w:placeholder>
              <w:docPart w:val="CB0761CE3240456795AC819306F2939B"/>
            </w:placeholder>
            <w:showingPlcHdr/>
            <w:text/>
          </w:sdtPr>
          <w:sdtContent>
            <w:tc>
              <w:tcPr>
                <w:tcW w:w="0" w:type="auto"/>
              </w:tcPr>
              <w:p w14:paraId="5478BB5E" w14:textId="3B1D9E85"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0F511BDD" w14:textId="36B8D71F" w:rsidTr="009B3496">
        <w:tc>
          <w:tcPr>
            <w:tcW w:w="5665" w:type="dxa"/>
            <w:shd w:val="clear" w:color="auto" w:fill="auto"/>
          </w:tcPr>
          <w:p w14:paraId="62D48DCF" w14:textId="3FBAB2FE" w:rsidR="00F81084" w:rsidRPr="00C401F5" w:rsidRDefault="00F81084" w:rsidP="00C401F5">
            <w:pPr>
              <w:pStyle w:val="Brezrazmikov"/>
              <w:rPr>
                <w:rFonts w:cstheme="minorHAnsi"/>
              </w:rPr>
            </w:pPr>
            <w:r w:rsidRPr="00C401F5">
              <w:rPr>
                <w:rFonts w:cstheme="minorHAnsi"/>
              </w:rPr>
              <w:lastRenderedPageBreak/>
              <w:t>Mehanska zaščita prednjega stekla in strehe</w:t>
            </w:r>
          </w:p>
        </w:tc>
        <w:tc>
          <w:tcPr>
            <w:tcW w:w="2171" w:type="dxa"/>
          </w:tcPr>
          <w:p w14:paraId="44152C7F" w14:textId="593E2FC2" w:rsidR="00F81084" w:rsidRPr="00C401F5" w:rsidRDefault="00F81084" w:rsidP="00C401F5">
            <w:pPr>
              <w:pStyle w:val="Brezrazmikov"/>
              <w:rPr>
                <w:rFonts w:cstheme="minorHAnsi"/>
              </w:rPr>
            </w:pPr>
            <w:sdt>
              <w:sdtPr>
                <w:rPr>
                  <w:rFonts w:cstheme="minorHAnsi"/>
                </w:rPr>
                <w:id w:val="-83585178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67873485"/>
            <w:placeholder>
              <w:docPart w:val="9BE363D2AD774FA3A5068D3023DC5B65"/>
            </w:placeholder>
            <w:showingPlcHdr/>
            <w:text/>
          </w:sdtPr>
          <w:sdtContent>
            <w:tc>
              <w:tcPr>
                <w:tcW w:w="0" w:type="auto"/>
              </w:tcPr>
              <w:p w14:paraId="6C218F29" w14:textId="194BD14B"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54BCE726" w14:textId="5E7DFBFF" w:rsidTr="009B3496">
        <w:tc>
          <w:tcPr>
            <w:tcW w:w="5665" w:type="dxa"/>
            <w:shd w:val="clear" w:color="auto" w:fill="auto"/>
          </w:tcPr>
          <w:p w14:paraId="35A6A2B6" w14:textId="3EED21C6" w:rsidR="00F81084" w:rsidRPr="00C401F5" w:rsidRDefault="00F81084" w:rsidP="00C401F5">
            <w:pPr>
              <w:pStyle w:val="Brezrazmikov"/>
              <w:rPr>
                <w:rFonts w:cstheme="minorHAnsi"/>
              </w:rPr>
            </w:pPr>
            <w:r w:rsidRPr="00C401F5">
              <w:rPr>
                <w:rFonts w:cstheme="minorHAnsi"/>
              </w:rPr>
              <w:t xml:space="preserve">Sistem za </w:t>
            </w:r>
            <w:proofErr w:type="spellStart"/>
            <w:r w:rsidRPr="00C401F5">
              <w:rPr>
                <w:rFonts w:cstheme="minorHAnsi"/>
              </w:rPr>
              <w:t>predfiltracijo</w:t>
            </w:r>
            <w:proofErr w:type="spellEnd"/>
            <w:r w:rsidRPr="00C401F5">
              <w:rPr>
                <w:rFonts w:cstheme="minorHAnsi"/>
              </w:rPr>
              <w:t xml:space="preserve"> zraka v kabini</w:t>
            </w:r>
          </w:p>
        </w:tc>
        <w:tc>
          <w:tcPr>
            <w:tcW w:w="2171" w:type="dxa"/>
          </w:tcPr>
          <w:p w14:paraId="19D00270" w14:textId="2BABCEAB" w:rsidR="00F81084" w:rsidRPr="00C401F5" w:rsidRDefault="00F81084" w:rsidP="00C401F5">
            <w:pPr>
              <w:pStyle w:val="Brezrazmikov"/>
              <w:rPr>
                <w:rFonts w:cstheme="minorHAnsi"/>
              </w:rPr>
            </w:pPr>
            <w:sdt>
              <w:sdtPr>
                <w:rPr>
                  <w:rFonts w:cstheme="minorHAnsi"/>
                </w:rPr>
                <w:id w:val="60431924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88350352"/>
            <w:placeholder>
              <w:docPart w:val="4E12D9DEB1AD44F482B447277B06DE75"/>
            </w:placeholder>
            <w:showingPlcHdr/>
            <w:text/>
          </w:sdtPr>
          <w:sdtContent>
            <w:tc>
              <w:tcPr>
                <w:tcW w:w="0" w:type="auto"/>
              </w:tcPr>
              <w:p w14:paraId="22395941" w14:textId="0353127B"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0A7FDCAF" w14:textId="0D21D082" w:rsidTr="009B3496">
        <w:tc>
          <w:tcPr>
            <w:tcW w:w="5665" w:type="dxa"/>
            <w:shd w:val="clear" w:color="auto" w:fill="auto"/>
          </w:tcPr>
          <w:p w14:paraId="6DFC7E22" w14:textId="2448D1A6" w:rsidR="00F81084" w:rsidRPr="00C401F5" w:rsidRDefault="00F81084" w:rsidP="00C401F5">
            <w:pPr>
              <w:pStyle w:val="Brezrazmikov"/>
              <w:rPr>
                <w:rFonts w:cstheme="minorHAnsi"/>
              </w:rPr>
            </w:pPr>
            <w:r w:rsidRPr="00C401F5">
              <w:rPr>
                <w:rFonts w:cstheme="minorHAnsi"/>
              </w:rPr>
              <w:t>Avtomatska klimatska nap</w:t>
            </w:r>
            <w:r w:rsidRPr="00C401F5">
              <w:rPr>
                <w:rFonts w:cstheme="minorHAnsi"/>
              </w:rPr>
              <w:t>rava</w:t>
            </w:r>
          </w:p>
        </w:tc>
        <w:tc>
          <w:tcPr>
            <w:tcW w:w="2171" w:type="dxa"/>
          </w:tcPr>
          <w:p w14:paraId="2958B6CB" w14:textId="66AD59F6" w:rsidR="00F81084" w:rsidRPr="00C401F5" w:rsidRDefault="00F81084" w:rsidP="00C401F5">
            <w:pPr>
              <w:pStyle w:val="Brezrazmikov"/>
              <w:rPr>
                <w:rFonts w:cstheme="minorHAnsi"/>
              </w:rPr>
            </w:pPr>
            <w:sdt>
              <w:sdtPr>
                <w:rPr>
                  <w:rFonts w:cstheme="minorHAnsi"/>
                </w:rPr>
                <w:id w:val="104356108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38488852"/>
            <w:placeholder>
              <w:docPart w:val="084CEDF930B540EBA6C82B404434B88E"/>
            </w:placeholder>
            <w:showingPlcHdr/>
            <w:text/>
          </w:sdtPr>
          <w:sdtContent>
            <w:tc>
              <w:tcPr>
                <w:tcW w:w="0" w:type="auto"/>
              </w:tcPr>
              <w:p w14:paraId="6548C00D" w14:textId="7CA181DE"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08A088D8" w14:textId="32FC8EBC" w:rsidTr="009B3496">
        <w:tc>
          <w:tcPr>
            <w:tcW w:w="5665" w:type="dxa"/>
            <w:shd w:val="clear" w:color="auto" w:fill="auto"/>
          </w:tcPr>
          <w:p w14:paraId="6641E2A4" w14:textId="7B0DAFF9" w:rsidR="00F81084" w:rsidRPr="00C401F5" w:rsidRDefault="00F81084" w:rsidP="00C401F5">
            <w:pPr>
              <w:pStyle w:val="Brezrazmikov"/>
              <w:rPr>
                <w:rFonts w:cstheme="minorHAnsi"/>
              </w:rPr>
            </w:pPr>
            <w:r w:rsidRPr="00C401F5">
              <w:rPr>
                <w:rFonts w:cstheme="minorHAnsi"/>
              </w:rPr>
              <w:t>Alarm vzvratne vožnje</w:t>
            </w:r>
          </w:p>
        </w:tc>
        <w:tc>
          <w:tcPr>
            <w:tcW w:w="2171" w:type="dxa"/>
          </w:tcPr>
          <w:p w14:paraId="228920E9" w14:textId="2F8B9D5B" w:rsidR="00F81084" w:rsidRPr="00C401F5" w:rsidRDefault="00F81084" w:rsidP="00C401F5">
            <w:pPr>
              <w:pStyle w:val="Brezrazmikov"/>
              <w:rPr>
                <w:rFonts w:cstheme="minorHAnsi"/>
                <w:color w:val="000000" w:themeColor="text1"/>
              </w:rPr>
            </w:pPr>
            <w:sdt>
              <w:sdtPr>
                <w:rPr>
                  <w:rFonts w:cstheme="minorHAnsi"/>
                </w:rPr>
                <w:id w:val="63159673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98245702"/>
            <w:placeholder>
              <w:docPart w:val="C33A6A9BA2B349E1AE9BC6A0165BCB01"/>
            </w:placeholder>
            <w:showingPlcHdr/>
            <w:text/>
          </w:sdtPr>
          <w:sdtContent>
            <w:tc>
              <w:tcPr>
                <w:tcW w:w="0" w:type="auto"/>
              </w:tcPr>
              <w:p w14:paraId="1DFC9E3C" w14:textId="1EDA4D30" w:rsidR="00F81084" w:rsidRPr="00C401F5" w:rsidRDefault="00F81084" w:rsidP="00C401F5">
                <w:pPr>
                  <w:pStyle w:val="Brezrazmikov"/>
                  <w:rPr>
                    <w:rFonts w:cstheme="minorHAnsi"/>
                    <w:color w:val="000000" w:themeColor="text1"/>
                  </w:rPr>
                </w:pPr>
                <w:r w:rsidRPr="00C401F5">
                  <w:rPr>
                    <w:rStyle w:val="Besedilooznabemesta"/>
                    <w:rFonts w:cstheme="minorHAnsi"/>
                  </w:rPr>
                  <w:t>Vpišite besedilo.</w:t>
                </w:r>
              </w:p>
            </w:tc>
          </w:sdtContent>
        </w:sdt>
      </w:tr>
      <w:tr w:rsidR="00F81084" w:rsidRPr="00C401F5" w14:paraId="6EE7BACE" w14:textId="7F4F38C3" w:rsidTr="009B3496">
        <w:tc>
          <w:tcPr>
            <w:tcW w:w="5665" w:type="dxa"/>
            <w:shd w:val="clear" w:color="auto" w:fill="auto"/>
          </w:tcPr>
          <w:p w14:paraId="11AE8317" w14:textId="6FBF9DFF" w:rsidR="00F81084" w:rsidRPr="00C401F5" w:rsidRDefault="00F81084" w:rsidP="00C401F5">
            <w:pPr>
              <w:pStyle w:val="Brezrazmikov"/>
              <w:rPr>
                <w:rFonts w:cstheme="minorHAnsi"/>
              </w:rPr>
            </w:pPr>
            <w:r w:rsidRPr="00C401F5">
              <w:rPr>
                <w:rFonts w:cstheme="minorHAnsi"/>
              </w:rPr>
              <w:t>Sedež, prilagodljiv na težo voznika – strojnika, vertikalno zračno vzmeten, ogrevan, z varnostnim pasom</w:t>
            </w:r>
          </w:p>
        </w:tc>
        <w:tc>
          <w:tcPr>
            <w:tcW w:w="2171" w:type="dxa"/>
          </w:tcPr>
          <w:p w14:paraId="4B1B4EE5" w14:textId="68FE7CA6" w:rsidR="00F81084" w:rsidRPr="00C401F5" w:rsidRDefault="00F81084" w:rsidP="00C401F5">
            <w:pPr>
              <w:pStyle w:val="Brezrazmikov"/>
              <w:rPr>
                <w:rFonts w:cstheme="minorHAnsi"/>
              </w:rPr>
            </w:pPr>
            <w:sdt>
              <w:sdtPr>
                <w:rPr>
                  <w:rFonts w:cstheme="minorHAnsi"/>
                </w:rPr>
                <w:id w:val="23559300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69647282"/>
            <w:placeholder>
              <w:docPart w:val="AFE918D2AC934A428F0EDA0CB58C0DEA"/>
            </w:placeholder>
            <w:showingPlcHdr/>
            <w:text/>
          </w:sdtPr>
          <w:sdtContent>
            <w:tc>
              <w:tcPr>
                <w:tcW w:w="0" w:type="auto"/>
              </w:tcPr>
              <w:p w14:paraId="1D41904C" w14:textId="3030E21B"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6AAEE623" w14:textId="77496608" w:rsidTr="009B3496">
        <w:tc>
          <w:tcPr>
            <w:tcW w:w="5665" w:type="dxa"/>
            <w:shd w:val="clear" w:color="auto" w:fill="auto"/>
          </w:tcPr>
          <w:p w14:paraId="4AF66C8B" w14:textId="5A88A762" w:rsidR="00F81084" w:rsidRPr="00C401F5" w:rsidRDefault="00F81084" w:rsidP="00C401F5">
            <w:pPr>
              <w:pStyle w:val="Brezrazmikov"/>
              <w:rPr>
                <w:rFonts w:cstheme="minorHAnsi"/>
              </w:rPr>
            </w:pPr>
            <w:r w:rsidRPr="00C401F5">
              <w:rPr>
                <w:rFonts w:cstheme="minorHAnsi"/>
              </w:rPr>
              <w:t xml:space="preserve">Radio </w:t>
            </w:r>
            <w:r w:rsidRPr="00C401F5">
              <w:rPr>
                <w:rFonts w:cstheme="minorHAnsi"/>
              </w:rPr>
              <w:t>MP3/USB/</w:t>
            </w:r>
            <w:proofErr w:type="spellStart"/>
            <w:r w:rsidRPr="00C401F5">
              <w:rPr>
                <w:rFonts w:cstheme="minorHAnsi"/>
              </w:rPr>
              <w:t>Bluetooth</w:t>
            </w:r>
            <w:proofErr w:type="spellEnd"/>
            <w:r w:rsidRPr="00C401F5">
              <w:rPr>
                <w:rFonts w:cstheme="minorHAnsi"/>
              </w:rPr>
              <w:t xml:space="preserve"> z zvočniki</w:t>
            </w:r>
          </w:p>
        </w:tc>
        <w:tc>
          <w:tcPr>
            <w:tcW w:w="2171" w:type="dxa"/>
          </w:tcPr>
          <w:p w14:paraId="4D234965" w14:textId="31CD1997" w:rsidR="00F81084" w:rsidRPr="00C401F5" w:rsidRDefault="00F81084" w:rsidP="00C401F5">
            <w:pPr>
              <w:pStyle w:val="Brezrazmikov"/>
              <w:rPr>
                <w:rFonts w:cstheme="minorHAnsi"/>
              </w:rPr>
            </w:pPr>
            <w:sdt>
              <w:sdtPr>
                <w:rPr>
                  <w:rFonts w:cstheme="minorHAnsi"/>
                </w:rPr>
                <w:id w:val="188298353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873466047"/>
            <w:placeholder>
              <w:docPart w:val="7D5C98AF8DAB410BB60FFE922EEF6C03"/>
            </w:placeholder>
            <w:showingPlcHdr/>
            <w:text/>
          </w:sdtPr>
          <w:sdtContent>
            <w:tc>
              <w:tcPr>
                <w:tcW w:w="0" w:type="auto"/>
              </w:tcPr>
              <w:p w14:paraId="55DC4A79" w14:textId="70856BDD"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58CE4FE6" w14:textId="77777777" w:rsidTr="009B1C97">
        <w:tc>
          <w:tcPr>
            <w:tcW w:w="5665" w:type="dxa"/>
            <w:shd w:val="clear" w:color="auto" w:fill="auto"/>
          </w:tcPr>
          <w:p w14:paraId="48312AE7" w14:textId="11B391BD" w:rsidR="00F81084" w:rsidRPr="00C401F5" w:rsidRDefault="00F81084" w:rsidP="00C401F5">
            <w:pPr>
              <w:pStyle w:val="Brezrazmikov"/>
              <w:rPr>
                <w:rFonts w:cstheme="minorHAnsi"/>
              </w:rPr>
            </w:pPr>
          </w:p>
        </w:tc>
        <w:tc>
          <w:tcPr>
            <w:tcW w:w="2171" w:type="dxa"/>
          </w:tcPr>
          <w:p w14:paraId="2147BB55" w14:textId="0998D24C" w:rsidR="00F81084" w:rsidRPr="00C401F5" w:rsidRDefault="00F81084" w:rsidP="00C401F5">
            <w:pPr>
              <w:pStyle w:val="Brezrazmikov"/>
              <w:rPr>
                <w:rFonts w:cstheme="minorHAnsi"/>
              </w:rPr>
            </w:pPr>
          </w:p>
        </w:tc>
        <w:tc>
          <w:tcPr>
            <w:tcW w:w="0" w:type="auto"/>
          </w:tcPr>
          <w:p w14:paraId="57EA766E" w14:textId="1C6928FE" w:rsidR="00F81084" w:rsidRPr="00C401F5" w:rsidRDefault="00F81084" w:rsidP="00C401F5">
            <w:pPr>
              <w:pStyle w:val="Brezrazmikov"/>
              <w:rPr>
                <w:rFonts w:cstheme="minorHAnsi"/>
              </w:rPr>
            </w:pPr>
          </w:p>
        </w:tc>
      </w:tr>
      <w:tr w:rsidR="00F81084" w:rsidRPr="00C401F5" w14:paraId="20EEDE86" w14:textId="7F21F0AD" w:rsidTr="009B3496">
        <w:tc>
          <w:tcPr>
            <w:tcW w:w="5665" w:type="dxa"/>
            <w:shd w:val="clear" w:color="auto" w:fill="auto"/>
          </w:tcPr>
          <w:p w14:paraId="52BFBE28" w14:textId="6E899EB0" w:rsidR="00F81084" w:rsidRPr="00C401F5" w:rsidRDefault="00F81084" w:rsidP="00C401F5">
            <w:pPr>
              <w:pStyle w:val="Brezrazmikov"/>
              <w:rPr>
                <w:rFonts w:cstheme="minorHAnsi"/>
              </w:rPr>
            </w:pPr>
            <w:r w:rsidRPr="00C401F5">
              <w:rPr>
                <w:rFonts w:cstheme="minorHAnsi"/>
              </w:rPr>
              <w:t>Menjalnik hidrostatični (min. 2 prestavi naprej in min. 2 prestavi naza</w:t>
            </w:r>
            <w:r w:rsidRPr="00C401F5">
              <w:rPr>
                <w:rFonts w:cstheme="minorHAnsi"/>
              </w:rPr>
              <w:t>j)</w:t>
            </w:r>
          </w:p>
        </w:tc>
        <w:tc>
          <w:tcPr>
            <w:tcW w:w="2171" w:type="dxa"/>
          </w:tcPr>
          <w:p w14:paraId="2EAF22B4" w14:textId="542DAB59" w:rsidR="00F81084" w:rsidRPr="00C401F5" w:rsidRDefault="00F81084" w:rsidP="00C401F5">
            <w:pPr>
              <w:pStyle w:val="Brezrazmikov"/>
              <w:rPr>
                <w:rFonts w:cstheme="minorHAnsi"/>
              </w:rPr>
            </w:pPr>
            <w:sdt>
              <w:sdtPr>
                <w:rPr>
                  <w:rFonts w:cstheme="minorHAnsi"/>
                </w:rPr>
                <w:id w:val="-137376996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30612691"/>
            <w:placeholder>
              <w:docPart w:val="93CADC6894B84E99BA3DB92FE496F813"/>
            </w:placeholder>
            <w:showingPlcHdr/>
            <w:text/>
          </w:sdtPr>
          <w:sdtContent>
            <w:tc>
              <w:tcPr>
                <w:tcW w:w="0" w:type="auto"/>
              </w:tcPr>
              <w:p w14:paraId="541B0C31" w14:textId="18B07059"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2BFB1C3F" w14:textId="2CAF8AA5" w:rsidTr="009B3496">
        <w:tc>
          <w:tcPr>
            <w:tcW w:w="5665" w:type="dxa"/>
            <w:shd w:val="clear" w:color="auto" w:fill="auto"/>
          </w:tcPr>
          <w:p w14:paraId="06DB73EE" w14:textId="620DFDC8" w:rsidR="00F81084" w:rsidRPr="00C401F5" w:rsidRDefault="00F81084" w:rsidP="00C401F5">
            <w:pPr>
              <w:pStyle w:val="Brezrazmikov"/>
              <w:rPr>
                <w:rFonts w:cstheme="minorHAnsi"/>
                <w:b/>
                <w:bCs/>
              </w:rPr>
            </w:pPr>
            <w:r w:rsidRPr="00C401F5">
              <w:rPr>
                <w:rFonts w:cstheme="minorHAnsi"/>
              </w:rPr>
              <w:t>Krmiljenje s krmilno ročico</w:t>
            </w:r>
          </w:p>
        </w:tc>
        <w:tc>
          <w:tcPr>
            <w:tcW w:w="2171" w:type="dxa"/>
          </w:tcPr>
          <w:p w14:paraId="305BE60F" w14:textId="4E742980" w:rsidR="00F81084" w:rsidRPr="00C401F5" w:rsidRDefault="00F81084" w:rsidP="00C401F5">
            <w:pPr>
              <w:pStyle w:val="Brezrazmikov"/>
              <w:rPr>
                <w:rFonts w:cstheme="minorHAnsi"/>
                <w:b/>
                <w:bCs/>
              </w:rPr>
            </w:pPr>
            <w:sdt>
              <w:sdtPr>
                <w:rPr>
                  <w:rFonts w:cstheme="minorHAnsi"/>
                </w:rPr>
                <w:id w:val="30089683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54770594"/>
            <w:placeholder>
              <w:docPart w:val="439FBD3EB341441CAFBD41246986FDD4"/>
            </w:placeholder>
            <w:showingPlcHdr/>
            <w:text/>
          </w:sdtPr>
          <w:sdtContent>
            <w:tc>
              <w:tcPr>
                <w:tcW w:w="0" w:type="auto"/>
              </w:tcPr>
              <w:p w14:paraId="6566A36C" w14:textId="153A53DA" w:rsidR="00F81084" w:rsidRPr="00C401F5" w:rsidRDefault="00F81084" w:rsidP="00C401F5">
                <w:pPr>
                  <w:pStyle w:val="Brezrazmikov"/>
                  <w:rPr>
                    <w:rFonts w:cstheme="minorHAnsi"/>
                    <w:b/>
                    <w:bCs/>
                  </w:rPr>
                </w:pPr>
                <w:r w:rsidRPr="00C401F5">
                  <w:rPr>
                    <w:rStyle w:val="Besedilooznabemesta"/>
                    <w:rFonts w:cstheme="minorHAnsi"/>
                  </w:rPr>
                  <w:t>Vpišite besedilo.</w:t>
                </w:r>
              </w:p>
            </w:tc>
          </w:sdtContent>
        </w:sdt>
      </w:tr>
      <w:tr w:rsidR="00F81084" w:rsidRPr="00C401F5" w14:paraId="0F71C1FF" w14:textId="2D984B04" w:rsidTr="009B3496">
        <w:tc>
          <w:tcPr>
            <w:tcW w:w="5665" w:type="dxa"/>
            <w:shd w:val="clear" w:color="auto" w:fill="auto"/>
          </w:tcPr>
          <w:p w14:paraId="5B776BDC" w14:textId="7B0044AE" w:rsidR="00F81084" w:rsidRPr="00C401F5" w:rsidRDefault="00F81084" w:rsidP="00C401F5">
            <w:pPr>
              <w:pStyle w:val="Brezrazmikov"/>
              <w:rPr>
                <w:rFonts w:cstheme="minorHAnsi"/>
              </w:rPr>
            </w:pPr>
            <w:r w:rsidRPr="00C401F5">
              <w:rPr>
                <w:rFonts w:cstheme="minorHAnsi"/>
              </w:rPr>
              <w:t>Osi širine 2,75m (± 3%)</w:t>
            </w:r>
          </w:p>
        </w:tc>
        <w:tc>
          <w:tcPr>
            <w:tcW w:w="2171" w:type="dxa"/>
          </w:tcPr>
          <w:p w14:paraId="17651D63" w14:textId="324F158A" w:rsidR="00F81084" w:rsidRPr="00C401F5" w:rsidRDefault="00F81084" w:rsidP="00C401F5">
            <w:pPr>
              <w:pStyle w:val="Brezrazmikov"/>
              <w:rPr>
                <w:rFonts w:cstheme="minorHAnsi"/>
              </w:rPr>
            </w:pPr>
            <w:sdt>
              <w:sdtPr>
                <w:rPr>
                  <w:rFonts w:cstheme="minorHAnsi"/>
                </w:rPr>
                <w:id w:val="-140921506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7726387"/>
            <w:placeholder>
              <w:docPart w:val="DC34A1B24A194DF5BEEF897CFF3E8DF6"/>
            </w:placeholder>
            <w:showingPlcHdr/>
            <w:text/>
          </w:sdtPr>
          <w:sdtContent>
            <w:tc>
              <w:tcPr>
                <w:tcW w:w="0" w:type="auto"/>
              </w:tcPr>
              <w:p w14:paraId="468297B1" w14:textId="00D064B5"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29586FD5" w14:textId="1B0246D5" w:rsidTr="009B3496">
        <w:tc>
          <w:tcPr>
            <w:tcW w:w="5665" w:type="dxa"/>
            <w:shd w:val="clear" w:color="auto" w:fill="auto"/>
          </w:tcPr>
          <w:p w14:paraId="1A2C1CC5" w14:textId="7A3E3831" w:rsidR="00F81084" w:rsidRPr="00C401F5" w:rsidRDefault="00F81084" w:rsidP="00C401F5">
            <w:pPr>
              <w:pStyle w:val="Brezrazmikov"/>
              <w:rPr>
                <w:rFonts w:cstheme="minorHAnsi"/>
              </w:rPr>
            </w:pPr>
            <w:r w:rsidRPr="00C401F5">
              <w:rPr>
                <w:rFonts w:cstheme="minorHAnsi"/>
              </w:rPr>
              <w:t>Par stabilizatorjev spredaj in zadaj</w:t>
            </w:r>
          </w:p>
        </w:tc>
        <w:tc>
          <w:tcPr>
            <w:tcW w:w="2171" w:type="dxa"/>
          </w:tcPr>
          <w:p w14:paraId="332180A3" w14:textId="073F0FCD" w:rsidR="00F81084" w:rsidRPr="00C401F5" w:rsidRDefault="00F81084" w:rsidP="00C401F5">
            <w:pPr>
              <w:pStyle w:val="Brezrazmikov"/>
              <w:rPr>
                <w:rFonts w:cstheme="minorHAnsi"/>
              </w:rPr>
            </w:pPr>
            <w:sdt>
              <w:sdtPr>
                <w:rPr>
                  <w:rFonts w:cstheme="minorHAnsi"/>
                </w:rPr>
                <w:id w:val="-132712669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73391085"/>
            <w:placeholder>
              <w:docPart w:val="13C4AE4067E742049F865F9BE93016E2"/>
            </w:placeholder>
            <w:showingPlcHdr/>
            <w:text/>
          </w:sdtPr>
          <w:sdtContent>
            <w:tc>
              <w:tcPr>
                <w:tcW w:w="0" w:type="auto"/>
              </w:tcPr>
              <w:p w14:paraId="41641193" w14:textId="3B7EE568"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30A591C4" w14:textId="37031715" w:rsidTr="009B3496">
        <w:tc>
          <w:tcPr>
            <w:tcW w:w="5665" w:type="dxa"/>
            <w:shd w:val="clear" w:color="auto" w:fill="auto"/>
          </w:tcPr>
          <w:p w14:paraId="40C7160C" w14:textId="58B76AC4" w:rsidR="00F81084" w:rsidRPr="00C401F5" w:rsidRDefault="00F81084" w:rsidP="00C401F5">
            <w:pPr>
              <w:pStyle w:val="Brezrazmikov"/>
              <w:rPr>
                <w:rFonts w:cstheme="minorHAnsi"/>
              </w:rPr>
            </w:pPr>
            <w:r w:rsidRPr="00C401F5">
              <w:rPr>
                <w:rFonts w:cstheme="minorHAnsi"/>
              </w:rPr>
              <w:t>Dvodelne polne pnevmatike 10.00-20, z vmesno žico</w:t>
            </w:r>
          </w:p>
        </w:tc>
        <w:tc>
          <w:tcPr>
            <w:tcW w:w="2171" w:type="dxa"/>
          </w:tcPr>
          <w:p w14:paraId="5EB24F9F" w14:textId="5EF57431" w:rsidR="00F81084" w:rsidRPr="00C401F5" w:rsidRDefault="00F81084" w:rsidP="00C401F5">
            <w:pPr>
              <w:pStyle w:val="Brezrazmikov"/>
              <w:rPr>
                <w:rFonts w:cstheme="minorHAnsi"/>
              </w:rPr>
            </w:pPr>
            <w:sdt>
              <w:sdtPr>
                <w:rPr>
                  <w:rFonts w:cstheme="minorHAnsi"/>
                </w:rPr>
                <w:id w:val="-59023815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04583093"/>
            <w:placeholder>
              <w:docPart w:val="DA11C61BCA3444CAA948B2C8848496F1"/>
            </w:placeholder>
            <w:showingPlcHdr/>
            <w:text/>
          </w:sdtPr>
          <w:sdtContent>
            <w:tc>
              <w:tcPr>
                <w:tcW w:w="0" w:type="auto"/>
              </w:tcPr>
              <w:p w14:paraId="0C9962F0" w14:textId="7C85DE87"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5B7F5ED0" w14:textId="737550A6" w:rsidTr="009B3496">
        <w:tc>
          <w:tcPr>
            <w:tcW w:w="5665" w:type="dxa"/>
            <w:shd w:val="clear" w:color="auto" w:fill="auto"/>
          </w:tcPr>
          <w:p w14:paraId="5AD5EA03" w14:textId="141EFD74" w:rsidR="00F81084" w:rsidRPr="00C401F5" w:rsidRDefault="00F81084" w:rsidP="00C401F5">
            <w:pPr>
              <w:pStyle w:val="Brezrazmikov"/>
              <w:rPr>
                <w:rFonts w:cstheme="minorHAnsi"/>
              </w:rPr>
            </w:pPr>
          </w:p>
        </w:tc>
        <w:tc>
          <w:tcPr>
            <w:tcW w:w="2171" w:type="dxa"/>
          </w:tcPr>
          <w:p w14:paraId="5B2F6652" w14:textId="1A0CCC6C" w:rsidR="00F81084" w:rsidRPr="00C401F5" w:rsidRDefault="00F81084" w:rsidP="00C401F5">
            <w:pPr>
              <w:pStyle w:val="Brezrazmikov"/>
              <w:rPr>
                <w:rFonts w:cstheme="minorHAnsi"/>
              </w:rPr>
            </w:pPr>
          </w:p>
        </w:tc>
        <w:tc>
          <w:tcPr>
            <w:tcW w:w="0" w:type="auto"/>
          </w:tcPr>
          <w:p w14:paraId="76A3EABC" w14:textId="36400526" w:rsidR="00F81084" w:rsidRPr="00C401F5" w:rsidRDefault="00F81084" w:rsidP="00C401F5">
            <w:pPr>
              <w:pStyle w:val="Brezrazmikov"/>
              <w:rPr>
                <w:rFonts w:cstheme="minorHAnsi"/>
              </w:rPr>
            </w:pPr>
          </w:p>
        </w:tc>
      </w:tr>
      <w:tr w:rsidR="00F81084" w:rsidRPr="00C401F5" w14:paraId="05F0EC91" w14:textId="09712703" w:rsidTr="009B3496">
        <w:tc>
          <w:tcPr>
            <w:tcW w:w="5665" w:type="dxa"/>
            <w:shd w:val="clear" w:color="auto" w:fill="auto"/>
          </w:tcPr>
          <w:p w14:paraId="406536B7" w14:textId="5B51AB71" w:rsidR="00F81084" w:rsidRPr="00C401F5" w:rsidRDefault="00F81084" w:rsidP="00C401F5">
            <w:pPr>
              <w:pStyle w:val="Brezrazmikov"/>
              <w:rPr>
                <w:rFonts w:cstheme="minorHAnsi"/>
              </w:rPr>
            </w:pPr>
            <w:r w:rsidRPr="00C401F5">
              <w:rPr>
                <w:rFonts w:cstheme="minorHAnsi"/>
              </w:rPr>
              <w:t>Avtomatski centralni mazalni sistem</w:t>
            </w:r>
          </w:p>
        </w:tc>
        <w:tc>
          <w:tcPr>
            <w:tcW w:w="2171" w:type="dxa"/>
          </w:tcPr>
          <w:p w14:paraId="5EF23FAD" w14:textId="21D282AD" w:rsidR="00F81084" w:rsidRPr="00C401F5" w:rsidRDefault="00F81084" w:rsidP="00C401F5">
            <w:pPr>
              <w:pStyle w:val="Brezrazmikov"/>
              <w:rPr>
                <w:rFonts w:cstheme="minorHAnsi"/>
              </w:rPr>
            </w:pPr>
            <w:sdt>
              <w:sdtPr>
                <w:rPr>
                  <w:rFonts w:cstheme="minorHAnsi"/>
                </w:rPr>
                <w:id w:val="-81440498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52573614"/>
            <w:placeholder>
              <w:docPart w:val="3A0133DACD1C40C89FE1467938FCA462"/>
            </w:placeholder>
            <w:showingPlcHdr/>
            <w:text/>
          </w:sdtPr>
          <w:sdtContent>
            <w:tc>
              <w:tcPr>
                <w:tcW w:w="0" w:type="auto"/>
              </w:tcPr>
              <w:p w14:paraId="54F2432E" w14:textId="6075A1D6"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2DF7DB3B" w14:textId="6D08122D" w:rsidTr="009B3496">
        <w:tc>
          <w:tcPr>
            <w:tcW w:w="5665" w:type="dxa"/>
            <w:shd w:val="clear" w:color="auto" w:fill="auto"/>
          </w:tcPr>
          <w:p w14:paraId="06B0213D" w14:textId="5342A015" w:rsidR="00F81084" w:rsidRPr="00C401F5" w:rsidRDefault="00F81084" w:rsidP="00C401F5">
            <w:pPr>
              <w:pStyle w:val="Brezrazmikov"/>
              <w:rPr>
                <w:rFonts w:cstheme="minorHAnsi"/>
              </w:rPr>
            </w:pPr>
            <w:r w:rsidRPr="00C401F5">
              <w:rPr>
                <w:rFonts w:cstheme="minorHAnsi"/>
              </w:rPr>
              <w:t>Električna črpalka za črpanje goriva</w:t>
            </w:r>
          </w:p>
        </w:tc>
        <w:tc>
          <w:tcPr>
            <w:tcW w:w="2171" w:type="dxa"/>
          </w:tcPr>
          <w:p w14:paraId="21BEBAF0" w14:textId="40A088DD" w:rsidR="00F81084" w:rsidRPr="00C401F5" w:rsidRDefault="00F81084" w:rsidP="00C401F5">
            <w:pPr>
              <w:pStyle w:val="Brezrazmikov"/>
              <w:rPr>
                <w:rFonts w:cstheme="minorHAnsi"/>
              </w:rPr>
            </w:pPr>
            <w:sdt>
              <w:sdtPr>
                <w:rPr>
                  <w:rFonts w:cstheme="minorHAnsi"/>
                </w:rPr>
                <w:id w:val="-78226600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748876072"/>
            <w:placeholder>
              <w:docPart w:val="6CCC4442512D453AAF54AB3DF4F53BC0"/>
            </w:placeholder>
            <w:showingPlcHdr/>
            <w:text/>
          </w:sdtPr>
          <w:sdtContent>
            <w:tc>
              <w:tcPr>
                <w:tcW w:w="0" w:type="auto"/>
              </w:tcPr>
              <w:p w14:paraId="69AE39B6" w14:textId="5F844FE7"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22383E3C" w14:textId="5BE8F493" w:rsidTr="009B3496">
        <w:tc>
          <w:tcPr>
            <w:tcW w:w="5665" w:type="dxa"/>
            <w:shd w:val="clear" w:color="auto" w:fill="auto"/>
          </w:tcPr>
          <w:p w14:paraId="18A23782" w14:textId="5D6388C7" w:rsidR="00F81084" w:rsidRPr="00C401F5" w:rsidRDefault="00F81084" w:rsidP="00C401F5">
            <w:pPr>
              <w:pStyle w:val="Brezrazmikov"/>
              <w:rPr>
                <w:rFonts w:cstheme="minorHAnsi"/>
              </w:rPr>
            </w:pPr>
            <w:r w:rsidRPr="00C401F5">
              <w:rPr>
                <w:rFonts w:cstheme="minorHAnsi"/>
              </w:rPr>
              <w:t>LED opozorilna luč na kabini</w:t>
            </w:r>
          </w:p>
        </w:tc>
        <w:tc>
          <w:tcPr>
            <w:tcW w:w="2171" w:type="dxa"/>
          </w:tcPr>
          <w:p w14:paraId="4922176E" w14:textId="401EEB17" w:rsidR="00F81084" w:rsidRPr="00C401F5" w:rsidRDefault="00F81084" w:rsidP="00C401F5">
            <w:pPr>
              <w:pStyle w:val="Brezrazmikov"/>
              <w:rPr>
                <w:rFonts w:cstheme="minorHAnsi"/>
              </w:rPr>
            </w:pPr>
            <w:sdt>
              <w:sdtPr>
                <w:rPr>
                  <w:rFonts w:cstheme="minorHAnsi"/>
                </w:rPr>
                <w:id w:val="192853742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45583276"/>
            <w:placeholder>
              <w:docPart w:val="F84FB8D777974186B32505AFF92F6BB7"/>
            </w:placeholder>
            <w:showingPlcHdr/>
            <w:text/>
          </w:sdtPr>
          <w:sdtContent>
            <w:tc>
              <w:tcPr>
                <w:tcW w:w="0" w:type="auto"/>
              </w:tcPr>
              <w:p w14:paraId="12FB961A" w14:textId="7B07F417"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5360853E" w14:textId="58BA3019" w:rsidTr="009B3496">
        <w:tc>
          <w:tcPr>
            <w:tcW w:w="5665" w:type="dxa"/>
            <w:shd w:val="clear" w:color="auto" w:fill="auto"/>
          </w:tcPr>
          <w:p w14:paraId="62B84CA0" w14:textId="4E8329A3" w:rsidR="00F81084" w:rsidRPr="00C401F5" w:rsidRDefault="00F81084" w:rsidP="00C401F5">
            <w:pPr>
              <w:pStyle w:val="Brezrazmikov"/>
              <w:rPr>
                <w:rFonts w:cstheme="minorHAnsi"/>
              </w:rPr>
            </w:pPr>
            <w:r w:rsidRPr="00C401F5">
              <w:rPr>
                <w:rFonts w:cstheme="minorHAnsi"/>
              </w:rPr>
              <w:t>LED svetilke na kabini in bagrski roki: min 2 na kabini spredaj, 1 na kabini zadaj, 1 na roki in 1 na protiuteži</w:t>
            </w:r>
          </w:p>
        </w:tc>
        <w:tc>
          <w:tcPr>
            <w:tcW w:w="2171" w:type="dxa"/>
          </w:tcPr>
          <w:p w14:paraId="0F1F3AEC" w14:textId="2AEED005" w:rsidR="00F81084" w:rsidRPr="00C401F5" w:rsidRDefault="00F81084" w:rsidP="00C401F5">
            <w:pPr>
              <w:pStyle w:val="Brezrazmikov"/>
              <w:rPr>
                <w:rFonts w:cstheme="minorHAnsi"/>
              </w:rPr>
            </w:pPr>
            <w:sdt>
              <w:sdtPr>
                <w:rPr>
                  <w:rFonts w:cstheme="minorHAnsi"/>
                </w:rPr>
                <w:id w:val="811189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03210641"/>
            <w:placeholder>
              <w:docPart w:val="FE6892E72BDC4805AC1A93415512396E"/>
            </w:placeholder>
            <w:showingPlcHdr/>
            <w:text/>
          </w:sdtPr>
          <w:sdtContent>
            <w:tc>
              <w:tcPr>
                <w:tcW w:w="0" w:type="auto"/>
              </w:tcPr>
              <w:p w14:paraId="79D401F3" w14:textId="66A89172"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319C49C2" w14:textId="555BC36F" w:rsidTr="009B3496">
        <w:tc>
          <w:tcPr>
            <w:tcW w:w="5665" w:type="dxa"/>
            <w:shd w:val="clear" w:color="auto" w:fill="auto"/>
          </w:tcPr>
          <w:p w14:paraId="38E483AD" w14:textId="18E128E9" w:rsidR="00F81084" w:rsidRPr="00C401F5" w:rsidRDefault="00F81084" w:rsidP="00C401F5">
            <w:pPr>
              <w:pStyle w:val="Brezrazmikov"/>
              <w:rPr>
                <w:rFonts w:cstheme="minorHAnsi"/>
              </w:rPr>
            </w:pPr>
            <w:r w:rsidRPr="00C401F5">
              <w:rPr>
                <w:rFonts w:cstheme="minorHAnsi"/>
              </w:rPr>
              <w:t>2 kameri, 1 na zadnjem delu in 1 na desnem boku</w:t>
            </w:r>
          </w:p>
        </w:tc>
        <w:tc>
          <w:tcPr>
            <w:tcW w:w="2171" w:type="dxa"/>
          </w:tcPr>
          <w:p w14:paraId="550AF663" w14:textId="766CC9DD" w:rsidR="00F81084" w:rsidRPr="00C401F5" w:rsidRDefault="00F81084" w:rsidP="00C401F5">
            <w:pPr>
              <w:pStyle w:val="Brezrazmikov"/>
              <w:rPr>
                <w:rFonts w:cstheme="minorHAnsi"/>
              </w:rPr>
            </w:pPr>
            <w:sdt>
              <w:sdtPr>
                <w:rPr>
                  <w:rFonts w:cstheme="minorHAnsi"/>
                </w:rPr>
                <w:id w:val="24546564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25661145"/>
            <w:placeholder>
              <w:docPart w:val="F08192595EC74696B0C022AA48F89F59"/>
            </w:placeholder>
            <w:showingPlcHdr/>
            <w:text/>
          </w:sdtPr>
          <w:sdtContent>
            <w:tc>
              <w:tcPr>
                <w:tcW w:w="0" w:type="auto"/>
              </w:tcPr>
              <w:p w14:paraId="3C65526A" w14:textId="74E625FA"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7BEB0524" w14:textId="1617853A" w:rsidTr="009B3496">
        <w:tc>
          <w:tcPr>
            <w:tcW w:w="5665" w:type="dxa"/>
            <w:shd w:val="clear" w:color="auto" w:fill="auto"/>
          </w:tcPr>
          <w:p w14:paraId="53C65D02" w14:textId="100AB9F2" w:rsidR="00F81084" w:rsidRPr="00C401F5" w:rsidRDefault="00F81084" w:rsidP="00C401F5">
            <w:pPr>
              <w:pStyle w:val="Brezrazmikov"/>
              <w:rPr>
                <w:rFonts w:cstheme="minorHAnsi"/>
              </w:rPr>
            </w:pPr>
            <w:r w:rsidRPr="00C401F5">
              <w:rPr>
                <w:rFonts w:cstheme="minorHAnsi"/>
              </w:rPr>
              <w:t>Zaboj za orodje na podvozju z orodjem za dnevno vzdrževanje</w:t>
            </w:r>
          </w:p>
        </w:tc>
        <w:tc>
          <w:tcPr>
            <w:tcW w:w="2171" w:type="dxa"/>
          </w:tcPr>
          <w:p w14:paraId="787B9D59" w14:textId="1E2557C9" w:rsidR="00F81084" w:rsidRPr="00C401F5" w:rsidRDefault="00F81084" w:rsidP="00C401F5">
            <w:pPr>
              <w:pStyle w:val="Brezrazmikov"/>
              <w:rPr>
                <w:rFonts w:cstheme="minorHAnsi"/>
              </w:rPr>
            </w:pPr>
            <w:sdt>
              <w:sdtPr>
                <w:rPr>
                  <w:rFonts w:cstheme="minorHAnsi"/>
                </w:rPr>
                <w:id w:val="-185032339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80434530"/>
            <w:placeholder>
              <w:docPart w:val="BC7212ECFF0647588BF0D13F733932CD"/>
            </w:placeholder>
            <w:showingPlcHdr/>
            <w:text/>
          </w:sdtPr>
          <w:sdtContent>
            <w:tc>
              <w:tcPr>
                <w:tcW w:w="0" w:type="auto"/>
              </w:tcPr>
              <w:p w14:paraId="1F5EB7F2" w14:textId="0996DB37"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358ED362" w14:textId="0FC38965" w:rsidTr="009B3496">
        <w:tc>
          <w:tcPr>
            <w:tcW w:w="5665" w:type="dxa"/>
            <w:shd w:val="clear" w:color="auto" w:fill="auto"/>
          </w:tcPr>
          <w:p w14:paraId="02313A1B" w14:textId="758E7141" w:rsidR="00F81084" w:rsidRPr="00C401F5" w:rsidRDefault="00F81084" w:rsidP="00C401F5">
            <w:pPr>
              <w:pStyle w:val="Brezrazmikov"/>
              <w:rPr>
                <w:rFonts w:cstheme="minorHAnsi"/>
              </w:rPr>
            </w:pPr>
            <w:r w:rsidRPr="00C401F5">
              <w:rPr>
                <w:rFonts w:cstheme="minorHAnsi"/>
              </w:rPr>
              <w:t>Pokrov rezervoarja goriv</w:t>
            </w:r>
            <w:r w:rsidRPr="00C401F5">
              <w:rPr>
                <w:rFonts w:cstheme="minorHAnsi"/>
              </w:rPr>
              <w:t>a s ključavnico</w:t>
            </w:r>
          </w:p>
        </w:tc>
        <w:tc>
          <w:tcPr>
            <w:tcW w:w="2171" w:type="dxa"/>
          </w:tcPr>
          <w:p w14:paraId="5ACCE3C2" w14:textId="1AB27697" w:rsidR="00F81084" w:rsidRPr="00C401F5" w:rsidRDefault="00F81084" w:rsidP="00C401F5">
            <w:pPr>
              <w:pStyle w:val="Brezrazmikov"/>
              <w:rPr>
                <w:rFonts w:cstheme="minorHAnsi"/>
              </w:rPr>
            </w:pPr>
            <w:sdt>
              <w:sdtPr>
                <w:rPr>
                  <w:rFonts w:cstheme="minorHAnsi"/>
                </w:rPr>
                <w:id w:val="75647453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40263256"/>
            <w:placeholder>
              <w:docPart w:val="4003ABAD22C94977A53EE5A8D9DDDA92"/>
            </w:placeholder>
            <w:showingPlcHdr/>
            <w:text/>
          </w:sdtPr>
          <w:sdtContent>
            <w:tc>
              <w:tcPr>
                <w:tcW w:w="0" w:type="auto"/>
              </w:tcPr>
              <w:p w14:paraId="5B7AB04C" w14:textId="55690714"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75A47021" w14:textId="0CCA2DD4" w:rsidTr="009B3496">
        <w:tc>
          <w:tcPr>
            <w:tcW w:w="5665" w:type="dxa"/>
            <w:shd w:val="clear" w:color="auto" w:fill="auto"/>
          </w:tcPr>
          <w:p w14:paraId="43502B93" w14:textId="26BF27F1" w:rsidR="00F81084" w:rsidRPr="00C401F5" w:rsidRDefault="00F81084" w:rsidP="00C401F5">
            <w:pPr>
              <w:pStyle w:val="Brezrazmikov"/>
              <w:rPr>
                <w:rFonts w:cstheme="minorHAnsi"/>
              </w:rPr>
            </w:pPr>
            <w:r w:rsidRPr="00C401F5">
              <w:rPr>
                <w:rFonts w:cstheme="minorHAnsi"/>
              </w:rPr>
              <w:t>Mehanska zaščita proti kraji goriva</w:t>
            </w:r>
          </w:p>
        </w:tc>
        <w:tc>
          <w:tcPr>
            <w:tcW w:w="2171" w:type="dxa"/>
          </w:tcPr>
          <w:p w14:paraId="1EE1FFD0" w14:textId="1E5BB79A" w:rsidR="00F81084" w:rsidRPr="00C401F5" w:rsidRDefault="00F81084" w:rsidP="00C401F5">
            <w:pPr>
              <w:pStyle w:val="Brezrazmikov"/>
              <w:rPr>
                <w:rFonts w:cstheme="minorHAnsi"/>
              </w:rPr>
            </w:pPr>
            <w:sdt>
              <w:sdtPr>
                <w:rPr>
                  <w:rFonts w:cstheme="minorHAnsi"/>
                </w:rPr>
                <w:id w:val="125084834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091927562"/>
            <w:placeholder>
              <w:docPart w:val="D543D3B73A1C40C79FB71E84F91E7278"/>
            </w:placeholder>
            <w:showingPlcHdr/>
            <w:text/>
          </w:sdtPr>
          <w:sdtContent>
            <w:tc>
              <w:tcPr>
                <w:tcW w:w="0" w:type="auto"/>
              </w:tcPr>
              <w:p w14:paraId="434CC5CD" w14:textId="0C44FA6C"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6DCA1522" w14:textId="734D349E" w:rsidTr="009B3496">
        <w:tc>
          <w:tcPr>
            <w:tcW w:w="5665" w:type="dxa"/>
            <w:shd w:val="clear" w:color="auto" w:fill="auto"/>
          </w:tcPr>
          <w:p w14:paraId="406E9800" w14:textId="412F2A65" w:rsidR="00F81084" w:rsidRPr="00C401F5" w:rsidRDefault="00F81084" w:rsidP="00C401F5">
            <w:pPr>
              <w:pStyle w:val="Brezrazmikov"/>
              <w:rPr>
                <w:rFonts w:cstheme="minorHAnsi"/>
              </w:rPr>
            </w:pPr>
            <w:r w:rsidRPr="00C401F5">
              <w:rPr>
                <w:rFonts w:cstheme="minorHAnsi"/>
              </w:rPr>
              <w:t>Gasilni aparat</w:t>
            </w:r>
          </w:p>
        </w:tc>
        <w:tc>
          <w:tcPr>
            <w:tcW w:w="2171" w:type="dxa"/>
          </w:tcPr>
          <w:p w14:paraId="5B4D42F2" w14:textId="6E155C34" w:rsidR="00F81084" w:rsidRPr="00C401F5" w:rsidRDefault="00F81084" w:rsidP="00C401F5">
            <w:pPr>
              <w:pStyle w:val="Brezrazmikov"/>
              <w:rPr>
                <w:rFonts w:cstheme="minorHAnsi"/>
              </w:rPr>
            </w:pPr>
            <w:sdt>
              <w:sdtPr>
                <w:rPr>
                  <w:rFonts w:cstheme="minorHAnsi"/>
                </w:rPr>
                <w:id w:val="127914758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75343210"/>
            <w:placeholder>
              <w:docPart w:val="631498FB725143819EF52470A66C7A50"/>
            </w:placeholder>
            <w:showingPlcHdr/>
            <w:text/>
          </w:sdtPr>
          <w:sdtContent>
            <w:tc>
              <w:tcPr>
                <w:tcW w:w="0" w:type="auto"/>
              </w:tcPr>
              <w:p w14:paraId="73E887DB" w14:textId="312D8C5A"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2F2B7D06" w14:textId="3AB0E381" w:rsidTr="009B3496">
        <w:tc>
          <w:tcPr>
            <w:tcW w:w="5665" w:type="dxa"/>
            <w:shd w:val="clear" w:color="auto" w:fill="auto"/>
          </w:tcPr>
          <w:p w14:paraId="7C99B115" w14:textId="15920F26" w:rsidR="00F81084" w:rsidRPr="00C401F5" w:rsidRDefault="00F81084" w:rsidP="00C401F5">
            <w:pPr>
              <w:pStyle w:val="Brezrazmikov"/>
              <w:rPr>
                <w:rFonts w:cstheme="minorHAnsi"/>
              </w:rPr>
            </w:pPr>
            <w:r w:rsidRPr="00C401F5">
              <w:rPr>
                <w:rFonts w:cstheme="minorHAnsi"/>
              </w:rPr>
              <w:t>Sistem kodnega varovanja vžiga stroja (proti tatvini)</w:t>
            </w:r>
          </w:p>
        </w:tc>
        <w:tc>
          <w:tcPr>
            <w:tcW w:w="2171" w:type="dxa"/>
          </w:tcPr>
          <w:p w14:paraId="3F642542" w14:textId="12225AAF" w:rsidR="00F81084" w:rsidRPr="00C401F5" w:rsidRDefault="00F81084" w:rsidP="00C401F5">
            <w:pPr>
              <w:pStyle w:val="Brezrazmikov"/>
              <w:rPr>
                <w:rFonts w:cstheme="minorHAnsi"/>
              </w:rPr>
            </w:pPr>
            <w:sdt>
              <w:sdtPr>
                <w:rPr>
                  <w:rFonts w:cstheme="minorHAnsi"/>
                </w:rPr>
                <w:id w:val="-32327358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1954352"/>
            <w:placeholder>
              <w:docPart w:val="6348687A6FA14634843A67A85E6FE550"/>
            </w:placeholder>
            <w:showingPlcHdr/>
            <w:text/>
          </w:sdtPr>
          <w:sdtContent>
            <w:tc>
              <w:tcPr>
                <w:tcW w:w="0" w:type="auto"/>
              </w:tcPr>
              <w:p w14:paraId="2F14AAF3" w14:textId="691CA34B"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5E0F181D" w14:textId="46EEF302" w:rsidTr="009B3496">
        <w:tc>
          <w:tcPr>
            <w:tcW w:w="5665" w:type="dxa"/>
            <w:shd w:val="clear" w:color="auto" w:fill="auto"/>
          </w:tcPr>
          <w:p w14:paraId="3268158A" w14:textId="23240693" w:rsidR="00F81084" w:rsidRPr="00C401F5" w:rsidRDefault="00F81084" w:rsidP="00C401F5">
            <w:pPr>
              <w:pStyle w:val="Brezrazmikov"/>
              <w:rPr>
                <w:rFonts w:cstheme="minorHAnsi"/>
              </w:rPr>
            </w:pPr>
            <w:r w:rsidRPr="00C401F5">
              <w:rPr>
                <w:rFonts w:cstheme="minorHAnsi"/>
              </w:rPr>
              <w:t>Digitalni nadzorni sistem stroja za oddaljeno spremljanje lokacije, delovnih ur, servisa</w:t>
            </w:r>
          </w:p>
        </w:tc>
        <w:tc>
          <w:tcPr>
            <w:tcW w:w="2171" w:type="dxa"/>
          </w:tcPr>
          <w:p w14:paraId="2118C8FD" w14:textId="66B49C25" w:rsidR="00F81084" w:rsidRPr="00C401F5" w:rsidRDefault="00F81084" w:rsidP="00C401F5">
            <w:pPr>
              <w:pStyle w:val="Brezrazmikov"/>
              <w:rPr>
                <w:rFonts w:cstheme="minorHAnsi"/>
              </w:rPr>
            </w:pPr>
            <w:sdt>
              <w:sdtPr>
                <w:rPr>
                  <w:rFonts w:cstheme="minorHAnsi"/>
                </w:rPr>
                <w:id w:val="-71265642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40723638"/>
            <w:placeholder>
              <w:docPart w:val="FC5D8F369C27428D96224C922A931724"/>
            </w:placeholder>
            <w:showingPlcHdr/>
            <w:text/>
          </w:sdtPr>
          <w:sdtContent>
            <w:tc>
              <w:tcPr>
                <w:tcW w:w="0" w:type="auto"/>
              </w:tcPr>
              <w:p w14:paraId="57ED7F8C" w14:textId="79663994"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F81084" w:rsidRPr="00C401F5" w14:paraId="63DF7BFA" w14:textId="4D43064F" w:rsidTr="009B3496">
        <w:tc>
          <w:tcPr>
            <w:tcW w:w="5665" w:type="dxa"/>
            <w:shd w:val="clear" w:color="auto" w:fill="auto"/>
          </w:tcPr>
          <w:p w14:paraId="041CE73B" w14:textId="6A3651BB" w:rsidR="00F81084" w:rsidRPr="00C401F5" w:rsidRDefault="00F81084" w:rsidP="00C401F5">
            <w:pPr>
              <w:pStyle w:val="Brezrazmikov"/>
              <w:rPr>
                <w:rFonts w:cstheme="minorHAnsi"/>
              </w:rPr>
            </w:pPr>
            <w:r w:rsidRPr="00C401F5">
              <w:rPr>
                <w:rFonts w:cstheme="minorHAnsi"/>
              </w:rPr>
              <w:t>Poreklo</w:t>
            </w:r>
            <w:r w:rsidRPr="00C401F5">
              <w:rPr>
                <w:rFonts w:cstheme="minorHAnsi"/>
              </w:rPr>
              <w:t>: EU</w:t>
            </w:r>
          </w:p>
        </w:tc>
        <w:tc>
          <w:tcPr>
            <w:tcW w:w="2171" w:type="dxa"/>
          </w:tcPr>
          <w:p w14:paraId="045C056D" w14:textId="60F8304E" w:rsidR="00F81084" w:rsidRPr="00C401F5" w:rsidRDefault="00F81084" w:rsidP="00C401F5">
            <w:pPr>
              <w:pStyle w:val="Brezrazmikov"/>
              <w:rPr>
                <w:rFonts w:cstheme="minorHAnsi"/>
              </w:rPr>
            </w:pPr>
            <w:sdt>
              <w:sdtPr>
                <w:rPr>
                  <w:rFonts w:cstheme="minorHAnsi"/>
                </w:rPr>
                <w:id w:val="25179123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789347352"/>
            <w:placeholder>
              <w:docPart w:val="9900A09D56E74991800413960EB3E197"/>
            </w:placeholder>
            <w:showingPlcHdr/>
            <w:text/>
          </w:sdtPr>
          <w:sdtContent>
            <w:tc>
              <w:tcPr>
                <w:tcW w:w="0" w:type="auto"/>
              </w:tcPr>
              <w:p w14:paraId="1F55E67C" w14:textId="2C99DEE3" w:rsidR="00F81084" w:rsidRPr="00C401F5" w:rsidRDefault="00F81084" w:rsidP="00C401F5">
                <w:pPr>
                  <w:pStyle w:val="Brezrazmikov"/>
                  <w:rPr>
                    <w:rFonts w:cstheme="minorHAnsi"/>
                  </w:rPr>
                </w:pPr>
                <w:r w:rsidRPr="00C401F5">
                  <w:rPr>
                    <w:rStyle w:val="Besedilooznabemesta"/>
                    <w:rFonts w:cstheme="minorHAnsi"/>
                  </w:rPr>
                  <w:t>Vpišite besedilo.</w:t>
                </w:r>
              </w:p>
            </w:tc>
          </w:sdtContent>
        </w:sdt>
      </w:tr>
      <w:tr w:rsidR="00597117" w:rsidRPr="00C401F5" w14:paraId="18E3C43C" w14:textId="77777777" w:rsidTr="005962DE">
        <w:tc>
          <w:tcPr>
            <w:tcW w:w="5665" w:type="dxa"/>
            <w:shd w:val="clear" w:color="auto" w:fill="auto"/>
          </w:tcPr>
          <w:p w14:paraId="6A587C31" w14:textId="7A02979A" w:rsidR="00597117" w:rsidRPr="00C401F5" w:rsidRDefault="00597117" w:rsidP="00C401F5">
            <w:pPr>
              <w:pStyle w:val="Brezrazmikov"/>
              <w:keepNext/>
              <w:rPr>
                <w:rFonts w:cstheme="minorHAnsi"/>
                <w:b/>
                <w:bCs/>
              </w:rPr>
            </w:pPr>
            <w:r w:rsidRPr="00C401F5">
              <w:rPr>
                <w:rFonts w:cstheme="minorHAnsi"/>
                <w:b/>
                <w:bCs/>
              </w:rPr>
              <w:t>DOKUMENTACIJA OB PREDAJI</w:t>
            </w:r>
          </w:p>
        </w:tc>
        <w:tc>
          <w:tcPr>
            <w:tcW w:w="2171" w:type="dxa"/>
          </w:tcPr>
          <w:p w14:paraId="5FA15697" w14:textId="76725148" w:rsidR="00597117" w:rsidRPr="00C401F5" w:rsidRDefault="00597117" w:rsidP="00C401F5">
            <w:pPr>
              <w:pStyle w:val="Brezrazmikov"/>
              <w:keepNext/>
              <w:rPr>
                <w:rFonts w:cstheme="minorHAnsi"/>
                <w:b/>
                <w:bCs/>
              </w:rPr>
            </w:pPr>
          </w:p>
        </w:tc>
        <w:tc>
          <w:tcPr>
            <w:tcW w:w="0" w:type="auto"/>
          </w:tcPr>
          <w:p w14:paraId="4B83C32F" w14:textId="6C524A9A" w:rsidR="00597117" w:rsidRPr="00C401F5" w:rsidRDefault="00597117" w:rsidP="00C401F5">
            <w:pPr>
              <w:pStyle w:val="Brezrazmikov"/>
              <w:keepNext/>
              <w:rPr>
                <w:rFonts w:cstheme="minorHAnsi"/>
                <w:b/>
                <w:bCs/>
              </w:rPr>
            </w:pPr>
          </w:p>
        </w:tc>
      </w:tr>
      <w:tr w:rsidR="00597117" w:rsidRPr="00C401F5" w14:paraId="5738D390" w14:textId="77777777" w:rsidTr="002359F9">
        <w:tc>
          <w:tcPr>
            <w:tcW w:w="5665" w:type="dxa"/>
            <w:shd w:val="clear" w:color="auto" w:fill="auto"/>
          </w:tcPr>
          <w:p w14:paraId="01F3EF96" w14:textId="60FD3998" w:rsidR="00597117" w:rsidRPr="00C401F5" w:rsidRDefault="00597117" w:rsidP="00C401F5">
            <w:pPr>
              <w:pStyle w:val="Brezrazmikov"/>
              <w:rPr>
                <w:rFonts w:cstheme="minorHAnsi"/>
              </w:rPr>
            </w:pPr>
            <w:r w:rsidRPr="00C401F5">
              <w:rPr>
                <w:rFonts w:cstheme="minorHAnsi"/>
              </w:rPr>
              <w:t>Navodila za uporabo in vzdrževanje v slovenskem jeziku</w:t>
            </w:r>
          </w:p>
        </w:tc>
        <w:tc>
          <w:tcPr>
            <w:tcW w:w="2171" w:type="dxa"/>
          </w:tcPr>
          <w:p w14:paraId="063AF6B5" w14:textId="77777777" w:rsidR="00597117" w:rsidRPr="00C401F5" w:rsidRDefault="00597117" w:rsidP="00C401F5">
            <w:pPr>
              <w:pStyle w:val="Brezrazmikov"/>
              <w:rPr>
                <w:rFonts w:cstheme="minorHAnsi"/>
              </w:rPr>
            </w:pPr>
            <w:sdt>
              <w:sdtPr>
                <w:rPr>
                  <w:rFonts w:cstheme="minorHAnsi"/>
                </w:rPr>
                <w:id w:val="-29529670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723878047"/>
            <w:placeholder>
              <w:docPart w:val="AD5EDED6291D4C64ADA1C7209BED54EA"/>
            </w:placeholder>
            <w:showingPlcHdr/>
            <w:text/>
          </w:sdtPr>
          <w:sdtContent>
            <w:tc>
              <w:tcPr>
                <w:tcW w:w="0" w:type="auto"/>
              </w:tcPr>
              <w:p w14:paraId="1F172D7D" w14:textId="77777777"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14B7B5B6" w14:textId="77777777" w:rsidTr="002359F9">
        <w:tc>
          <w:tcPr>
            <w:tcW w:w="5665" w:type="dxa"/>
            <w:shd w:val="clear" w:color="auto" w:fill="auto"/>
          </w:tcPr>
          <w:p w14:paraId="3A1930FD" w14:textId="6D97602C" w:rsidR="00597117" w:rsidRPr="00C401F5" w:rsidRDefault="00597117" w:rsidP="00C401F5">
            <w:pPr>
              <w:pStyle w:val="Brezrazmikov"/>
              <w:rPr>
                <w:rFonts w:cstheme="minorHAnsi"/>
              </w:rPr>
            </w:pPr>
            <w:r w:rsidRPr="00C401F5">
              <w:rPr>
                <w:rFonts w:cstheme="minorHAnsi"/>
              </w:rPr>
              <w:t>Katalog rezervnih delov ali dostop do kataloga v elektronski obliki</w:t>
            </w:r>
          </w:p>
        </w:tc>
        <w:tc>
          <w:tcPr>
            <w:tcW w:w="2171" w:type="dxa"/>
          </w:tcPr>
          <w:p w14:paraId="73792AD4" w14:textId="77777777" w:rsidR="00597117" w:rsidRPr="00C401F5" w:rsidRDefault="00597117" w:rsidP="00C401F5">
            <w:pPr>
              <w:pStyle w:val="Brezrazmikov"/>
              <w:rPr>
                <w:rFonts w:cstheme="minorHAnsi"/>
              </w:rPr>
            </w:pPr>
            <w:sdt>
              <w:sdtPr>
                <w:rPr>
                  <w:rFonts w:cstheme="minorHAnsi"/>
                </w:rPr>
                <w:id w:val="-111675325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50046616"/>
            <w:placeholder>
              <w:docPart w:val="E4810AABE11D49C3A5EAD04378684CE3"/>
            </w:placeholder>
            <w:showingPlcHdr/>
            <w:text/>
          </w:sdtPr>
          <w:sdtContent>
            <w:tc>
              <w:tcPr>
                <w:tcW w:w="0" w:type="auto"/>
              </w:tcPr>
              <w:p w14:paraId="0A6D0DD1" w14:textId="77777777"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1F709AFD" w14:textId="77777777" w:rsidTr="002359F9">
        <w:tc>
          <w:tcPr>
            <w:tcW w:w="5665" w:type="dxa"/>
            <w:shd w:val="clear" w:color="auto" w:fill="auto"/>
          </w:tcPr>
          <w:p w14:paraId="66C2D617" w14:textId="63515DA9" w:rsidR="00597117" w:rsidRPr="00C401F5" w:rsidRDefault="00597117" w:rsidP="00C401F5">
            <w:pPr>
              <w:pStyle w:val="Brezrazmikov"/>
              <w:rPr>
                <w:rFonts w:cstheme="minorHAnsi"/>
              </w:rPr>
            </w:pPr>
            <w:r w:rsidRPr="00C401F5">
              <w:rPr>
                <w:rFonts w:cstheme="minorHAnsi"/>
              </w:rPr>
              <w:t>CE Certifikat – izjava o skladnosti</w:t>
            </w:r>
          </w:p>
        </w:tc>
        <w:tc>
          <w:tcPr>
            <w:tcW w:w="2171" w:type="dxa"/>
          </w:tcPr>
          <w:p w14:paraId="5B9C1B6D" w14:textId="77777777" w:rsidR="00597117" w:rsidRPr="00C401F5" w:rsidRDefault="00597117" w:rsidP="00C401F5">
            <w:pPr>
              <w:pStyle w:val="Brezrazmikov"/>
              <w:rPr>
                <w:rFonts w:cstheme="minorHAnsi"/>
                <w:b/>
                <w:bCs/>
              </w:rPr>
            </w:pPr>
            <w:sdt>
              <w:sdtPr>
                <w:rPr>
                  <w:rFonts w:cstheme="minorHAnsi"/>
                </w:rPr>
                <w:id w:val="-59594012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071617760"/>
            <w:placeholder>
              <w:docPart w:val="4B7123AFBD7D4EFC9E1645AB8BD5E7D1"/>
            </w:placeholder>
            <w:showingPlcHdr/>
            <w:text/>
          </w:sdtPr>
          <w:sdtContent>
            <w:tc>
              <w:tcPr>
                <w:tcW w:w="0" w:type="auto"/>
              </w:tcPr>
              <w:p w14:paraId="0ED51418" w14:textId="77777777" w:rsidR="00597117" w:rsidRPr="00C401F5" w:rsidRDefault="00597117" w:rsidP="00C401F5">
                <w:pPr>
                  <w:pStyle w:val="Brezrazmikov"/>
                  <w:rPr>
                    <w:rFonts w:cstheme="minorHAnsi"/>
                    <w:b/>
                    <w:bCs/>
                  </w:rPr>
                </w:pPr>
                <w:r w:rsidRPr="00C401F5">
                  <w:rPr>
                    <w:rStyle w:val="Besedilooznabemesta"/>
                    <w:rFonts w:cstheme="minorHAnsi"/>
                  </w:rPr>
                  <w:t>Vpišite besedilo.</w:t>
                </w:r>
              </w:p>
            </w:tc>
          </w:sdtContent>
        </w:sdt>
      </w:tr>
      <w:tr w:rsidR="00597117" w:rsidRPr="00C401F5" w14:paraId="1EF74AA8" w14:textId="77777777" w:rsidTr="002359F9">
        <w:tc>
          <w:tcPr>
            <w:tcW w:w="5665" w:type="dxa"/>
            <w:shd w:val="clear" w:color="auto" w:fill="auto"/>
          </w:tcPr>
          <w:p w14:paraId="3DF68D37" w14:textId="438308F7" w:rsidR="00597117" w:rsidRPr="00C401F5" w:rsidRDefault="00597117" w:rsidP="00C401F5">
            <w:pPr>
              <w:pStyle w:val="Brezrazmikov"/>
              <w:rPr>
                <w:rFonts w:cstheme="minorHAnsi"/>
              </w:rPr>
            </w:pPr>
            <w:r w:rsidRPr="00C401F5">
              <w:rPr>
                <w:rFonts w:cstheme="minorHAnsi"/>
              </w:rPr>
              <w:t>Potrdilo o pregledu stroja pred pričetkom uporabe v skladu z Zakonom o varnosti in zdravju pri delu, izdano s strani izvajalca z veljavnim dovoljenjem v RS za preglede delovne opreme</w:t>
            </w:r>
          </w:p>
        </w:tc>
        <w:tc>
          <w:tcPr>
            <w:tcW w:w="2171" w:type="dxa"/>
          </w:tcPr>
          <w:p w14:paraId="36943E63" w14:textId="77777777" w:rsidR="00597117" w:rsidRPr="00C401F5" w:rsidRDefault="00597117" w:rsidP="00C401F5">
            <w:pPr>
              <w:pStyle w:val="Brezrazmikov"/>
              <w:rPr>
                <w:rFonts w:cstheme="minorHAnsi"/>
              </w:rPr>
            </w:pPr>
            <w:sdt>
              <w:sdtPr>
                <w:rPr>
                  <w:rFonts w:cstheme="minorHAnsi"/>
                </w:rPr>
                <w:id w:val="158155477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430208269"/>
            <w:placeholder>
              <w:docPart w:val="B7DB382C488C4AC8B4239409DA7184AE"/>
            </w:placeholder>
            <w:showingPlcHdr/>
            <w:text/>
          </w:sdtPr>
          <w:sdtContent>
            <w:tc>
              <w:tcPr>
                <w:tcW w:w="0" w:type="auto"/>
              </w:tcPr>
              <w:p w14:paraId="702A39C6" w14:textId="77777777"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146F36F6" w14:textId="77777777" w:rsidTr="002359F9">
        <w:tc>
          <w:tcPr>
            <w:tcW w:w="5665" w:type="dxa"/>
            <w:shd w:val="clear" w:color="auto" w:fill="auto"/>
          </w:tcPr>
          <w:p w14:paraId="0FF7CDE6" w14:textId="14FBCD24" w:rsidR="00597117" w:rsidRPr="00C401F5" w:rsidRDefault="00597117" w:rsidP="00C401F5">
            <w:pPr>
              <w:pStyle w:val="Brezrazmikov"/>
              <w:rPr>
                <w:rFonts w:cstheme="minorHAnsi"/>
              </w:rPr>
            </w:pPr>
            <w:r w:rsidRPr="00C401F5">
              <w:rPr>
                <w:rFonts w:cstheme="minorHAnsi"/>
              </w:rPr>
              <w:t>Servisna knjiga</w:t>
            </w:r>
          </w:p>
        </w:tc>
        <w:tc>
          <w:tcPr>
            <w:tcW w:w="2171" w:type="dxa"/>
          </w:tcPr>
          <w:p w14:paraId="30A2B33E" w14:textId="77777777" w:rsidR="00597117" w:rsidRPr="00C401F5" w:rsidRDefault="00597117" w:rsidP="00C401F5">
            <w:pPr>
              <w:pStyle w:val="Brezrazmikov"/>
              <w:rPr>
                <w:rFonts w:cstheme="minorHAnsi"/>
              </w:rPr>
            </w:pPr>
            <w:sdt>
              <w:sdtPr>
                <w:rPr>
                  <w:rFonts w:cstheme="minorHAnsi"/>
                </w:rPr>
                <w:id w:val="-24287898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34294994"/>
            <w:placeholder>
              <w:docPart w:val="8AEEA559211C4826BC537898541C20AC"/>
            </w:placeholder>
            <w:showingPlcHdr/>
            <w:text/>
          </w:sdtPr>
          <w:sdtContent>
            <w:tc>
              <w:tcPr>
                <w:tcW w:w="0" w:type="auto"/>
              </w:tcPr>
              <w:p w14:paraId="6CC31E53" w14:textId="77777777"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4297EC62" w14:textId="77777777" w:rsidTr="002359F9">
        <w:tc>
          <w:tcPr>
            <w:tcW w:w="5665" w:type="dxa"/>
            <w:shd w:val="clear" w:color="auto" w:fill="auto"/>
          </w:tcPr>
          <w:p w14:paraId="099C48EC" w14:textId="1AF996A7" w:rsidR="00597117" w:rsidRPr="00C401F5" w:rsidRDefault="00597117" w:rsidP="00C401F5">
            <w:pPr>
              <w:pStyle w:val="Brezrazmikov"/>
              <w:rPr>
                <w:rFonts w:cstheme="minorHAnsi"/>
              </w:rPr>
            </w:pPr>
            <w:r w:rsidRPr="00C401F5">
              <w:rPr>
                <w:rFonts w:cstheme="minorHAnsi"/>
              </w:rPr>
              <w:t>Servisni list</w:t>
            </w:r>
          </w:p>
        </w:tc>
        <w:tc>
          <w:tcPr>
            <w:tcW w:w="2171" w:type="dxa"/>
          </w:tcPr>
          <w:p w14:paraId="4BA63923" w14:textId="77777777" w:rsidR="00597117" w:rsidRPr="00C401F5" w:rsidRDefault="00597117" w:rsidP="00C401F5">
            <w:pPr>
              <w:pStyle w:val="Brezrazmikov"/>
              <w:rPr>
                <w:rFonts w:cstheme="minorHAnsi"/>
              </w:rPr>
            </w:pPr>
            <w:sdt>
              <w:sdtPr>
                <w:rPr>
                  <w:rFonts w:cstheme="minorHAnsi"/>
                </w:rPr>
                <w:id w:val="-51792634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483937068"/>
            <w:placeholder>
              <w:docPart w:val="754AB4CB0CDA4C1FBA83B59264DACEB3"/>
            </w:placeholder>
            <w:showingPlcHdr/>
            <w:text/>
          </w:sdtPr>
          <w:sdtContent>
            <w:tc>
              <w:tcPr>
                <w:tcW w:w="0" w:type="auto"/>
              </w:tcPr>
              <w:p w14:paraId="42EABE6B" w14:textId="77777777"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6383BE5D" w14:textId="77777777" w:rsidTr="002359F9">
        <w:tc>
          <w:tcPr>
            <w:tcW w:w="5665" w:type="dxa"/>
            <w:shd w:val="clear" w:color="auto" w:fill="auto"/>
          </w:tcPr>
          <w:p w14:paraId="59543973" w14:textId="74153D76" w:rsidR="00597117" w:rsidRPr="00C401F5" w:rsidRDefault="00597117" w:rsidP="00C401F5">
            <w:pPr>
              <w:pStyle w:val="Brezrazmikov"/>
              <w:rPr>
                <w:rFonts w:cstheme="minorHAnsi"/>
                <w:b/>
                <w:bCs/>
              </w:rPr>
            </w:pPr>
            <w:r w:rsidRPr="00C401F5">
              <w:rPr>
                <w:rFonts w:cstheme="minorHAnsi"/>
              </w:rPr>
              <w:t>Obratovano dovoljenje</w:t>
            </w:r>
          </w:p>
        </w:tc>
        <w:tc>
          <w:tcPr>
            <w:tcW w:w="2171" w:type="dxa"/>
          </w:tcPr>
          <w:p w14:paraId="0F2CE66B" w14:textId="77777777" w:rsidR="00597117" w:rsidRPr="00C401F5" w:rsidRDefault="00597117" w:rsidP="00C401F5">
            <w:pPr>
              <w:pStyle w:val="Brezrazmikov"/>
              <w:rPr>
                <w:rFonts w:cstheme="minorHAnsi"/>
                <w:b/>
                <w:bCs/>
              </w:rPr>
            </w:pPr>
            <w:sdt>
              <w:sdtPr>
                <w:rPr>
                  <w:rFonts w:cstheme="minorHAnsi"/>
                </w:rPr>
                <w:id w:val="-167101384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53279144"/>
            <w:placeholder>
              <w:docPart w:val="BD199426CADF4361AE141D69E54E1004"/>
            </w:placeholder>
            <w:showingPlcHdr/>
            <w:text/>
          </w:sdtPr>
          <w:sdtContent>
            <w:tc>
              <w:tcPr>
                <w:tcW w:w="0" w:type="auto"/>
              </w:tcPr>
              <w:p w14:paraId="48905117" w14:textId="77777777" w:rsidR="00597117" w:rsidRPr="00C401F5" w:rsidRDefault="00597117" w:rsidP="00C401F5">
                <w:pPr>
                  <w:pStyle w:val="Brezrazmikov"/>
                  <w:rPr>
                    <w:rFonts w:cstheme="minorHAnsi"/>
                    <w:b/>
                    <w:bCs/>
                  </w:rPr>
                </w:pPr>
                <w:r w:rsidRPr="00C401F5">
                  <w:rPr>
                    <w:rStyle w:val="Besedilooznabemesta"/>
                    <w:rFonts w:cstheme="minorHAnsi"/>
                  </w:rPr>
                  <w:t>Vpišite besedilo.</w:t>
                </w:r>
              </w:p>
            </w:tc>
          </w:sdtContent>
        </w:sdt>
      </w:tr>
      <w:tr w:rsidR="00597117" w:rsidRPr="00C401F5" w14:paraId="54D940B2" w14:textId="77777777" w:rsidTr="005962DE">
        <w:tc>
          <w:tcPr>
            <w:tcW w:w="5665" w:type="dxa"/>
            <w:shd w:val="clear" w:color="auto" w:fill="auto"/>
          </w:tcPr>
          <w:p w14:paraId="74EBE352" w14:textId="6DE3CBEE" w:rsidR="00597117" w:rsidRPr="00C401F5" w:rsidRDefault="00597117" w:rsidP="00C401F5">
            <w:pPr>
              <w:pStyle w:val="Brezrazmikov"/>
              <w:rPr>
                <w:rFonts w:cstheme="minorHAnsi"/>
              </w:rPr>
            </w:pPr>
            <w:r w:rsidRPr="00C401F5">
              <w:rPr>
                <w:rFonts w:cstheme="minorHAnsi"/>
              </w:rPr>
              <w:t>Seznam pooblaščenih serviserjev</w:t>
            </w:r>
          </w:p>
        </w:tc>
        <w:tc>
          <w:tcPr>
            <w:tcW w:w="2171" w:type="dxa"/>
          </w:tcPr>
          <w:p w14:paraId="187CC377" w14:textId="3C224CEB" w:rsidR="00597117" w:rsidRPr="00C401F5" w:rsidRDefault="00597117" w:rsidP="00C401F5">
            <w:pPr>
              <w:pStyle w:val="Brezrazmikov"/>
              <w:rPr>
                <w:rFonts w:cstheme="minorHAnsi"/>
              </w:rPr>
            </w:pPr>
            <w:sdt>
              <w:sdtPr>
                <w:rPr>
                  <w:rFonts w:cstheme="minorHAnsi"/>
                </w:rPr>
                <w:id w:val="-56973777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50432240"/>
            <w:placeholder>
              <w:docPart w:val="CD483CC3067C4FF78392591C6C754E96"/>
            </w:placeholder>
            <w:showingPlcHdr/>
            <w:text/>
          </w:sdtPr>
          <w:sdtContent>
            <w:tc>
              <w:tcPr>
                <w:tcW w:w="0" w:type="auto"/>
              </w:tcPr>
              <w:p w14:paraId="05637DAE" w14:textId="1ACF76F7"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6AB548B9" w14:textId="77777777" w:rsidTr="005962DE">
        <w:tc>
          <w:tcPr>
            <w:tcW w:w="5665" w:type="dxa"/>
            <w:shd w:val="clear" w:color="auto" w:fill="auto"/>
          </w:tcPr>
          <w:p w14:paraId="750F91FB" w14:textId="1EEEC5C1" w:rsidR="00597117" w:rsidRPr="00C401F5" w:rsidRDefault="00597117" w:rsidP="00C401F5">
            <w:pPr>
              <w:pStyle w:val="Brezrazmikov"/>
              <w:keepNext/>
              <w:rPr>
                <w:rFonts w:cstheme="minorHAnsi"/>
                <w:b/>
                <w:bCs/>
              </w:rPr>
            </w:pPr>
            <w:r w:rsidRPr="00C401F5">
              <w:rPr>
                <w:rFonts w:cstheme="minorHAnsi"/>
                <w:b/>
                <w:bCs/>
              </w:rPr>
              <w:lastRenderedPageBreak/>
              <w:t>SERVISNE STORITVE IN GARANCIJA</w:t>
            </w:r>
          </w:p>
        </w:tc>
        <w:tc>
          <w:tcPr>
            <w:tcW w:w="2171" w:type="dxa"/>
          </w:tcPr>
          <w:p w14:paraId="716030E8" w14:textId="2E06E814" w:rsidR="00597117" w:rsidRPr="00C401F5" w:rsidRDefault="00597117" w:rsidP="00C401F5">
            <w:pPr>
              <w:pStyle w:val="Brezrazmikov"/>
              <w:keepNext/>
              <w:rPr>
                <w:rFonts w:cstheme="minorHAnsi"/>
                <w:b/>
                <w:bCs/>
              </w:rPr>
            </w:pPr>
          </w:p>
        </w:tc>
        <w:tc>
          <w:tcPr>
            <w:tcW w:w="0" w:type="auto"/>
          </w:tcPr>
          <w:p w14:paraId="124135AF" w14:textId="1AA53C75" w:rsidR="00597117" w:rsidRPr="00C401F5" w:rsidRDefault="00597117" w:rsidP="00C401F5">
            <w:pPr>
              <w:pStyle w:val="Brezrazmikov"/>
              <w:keepNext/>
              <w:rPr>
                <w:rFonts w:cstheme="minorHAnsi"/>
                <w:b/>
                <w:bCs/>
              </w:rPr>
            </w:pPr>
          </w:p>
        </w:tc>
      </w:tr>
      <w:tr w:rsidR="00B54665" w:rsidRPr="00C401F5" w14:paraId="23FDCBE7" w14:textId="77777777" w:rsidTr="002359F9">
        <w:tc>
          <w:tcPr>
            <w:tcW w:w="5665" w:type="dxa"/>
            <w:shd w:val="clear" w:color="auto" w:fill="auto"/>
          </w:tcPr>
          <w:p w14:paraId="320D698C" w14:textId="026393E5" w:rsidR="00B54665" w:rsidRPr="00C401F5" w:rsidRDefault="00B54665" w:rsidP="00C401F5">
            <w:pPr>
              <w:pStyle w:val="Brezrazmikov"/>
              <w:rPr>
                <w:rFonts w:cstheme="minorHAnsi"/>
              </w:rPr>
            </w:pPr>
            <w:r w:rsidRPr="00C401F5">
              <w:rPr>
                <w:rFonts w:cstheme="minorHAnsi"/>
              </w:rPr>
              <w:t xml:space="preserve">Ponudbena cena </w:t>
            </w:r>
            <w:r w:rsidRPr="00C401F5">
              <w:rPr>
                <w:rFonts w:cstheme="minorHAnsi"/>
              </w:rPr>
              <w:t>vključuje</w:t>
            </w:r>
            <w:r w:rsidRPr="00C401F5">
              <w:rPr>
                <w:rFonts w:cstheme="minorHAnsi"/>
              </w:rPr>
              <w:t xml:space="preserve"> vse potrebne servise stroja do vključno 2.000 delovnih ur</w:t>
            </w:r>
            <w:r w:rsidRPr="00C401F5">
              <w:rPr>
                <w:rFonts w:cstheme="minorHAnsi"/>
              </w:rPr>
              <w:t xml:space="preserve"> (</w:t>
            </w:r>
            <w:r w:rsidRPr="00C401F5">
              <w:rPr>
                <w:rFonts w:cstheme="minorHAnsi"/>
              </w:rPr>
              <w:t>najmanj ob intervalih, predpisanih v servisni knjižici</w:t>
            </w:r>
            <w:r w:rsidRPr="00C401F5">
              <w:rPr>
                <w:rFonts w:cstheme="minorHAnsi"/>
              </w:rPr>
              <w:t>)</w:t>
            </w:r>
            <w:r w:rsidRPr="00C401F5">
              <w:rPr>
                <w:rFonts w:cstheme="minorHAnsi"/>
              </w:rPr>
              <w:t>.</w:t>
            </w:r>
          </w:p>
        </w:tc>
        <w:tc>
          <w:tcPr>
            <w:tcW w:w="2171" w:type="dxa"/>
          </w:tcPr>
          <w:p w14:paraId="4796F6A0" w14:textId="62808CBB" w:rsidR="00B54665" w:rsidRPr="00C401F5" w:rsidRDefault="00B54665" w:rsidP="00C401F5">
            <w:pPr>
              <w:pStyle w:val="Brezrazmikov"/>
              <w:rPr>
                <w:rFonts w:cstheme="minorHAnsi"/>
              </w:rPr>
            </w:pPr>
            <w:sdt>
              <w:sdtPr>
                <w:rPr>
                  <w:rFonts w:cstheme="minorHAnsi"/>
                </w:rPr>
                <w:id w:val="208725122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0635870"/>
            <w:placeholder>
              <w:docPart w:val="F63D5734CAAD4C14B5EBAF843B854944"/>
            </w:placeholder>
            <w:showingPlcHdr/>
            <w:text/>
          </w:sdtPr>
          <w:sdtContent>
            <w:tc>
              <w:tcPr>
                <w:tcW w:w="0" w:type="auto"/>
              </w:tcPr>
              <w:p w14:paraId="05803F01" w14:textId="77777777" w:rsidR="00B54665" w:rsidRPr="00C401F5" w:rsidRDefault="00B54665" w:rsidP="00C401F5">
                <w:pPr>
                  <w:pStyle w:val="Brezrazmikov"/>
                  <w:rPr>
                    <w:rFonts w:cstheme="minorHAnsi"/>
                  </w:rPr>
                </w:pPr>
                <w:r w:rsidRPr="00C401F5">
                  <w:rPr>
                    <w:rStyle w:val="Besedilooznabemesta"/>
                    <w:rFonts w:cstheme="minorHAnsi"/>
                  </w:rPr>
                  <w:t>Vpišite besedilo.</w:t>
                </w:r>
              </w:p>
            </w:tc>
          </w:sdtContent>
        </w:sdt>
      </w:tr>
      <w:tr w:rsidR="00A916BB" w:rsidRPr="00C401F5" w14:paraId="56F0DD6E" w14:textId="77777777" w:rsidTr="001E54C8">
        <w:tc>
          <w:tcPr>
            <w:tcW w:w="5665" w:type="dxa"/>
            <w:shd w:val="clear" w:color="auto" w:fill="auto"/>
          </w:tcPr>
          <w:p w14:paraId="4CB95F7A" w14:textId="77777777" w:rsidR="00A916BB" w:rsidRPr="00C401F5" w:rsidRDefault="00A916BB" w:rsidP="00C401F5">
            <w:pPr>
              <w:pStyle w:val="Brezrazmikov"/>
              <w:rPr>
                <w:rFonts w:cstheme="minorHAnsi"/>
              </w:rPr>
            </w:pPr>
            <w:r w:rsidRPr="00C401F5">
              <w:rPr>
                <w:rFonts w:cstheme="minorHAnsi"/>
              </w:rPr>
              <w:t xml:space="preserve">Servis se izvaja na lokaciji naročnika, odzivni čas serviserja je največ 3 delovne dni od prejema obvestila o okvari. </w:t>
            </w:r>
          </w:p>
        </w:tc>
        <w:tc>
          <w:tcPr>
            <w:tcW w:w="2171" w:type="dxa"/>
          </w:tcPr>
          <w:p w14:paraId="7E9099FE" w14:textId="77777777" w:rsidR="00A916BB" w:rsidRPr="00C401F5" w:rsidRDefault="00A916BB" w:rsidP="00C401F5">
            <w:pPr>
              <w:pStyle w:val="Brezrazmikov"/>
              <w:rPr>
                <w:rFonts w:cstheme="minorHAnsi"/>
              </w:rPr>
            </w:pPr>
            <w:sdt>
              <w:sdtPr>
                <w:rPr>
                  <w:rFonts w:cstheme="minorHAnsi"/>
                </w:rPr>
                <w:id w:val="-68035776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77883496"/>
            <w:placeholder>
              <w:docPart w:val="A33D4E24F68C4F299C982C6890C68229"/>
            </w:placeholder>
            <w:showingPlcHdr/>
            <w:text/>
          </w:sdtPr>
          <w:sdtContent>
            <w:tc>
              <w:tcPr>
                <w:tcW w:w="0" w:type="auto"/>
              </w:tcPr>
              <w:p w14:paraId="0C709AD7" w14:textId="77777777" w:rsidR="00A916BB" w:rsidRPr="00C401F5" w:rsidRDefault="00A916BB" w:rsidP="00C401F5">
                <w:pPr>
                  <w:pStyle w:val="Brezrazmikov"/>
                  <w:rPr>
                    <w:rFonts w:cstheme="minorHAnsi"/>
                  </w:rPr>
                </w:pPr>
                <w:r w:rsidRPr="00C401F5">
                  <w:rPr>
                    <w:rStyle w:val="Besedilooznabemesta"/>
                    <w:rFonts w:cstheme="minorHAnsi"/>
                  </w:rPr>
                  <w:t>Vpišite besedilo.</w:t>
                </w:r>
              </w:p>
            </w:tc>
          </w:sdtContent>
        </w:sdt>
      </w:tr>
      <w:tr w:rsidR="00B54665" w:rsidRPr="00C401F5" w14:paraId="066515DA" w14:textId="77777777" w:rsidTr="002359F9">
        <w:tc>
          <w:tcPr>
            <w:tcW w:w="5665" w:type="dxa"/>
            <w:shd w:val="clear" w:color="auto" w:fill="auto"/>
          </w:tcPr>
          <w:p w14:paraId="751C6167" w14:textId="412D7AA7" w:rsidR="00B54665" w:rsidRPr="00C401F5" w:rsidRDefault="00B54665" w:rsidP="00C401F5">
            <w:pPr>
              <w:pStyle w:val="Brezrazmikov"/>
              <w:rPr>
                <w:rFonts w:cstheme="minorHAnsi"/>
              </w:rPr>
            </w:pPr>
            <w:r w:rsidRPr="00C401F5">
              <w:rPr>
                <w:rFonts w:cstheme="minorHAnsi"/>
              </w:rPr>
              <w:t xml:space="preserve">Ponudnik </w:t>
            </w:r>
            <w:r w:rsidRPr="00C401F5">
              <w:rPr>
                <w:rFonts w:cstheme="minorHAnsi"/>
              </w:rPr>
              <w:t>zagotavlja</w:t>
            </w:r>
            <w:r w:rsidRPr="00C401F5">
              <w:rPr>
                <w:rFonts w:cstheme="minorHAnsi"/>
              </w:rPr>
              <w:t xml:space="preserve"> servisno delavnico na območju Republike Slovenije.</w:t>
            </w:r>
          </w:p>
        </w:tc>
        <w:tc>
          <w:tcPr>
            <w:tcW w:w="2171" w:type="dxa"/>
          </w:tcPr>
          <w:p w14:paraId="5CD19F82" w14:textId="1633042F" w:rsidR="00B54665" w:rsidRPr="00C401F5" w:rsidRDefault="00B54665" w:rsidP="00C401F5">
            <w:pPr>
              <w:pStyle w:val="Brezrazmikov"/>
              <w:rPr>
                <w:rFonts w:cstheme="minorHAnsi"/>
              </w:rPr>
            </w:pPr>
            <w:sdt>
              <w:sdtPr>
                <w:rPr>
                  <w:rFonts w:cstheme="minorHAnsi"/>
                </w:rPr>
                <w:id w:val="214168813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841850101"/>
            <w:placeholder>
              <w:docPart w:val="D36228A6160C4303BC962FD721583F7E"/>
            </w:placeholder>
            <w:showingPlcHdr/>
            <w:text/>
          </w:sdtPr>
          <w:sdtContent>
            <w:tc>
              <w:tcPr>
                <w:tcW w:w="0" w:type="auto"/>
              </w:tcPr>
              <w:p w14:paraId="70E11810" w14:textId="77777777" w:rsidR="00B54665" w:rsidRPr="00C401F5" w:rsidRDefault="00B54665" w:rsidP="00C401F5">
                <w:pPr>
                  <w:pStyle w:val="Brezrazmikov"/>
                  <w:rPr>
                    <w:rFonts w:cstheme="minorHAnsi"/>
                  </w:rPr>
                </w:pPr>
                <w:r w:rsidRPr="00C401F5">
                  <w:rPr>
                    <w:rStyle w:val="Besedilooznabemesta"/>
                    <w:rFonts w:cstheme="minorHAnsi"/>
                  </w:rPr>
                  <w:t>Vpišite besedilo.</w:t>
                </w:r>
              </w:p>
            </w:tc>
          </w:sdtContent>
        </w:sdt>
      </w:tr>
      <w:tr w:rsidR="00597117" w:rsidRPr="00C401F5" w14:paraId="5B91A1AC" w14:textId="77777777" w:rsidTr="005962DE">
        <w:tc>
          <w:tcPr>
            <w:tcW w:w="5665" w:type="dxa"/>
            <w:shd w:val="clear" w:color="auto" w:fill="auto"/>
          </w:tcPr>
          <w:p w14:paraId="47B3CC5B" w14:textId="4D8E4773" w:rsidR="00597117" w:rsidRPr="00C401F5" w:rsidRDefault="00B54665" w:rsidP="00C401F5">
            <w:pPr>
              <w:pStyle w:val="Brezrazmikov"/>
              <w:rPr>
                <w:rFonts w:cstheme="minorHAnsi"/>
              </w:rPr>
            </w:pPr>
            <w:r w:rsidRPr="00C401F5">
              <w:rPr>
                <w:rFonts w:cstheme="minorHAnsi"/>
              </w:rPr>
              <w:t>V primeru nujnosti izvajanja servisa v servisni delavnici prodajalca</w:t>
            </w:r>
            <w:r w:rsidR="00A916BB" w:rsidRPr="00C401F5">
              <w:rPr>
                <w:rFonts w:cstheme="minorHAnsi"/>
              </w:rPr>
              <w:t xml:space="preserve">, </w:t>
            </w:r>
            <w:r w:rsidRPr="00C401F5">
              <w:rPr>
                <w:rFonts w:cstheme="minorHAnsi"/>
              </w:rPr>
              <w:t>ponudnik</w:t>
            </w:r>
            <w:r w:rsidRPr="00C401F5">
              <w:rPr>
                <w:rFonts w:cstheme="minorHAnsi"/>
              </w:rPr>
              <w:t xml:space="preserve"> v času garancijske dobe na svoje stroške </w:t>
            </w:r>
            <w:r w:rsidRPr="00C401F5">
              <w:rPr>
                <w:rFonts w:cstheme="minorHAnsi"/>
              </w:rPr>
              <w:t xml:space="preserve">zagotavlja </w:t>
            </w:r>
            <w:r w:rsidRPr="00C401F5">
              <w:rPr>
                <w:rFonts w:cstheme="minorHAnsi"/>
              </w:rPr>
              <w:t xml:space="preserve">prevoz blaga iz mesta okvare v delavnico in nazaj na CERO Pragersko. </w:t>
            </w:r>
          </w:p>
        </w:tc>
        <w:tc>
          <w:tcPr>
            <w:tcW w:w="2171" w:type="dxa"/>
          </w:tcPr>
          <w:p w14:paraId="57B38F28" w14:textId="5FD24942" w:rsidR="00597117" w:rsidRPr="00C401F5" w:rsidRDefault="00597117" w:rsidP="00C401F5">
            <w:pPr>
              <w:pStyle w:val="Brezrazmikov"/>
              <w:rPr>
                <w:rFonts w:cstheme="minorHAnsi"/>
              </w:rPr>
            </w:pPr>
            <w:sdt>
              <w:sdtPr>
                <w:rPr>
                  <w:rFonts w:cstheme="minorHAnsi"/>
                </w:rPr>
                <w:id w:val="80683049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77672989"/>
            <w:placeholder>
              <w:docPart w:val="256D1EB80B38450DB413BDDF78D1C347"/>
            </w:placeholder>
            <w:showingPlcHdr/>
            <w:text/>
          </w:sdtPr>
          <w:sdtContent>
            <w:tc>
              <w:tcPr>
                <w:tcW w:w="0" w:type="auto"/>
              </w:tcPr>
              <w:p w14:paraId="1E87D20B" w14:textId="59E5E9FA" w:rsidR="00597117" w:rsidRPr="00C401F5" w:rsidRDefault="00597117" w:rsidP="00C401F5">
                <w:pPr>
                  <w:pStyle w:val="Brezrazmikov"/>
                  <w:rPr>
                    <w:rFonts w:cstheme="minorHAnsi"/>
                  </w:rPr>
                </w:pPr>
                <w:r w:rsidRPr="00C401F5">
                  <w:rPr>
                    <w:rStyle w:val="Besedilooznabemesta"/>
                    <w:rFonts w:cstheme="minorHAnsi"/>
                  </w:rPr>
                  <w:t>Vpišite besedilo.</w:t>
                </w:r>
              </w:p>
            </w:tc>
          </w:sdtContent>
        </w:sdt>
      </w:tr>
      <w:tr w:rsidR="00597117" w:rsidRPr="00C401F5" w14:paraId="3ACFA701" w14:textId="77777777" w:rsidTr="005962DE">
        <w:tc>
          <w:tcPr>
            <w:tcW w:w="5665" w:type="dxa"/>
            <w:shd w:val="clear" w:color="auto" w:fill="auto"/>
          </w:tcPr>
          <w:p w14:paraId="551BEC6C" w14:textId="46C799E0" w:rsidR="00597117" w:rsidRPr="00C401F5" w:rsidRDefault="00B54665" w:rsidP="00C401F5">
            <w:pPr>
              <w:pStyle w:val="Brezrazmikov"/>
              <w:rPr>
                <w:rFonts w:cstheme="minorHAnsi"/>
              </w:rPr>
            </w:pPr>
            <w:r w:rsidRPr="00C401F5">
              <w:rPr>
                <w:rFonts w:cstheme="minorHAnsi"/>
              </w:rPr>
              <w:t>Servis se mora izvesti v najkrajšem možnem času in najkasneje v roku 5 delovnih dni od prejema obvestila o okvari</w:t>
            </w:r>
            <w:r w:rsidRPr="00C401F5">
              <w:rPr>
                <w:rFonts w:cstheme="minorHAnsi"/>
              </w:rPr>
              <w:t>.</w:t>
            </w:r>
          </w:p>
        </w:tc>
        <w:tc>
          <w:tcPr>
            <w:tcW w:w="2171" w:type="dxa"/>
          </w:tcPr>
          <w:p w14:paraId="2B49D76F" w14:textId="1CDB31EA" w:rsidR="00597117" w:rsidRPr="00C401F5" w:rsidRDefault="00597117" w:rsidP="00C401F5">
            <w:pPr>
              <w:pStyle w:val="Brezrazmikov"/>
              <w:rPr>
                <w:rFonts w:cstheme="minorHAnsi"/>
                <w:b/>
                <w:bCs/>
              </w:rPr>
            </w:pPr>
            <w:sdt>
              <w:sdtPr>
                <w:rPr>
                  <w:rFonts w:cstheme="minorHAnsi"/>
                </w:rPr>
                <w:id w:val="-189880881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098531797"/>
            <w:placeholder>
              <w:docPart w:val="56C2FC18FDD348538E3A0A0E5CF72D4E"/>
            </w:placeholder>
            <w:showingPlcHdr/>
            <w:text/>
          </w:sdtPr>
          <w:sdtContent>
            <w:tc>
              <w:tcPr>
                <w:tcW w:w="0" w:type="auto"/>
              </w:tcPr>
              <w:p w14:paraId="4ADA7BE4" w14:textId="49EBA962" w:rsidR="00597117" w:rsidRPr="00C401F5" w:rsidRDefault="00597117" w:rsidP="00C401F5">
                <w:pPr>
                  <w:pStyle w:val="Brezrazmikov"/>
                  <w:rPr>
                    <w:rFonts w:cstheme="minorHAnsi"/>
                    <w:b/>
                    <w:bCs/>
                  </w:rPr>
                </w:pPr>
                <w:r w:rsidRPr="00C401F5">
                  <w:rPr>
                    <w:rStyle w:val="Besedilooznabemesta"/>
                    <w:rFonts w:cstheme="minorHAnsi"/>
                  </w:rPr>
                  <w:t>Vpišite besedilo.</w:t>
                </w:r>
              </w:p>
            </w:tc>
          </w:sdtContent>
        </w:sdt>
      </w:tr>
      <w:tr w:rsidR="00A916BB" w:rsidRPr="00C401F5" w14:paraId="3EB66836" w14:textId="77777777" w:rsidTr="005962DE">
        <w:tc>
          <w:tcPr>
            <w:tcW w:w="5665" w:type="dxa"/>
            <w:shd w:val="clear" w:color="auto" w:fill="auto"/>
          </w:tcPr>
          <w:p w14:paraId="676597A1" w14:textId="283682E1" w:rsidR="00A916BB" w:rsidRPr="00C401F5" w:rsidRDefault="00A916BB" w:rsidP="00C401F5">
            <w:pPr>
              <w:pStyle w:val="Brezrazmikov"/>
              <w:keepNext/>
              <w:rPr>
                <w:rFonts w:cstheme="minorHAnsi"/>
                <w:b/>
                <w:bCs/>
              </w:rPr>
            </w:pPr>
            <w:r w:rsidRPr="00C401F5">
              <w:rPr>
                <w:rFonts w:cstheme="minorHAnsi"/>
                <w:b/>
                <w:bCs/>
              </w:rPr>
              <w:t>POMOČ PRI ZAGONU IN USPOSABLJANJE</w:t>
            </w:r>
          </w:p>
        </w:tc>
        <w:tc>
          <w:tcPr>
            <w:tcW w:w="2171" w:type="dxa"/>
          </w:tcPr>
          <w:p w14:paraId="3F76E583" w14:textId="77777777" w:rsidR="00A916BB" w:rsidRPr="00C401F5" w:rsidRDefault="00A916BB" w:rsidP="00C401F5">
            <w:pPr>
              <w:pStyle w:val="Brezrazmikov"/>
              <w:keepNext/>
              <w:rPr>
                <w:rFonts w:cstheme="minorHAnsi"/>
                <w:b/>
                <w:bCs/>
              </w:rPr>
            </w:pPr>
          </w:p>
        </w:tc>
        <w:tc>
          <w:tcPr>
            <w:tcW w:w="0" w:type="auto"/>
          </w:tcPr>
          <w:p w14:paraId="4F4FAD41" w14:textId="77777777" w:rsidR="00A916BB" w:rsidRPr="00C401F5" w:rsidRDefault="00A916BB" w:rsidP="00C401F5">
            <w:pPr>
              <w:pStyle w:val="Brezrazmikov"/>
              <w:keepNext/>
              <w:rPr>
                <w:rFonts w:cstheme="minorHAnsi"/>
                <w:b/>
                <w:bCs/>
              </w:rPr>
            </w:pPr>
          </w:p>
        </w:tc>
      </w:tr>
      <w:tr w:rsidR="00A916BB" w:rsidRPr="00C401F5" w14:paraId="63F6DAFC" w14:textId="77777777" w:rsidTr="005962DE">
        <w:tc>
          <w:tcPr>
            <w:tcW w:w="5665" w:type="dxa"/>
            <w:shd w:val="clear" w:color="auto" w:fill="auto"/>
          </w:tcPr>
          <w:p w14:paraId="00223605" w14:textId="2431F5C0" w:rsidR="00A916BB" w:rsidRPr="00C401F5" w:rsidRDefault="00A916BB" w:rsidP="00C401F5">
            <w:pPr>
              <w:pStyle w:val="Brezrazmikov"/>
              <w:keepNext/>
              <w:rPr>
                <w:rFonts w:cstheme="minorHAnsi"/>
              </w:rPr>
            </w:pPr>
            <w:r w:rsidRPr="00C401F5">
              <w:rPr>
                <w:rFonts w:cstheme="minorHAnsi"/>
              </w:rPr>
              <w:t>Ponudbena cena vse</w:t>
            </w:r>
            <w:r w:rsidRPr="00C401F5">
              <w:rPr>
                <w:rFonts w:cstheme="minorHAnsi"/>
              </w:rPr>
              <w:t>buje</w:t>
            </w:r>
            <w:r w:rsidRPr="00C401F5">
              <w:rPr>
                <w:rFonts w:cstheme="minorHAnsi"/>
              </w:rPr>
              <w:t xml:space="preserve"> celotne stroške pomoči ob zagonu stroja.</w:t>
            </w:r>
          </w:p>
        </w:tc>
        <w:tc>
          <w:tcPr>
            <w:tcW w:w="2171" w:type="dxa"/>
          </w:tcPr>
          <w:p w14:paraId="3B7F05C1" w14:textId="73FFEC23" w:rsidR="00A916BB" w:rsidRPr="00C401F5" w:rsidRDefault="00A916BB" w:rsidP="00C401F5">
            <w:pPr>
              <w:pStyle w:val="Brezrazmikov"/>
              <w:keepNext/>
              <w:rPr>
                <w:rFonts w:cstheme="minorHAnsi"/>
              </w:rPr>
            </w:pPr>
            <w:sdt>
              <w:sdtPr>
                <w:rPr>
                  <w:rFonts w:cstheme="minorHAnsi"/>
                </w:rPr>
                <w:id w:val="95058730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24834227"/>
            <w:placeholder>
              <w:docPart w:val="F4A7DD097037429BB3A2505ABF23443B"/>
            </w:placeholder>
            <w:showingPlcHdr/>
            <w:text/>
          </w:sdtPr>
          <w:sdtContent>
            <w:tc>
              <w:tcPr>
                <w:tcW w:w="0" w:type="auto"/>
              </w:tcPr>
              <w:p w14:paraId="130C8FD7" w14:textId="3C12E63D" w:rsidR="00A916BB" w:rsidRPr="00C401F5" w:rsidRDefault="00A916BB" w:rsidP="00C401F5">
                <w:pPr>
                  <w:pStyle w:val="Brezrazmikov"/>
                  <w:keepNext/>
                  <w:rPr>
                    <w:rFonts w:cstheme="minorHAnsi"/>
                    <w:b/>
                    <w:bCs/>
                  </w:rPr>
                </w:pPr>
                <w:r w:rsidRPr="00C401F5">
                  <w:rPr>
                    <w:rStyle w:val="Besedilooznabemesta"/>
                    <w:rFonts w:cstheme="minorHAnsi"/>
                  </w:rPr>
                  <w:t>Vpišite besedilo.</w:t>
                </w:r>
              </w:p>
            </w:tc>
          </w:sdtContent>
        </w:sdt>
      </w:tr>
      <w:tr w:rsidR="00A916BB" w:rsidRPr="00C401F5" w14:paraId="3A9C1943" w14:textId="77777777" w:rsidTr="005962DE">
        <w:tc>
          <w:tcPr>
            <w:tcW w:w="5665" w:type="dxa"/>
            <w:shd w:val="clear" w:color="auto" w:fill="auto"/>
          </w:tcPr>
          <w:p w14:paraId="377D8FD4" w14:textId="575991A2" w:rsidR="00A916BB" w:rsidRPr="00C401F5" w:rsidRDefault="00A916BB" w:rsidP="00C401F5">
            <w:pPr>
              <w:pStyle w:val="Brezrazmikov"/>
              <w:keepNext/>
              <w:rPr>
                <w:rFonts w:cstheme="minorHAnsi"/>
              </w:rPr>
            </w:pPr>
            <w:r w:rsidRPr="00C401F5">
              <w:rPr>
                <w:rFonts w:cstheme="minorHAnsi"/>
              </w:rPr>
              <w:t>Ponudbena cena vsebuje celotne stroške usposabljanja strojnika za delo in dnevno vzdrževanje stroja.</w:t>
            </w:r>
          </w:p>
        </w:tc>
        <w:tc>
          <w:tcPr>
            <w:tcW w:w="2171" w:type="dxa"/>
          </w:tcPr>
          <w:p w14:paraId="6703918E" w14:textId="58B5DD28" w:rsidR="00A916BB" w:rsidRPr="00C401F5" w:rsidRDefault="00A916BB" w:rsidP="00C401F5">
            <w:pPr>
              <w:pStyle w:val="Brezrazmikov"/>
              <w:keepNext/>
              <w:rPr>
                <w:rFonts w:cstheme="minorHAnsi"/>
              </w:rPr>
            </w:pPr>
            <w:sdt>
              <w:sdtPr>
                <w:rPr>
                  <w:rFonts w:cstheme="minorHAnsi"/>
                </w:rPr>
                <w:id w:val="-27101823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478288611"/>
            <w:placeholder>
              <w:docPart w:val="EF7D2835BEF24EA0A855C4B3AFD276D0"/>
            </w:placeholder>
            <w:showingPlcHdr/>
            <w:text/>
          </w:sdtPr>
          <w:sdtContent>
            <w:tc>
              <w:tcPr>
                <w:tcW w:w="0" w:type="auto"/>
              </w:tcPr>
              <w:p w14:paraId="0EF3D0C0" w14:textId="43FE7035" w:rsidR="00A916BB" w:rsidRPr="00C401F5" w:rsidRDefault="00A916BB" w:rsidP="00C401F5">
                <w:pPr>
                  <w:pStyle w:val="Brezrazmikov"/>
                  <w:keepNext/>
                  <w:rPr>
                    <w:rFonts w:cstheme="minorHAnsi"/>
                    <w:b/>
                    <w:bCs/>
                  </w:rPr>
                </w:pPr>
                <w:r w:rsidRPr="00C401F5">
                  <w:rPr>
                    <w:rStyle w:val="Besedilooznabemesta"/>
                    <w:rFonts w:cstheme="minorHAnsi"/>
                  </w:rPr>
                  <w:t>Vpišite besedilo.</w:t>
                </w:r>
              </w:p>
            </w:tc>
          </w:sdtContent>
        </w:sdt>
      </w:tr>
    </w:tbl>
    <w:p w14:paraId="76D7D924" w14:textId="77777777" w:rsidR="006355B6" w:rsidRDefault="006355B6" w:rsidP="00A916BB">
      <w:pPr>
        <w:pStyle w:val="Brezrazmikov"/>
        <w:keepNext/>
      </w:pPr>
    </w:p>
    <w:tbl>
      <w:tblPr>
        <w:tblW w:w="0" w:type="auto"/>
        <w:tblLook w:val="04A0" w:firstRow="1" w:lastRow="0" w:firstColumn="1" w:lastColumn="0" w:noHBand="0" w:noVBand="1"/>
      </w:tblPr>
      <w:tblGrid>
        <w:gridCol w:w="1080"/>
        <w:gridCol w:w="5184"/>
        <w:gridCol w:w="3816"/>
      </w:tblGrid>
      <w:tr w:rsidR="00065FE3" w:rsidRPr="008B31A7" w14:paraId="102F99B4" w14:textId="77777777" w:rsidTr="005962DE">
        <w:tc>
          <w:tcPr>
            <w:tcW w:w="893" w:type="dxa"/>
            <w:shd w:val="clear" w:color="auto" w:fill="auto"/>
          </w:tcPr>
          <w:p w14:paraId="554E5675" w14:textId="77777777" w:rsidR="00065FE3" w:rsidRPr="008B31A7" w:rsidRDefault="00065FE3" w:rsidP="00A916BB">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1440567161"/>
            <w:placeholder>
              <w:docPart w:val="517D4DA489A44DBCA9E869279F1F7440"/>
            </w:placeholder>
            <w:showingPlcHdr/>
            <w:text/>
          </w:sdtPr>
          <w:sdtContent>
            <w:tc>
              <w:tcPr>
                <w:tcW w:w="5340" w:type="dxa"/>
                <w:shd w:val="clear" w:color="auto" w:fill="auto"/>
              </w:tcPr>
              <w:p w14:paraId="395799AD" w14:textId="77777777" w:rsidR="00065FE3" w:rsidRDefault="00065FE3" w:rsidP="00A916BB">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70AF4D26" w14:textId="77777777" w:rsidR="00065FE3" w:rsidRPr="008B31A7" w:rsidRDefault="00065FE3" w:rsidP="00A916BB">
            <w:pPr>
              <w:pStyle w:val="Brezrazmikov"/>
              <w:keepNext/>
              <w:rPr>
                <w:rFonts w:cstheme="minorHAnsi"/>
                <w:sz w:val="21"/>
                <w:szCs w:val="21"/>
              </w:rPr>
            </w:pPr>
          </w:p>
        </w:tc>
      </w:tr>
      <w:tr w:rsidR="00065FE3" w:rsidRPr="008B31A7" w14:paraId="1B2A6318" w14:textId="77777777" w:rsidTr="005962DE">
        <w:tc>
          <w:tcPr>
            <w:tcW w:w="893" w:type="dxa"/>
            <w:shd w:val="clear" w:color="auto" w:fill="auto"/>
          </w:tcPr>
          <w:p w14:paraId="0D283B47" w14:textId="77777777" w:rsidR="00065FE3" w:rsidRPr="008B31A7" w:rsidRDefault="00065FE3" w:rsidP="00A916BB">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516420565"/>
            <w:placeholder>
              <w:docPart w:val="9FD447357E89490D87861F6B28C59070"/>
            </w:placeholder>
            <w:showingPlcHdr/>
            <w:date>
              <w:dateFormat w:val="dd.MM.yyyy"/>
              <w:lid w:val="sl-SI"/>
              <w:storeMappedDataAs w:val="dateTime"/>
              <w:calendar w:val="gregorian"/>
            </w:date>
          </w:sdtPr>
          <w:sdtContent>
            <w:tc>
              <w:tcPr>
                <w:tcW w:w="5340" w:type="dxa"/>
                <w:shd w:val="clear" w:color="auto" w:fill="auto"/>
              </w:tcPr>
              <w:p w14:paraId="5B76BEB3" w14:textId="77777777" w:rsidR="00065FE3" w:rsidRDefault="00065FE3" w:rsidP="00A916BB">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57EC3CC" w14:textId="77777777" w:rsidR="00065FE3" w:rsidRPr="008B31A7" w:rsidRDefault="00065FE3" w:rsidP="00A916BB">
            <w:pPr>
              <w:pStyle w:val="Brezrazmikov"/>
              <w:keepNext/>
              <w:rPr>
                <w:rFonts w:cstheme="minorHAnsi"/>
                <w:sz w:val="21"/>
                <w:szCs w:val="21"/>
              </w:rPr>
            </w:pPr>
          </w:p>
        </w:tc>
      </w:tr>
      <w:tr w:rsidR="00065FE3" w:rsidRPr="008B31A7" w14:paraId="142E82D6" w14:textId="77777777" w:rsidTr="005962DE">
        <w:tc>
          <w:tcPr>
            <w:tcW w:w="893" w:type="dxa"/>
            <w:shd w:val="clear" w:color="auto" w:fill="auto"/>
          </w:tcPr>
          <w:p w14:paraId="44285E78" w14:textId="77777777" w:rsidR="00065FE3" w:rsidRPr="008B31A7" w:rsidRDefault="00065FE3" w:rsidP="00A916BB">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636794336"/>
            <w:showingPlcHdr/>
            <w:picture/>
          </w:sdtPr>
          <w:sdtContent>
            <w:tc>
              <w:tcPr>
                <w:tcW w:w="5340" w:type="dxa"/>
                <w:shd w:val="clear" w:color="auto" w:fill="auto"/>
              </w:tcPr>
              <w:p w14:paraId="5BBCF7C3" w14:textId="77777777" w:rsidR="00065FE3" w:rsidRPr="008B31A7" w:rsidRDefault="00065FE3" w:rsidP="00A916BB">
                <w:pPr>
                  <w:pStyle w:val="Brezrazmikov"/>
                  <w:keepNext/>
                  <w:rPr>
                    <w:rFonts w:cstheme="minorHAnsi"/>
                    <w:sz w:val="21"/>
                    <w:szCs w:val="21"/>
                  </w:rPr>
                </w:pPr>
                <w:r>
                  <w:rPr>
                    <w:rFonts w:cstheme="minorHAnsi"/>
                    <w:noProof/>
                    <w:sz w:val="21"/>
                    <w:szCs w:val="21"/>
                  </w:rPr>
                  <w:drawing>
                    <wp:inline distT="0" distB="0" distL="0" distR="0" wp14:anchorId="44D99124" wp14:editId="69A1DE94">
                      <wp:extent cx="2152650" cy="781050"/>
                      <wp:effectExtent l="0" t="0" r="0" b="0"/>
                      <wp:docPr id="984242010" name="Slika 98424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7B79C954" w14:textId="77777777" w:rsidR="00065FE3" w:rsidRDefault="00065FE3" w:rsidP="00A916BB">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750037312"/>
              <w:showingPlcHdr/>
              <w:picture/>
            </w:sdtPr>
            <w:sdtContent>
              <w:p w14:paraId="0A2DA563" w14:textId="77777777" w:rsidR="00065FE3" w:rsidRPr="008B31A7" w:rsidRDefault="00065FE3" w:rsidP="00A916BB">
                <w:pPr>
                  <w:pStyle w:val="Brezrazmikov"/>
                  <w:keepNext/>
                  <w:rPr>
                    <w:rFonts w:cstheme="minorHAnsi"/>
                    <w:sz w:val="21"/>
                    <w:szCs w:val="21"/>
                  </w:rPr>
                </w:pPr>
                <w:r>
                  <w:rPr>
                    <w:rFonts w:cstheme="minorHAnsi"/>
                    <w:noProof/>
                    <w:sz w:val="21"/>
                    <w:szCs w:val="21"/>
                  </w:rPr>
                  <w:drawing>
                    <wp:inline distT="0" distB="0" distL="0" distR="0" wp14:anchorId="01E4BF11" wp14:editId="3F82A6D9">
                      <wp:extent cx="2152650" cy="571500"/>
                      <wp:effectExtent l="0" t="0" r="0" b="0"/>
                      <wp:docPr id="1364072877" name="Slika 136407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065FE3" w:rsidRPr="008B31A7" w14:paraId="5287F547" w14:textId="77777777" w:rsidTr="005962DE">
        <w:tc>
          <w:tcPr>
            <w:tcW w:w="893" w:type="dxa"/>
            <w:shd w:val="clear" w:color="auto" w:fill="auto"/>
          </w:tcPr>
          <w:p w14:paraId="575E043D" w14:textId="77777777" w:rsidR="00065FE3" w:rsidRPr="008B31A7" w:rsidRDefault="00065FE3" w:rsidP="005962DE">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4CD5705A" w14:textId="77777777" w:rsidR="00065FE3" w:rsidRPr="008B31A7" w:rsidRDefault="00000000" w:rsidP="005962DE">
            <w:pPr>
              <w:pStyle w:val="Brezrazmikov"/>
              <w:keepNext/>
              <w:rPr>
                <w:rFonts w:cstheme="minorHAnsi"/>
                <w:sz w:val="21"/>
                <w:szCs w:val="21"/>
              </w:rPr>
            </w:pPr>
            <w:sdt>
              <w:sdtPr>
                <w:rPr>
                  <w:rFonts w:cstheme="minorHAnsi"/>
                  <w:sz w:val="21"/>
                  <w:szCs w:val="21"/>
                </w:rPr>
                <w:id w:val="-233860406"/>
                <w14:checkbox>
                  <w14:checked w14:val="0"/>
                  <w14:checkedState w14:val="2612" w14:font="MS Gothic"/>
                  <w14:uncheckedState w14:val="2610" w14:font="MS Gothic"/>
                </w14:checkbox>
              </w:sdtPr>
              <w:sdtContent>
                <w:r w:rsidR="00065FE3" w:rsidRPr="00A16467">
                  <w:rPr>
                    <w:rFonts w:ascii="Segoe UI Symbol" w:hAnsi="Segoe UI Symbol" w:cs="Segoe UI Symbol"/>
                    <w:sz w:val="21"/>
                    <w:szCs w:val="21"/>
                  </w:rPr>
                  <w:t>☐</w:t>
                </w:r>
              </w:sdtContent>
            </w:sdt>
            <w:r w:rsidR="00065FE3">
              <w:rPr>
                <w:rFonts w:cstheme="minorHAnsi"/>
                <w:sz w:val="21"/>
                <w:szCs w:val="21"/>
              </w:rPr>
              <w:t xml:space="preserve"> </w:t>
            </w:r>
            <w:r w:rsidR="00065FE3" w:rsidRPr="008B31A7">
              <w:rPr>
                <w:rFonts w:cstheme="minorHAnsi"/>
                <w:sz w:val="21"/>
                <w:szCs w:val="21"/>
              </w:rPr>
              <w:t>Ne poslujemo z žigom.</w:t>
            </w:r>
          </w:p>
        </w:tc>
        <w:tc>
          <w:tcPr>
            <w:tcW w:w="3837" w:type="dxa"/>
            <w:shd w:val="clear" w:color="auto" w:fill="auto"/>
          </w:tcPr>
          <w:p w14:paraId="3343FE85" w14:textId="77777777" w:rsidR="00065FE3" w:rsidRPr="008B31A7" w:rsidRDefault="00065FE3" w:rsidP="005962DE">
            <w:pPr>
              <w:pStyle w:val="Brezrazmikov"/>
              <w:keepNext/>
              <w:rPr>
                <w:rFonts w:cstheme="minorHAnsi"/>
                <w:sz w:val="21"/>
                <w:szCs w:val="21"/>
              </w:rPr>
            </w:pPr>
          </w:p>
        </w:tc>
      </w:tr>
    </w:tbl>
    <w:p w14:paraId="1F585AFE" w14:textId="77777777" w:rsidR="005D2A70" w:rsidRDefault="005D2A70" w:rsidP="00065FE3">
      <w:pPr>
        <w:pStyle w:val="Brezrazmikov"/>
      </w:pPr>
    </w:p>
    <w:p w14:paraId="01433E66" w14:textId="0B6B94F4" w:rsidR="00A916BB" w:rsidRDefault="00A916BB" w:rsidP="00A916BB">
      <w:pPr>
        <w:pStyle w:val="Naslovobrazca"/>
        <w:pageBreakBefore/>
      </w:pPr>
      <w:bookmarkStart w:id="8" w:name="_Toc142311303"/>
      <w:r w:rsidRPr="00BF3EC6">
        <w:lastRenderedPageBreak/>
        <w:t>IZJAVA O IZPOLNJEVANJU TEHNIČNIH POGOJEV</w:t>
      </w:r>
      <w:r>
        <w:t xml:space="preserve"> – SKLOP </w:t>
      </w:r>
      <w:r>
        <w:t>2</w:t>
      </w:r>
      <w:bookmarkEnd w:id="8"/>
    </w:p>
    <w:p w14:paraId="0BBD77D2" w14:textId="77777777" w:rsidR="00A916BB" w:rsidRDefault="00A916BB" w:rsidP="00A916BB">
      <w:pPr>
        <w:pStyle w:val="Brezrazmikov"/>
        <w:jc w:val="center"/>
      </w:pPr>
      <w:r>
        <w:t>v postopku oddaje javnega naročila</w:t>
      </w:r>
    </w:p>
    <w:p w14:paraId="7EAA5F92" w14:textId="77777777" w:rsidR="00A916BB" w:rsidRDefault="00A916BB" w:rsidP="00A916BB">
      <w:pPr>
        <w:pStyle w:val="Brezrazmikov"/>
        <w:jc w:val="center"/>
        <w:rPr>
          <w:b/>
          <w:bCs/>
        </w:rPr>
      </w:pPr>
      <w:r w:rsidRPr="00EA22B2">
        <w:rPr>
          <w:b/>
          <w:bCs/>
        </w:rPr>
        <w:t>NAKUP INDUSTRIJSKIH STROJEV</w:t>
      </w:r>
    </w:p>
    <w:p w14:paraId="692156CA" w14:textId="77777777" w:rsidR="00A916BB" w:rsidRPr="00EA22B2" w:rsidRDefault="00A916BB" w:rsidP="00A916BB">
      <w:pPr>
        <w:pStyle w:val="Brezrazmikov"/>
      </w:pPr>
      <w:r w:rsidRPr="00EA22B2">
        <w:t>Ponudnik:</w:t>
      </w:r>
    </w:p>
    <w:p w14:paraId="3F0B7772" w14:textId="77777777" w:rsidR="00A916BB" w:rsidRDefault="00A916BB" w:rsidP="00A916BB">
      <w:pPr>
        <w:pStyle w:val="Brezrazmikov"/>
      </w:pPr>
    </w:p>
    <w:tbl>
      <w:tblPr>
        <w:tblStyle w:val="Tabelasvetlamrea1poudarek3"/>
        <w:tblW w:w="4950" w:type="pct"/>
        <w:tblLook w:val="0400" w:firstRow="0" w:lastRow="0" w:firstColumn="0" w:lastColumn="0" w:noHBand="0" w:noVBand="1"/>
      </w:tblPr>
      <w:tblGrid>
        <w:gridCol w:w="2161"/>
        <w:gridCol w:w="7808"/>
      </w:tblGrid>
      <w:tr w:rsidR="00A916BB" w14:paraId="768B3CAE" w14:textId="77777777" w:rsidTr="002359F9">
        <w:tc>
          <w:tcPr>
            <w:tcW w:w="1084" w:type="pct"/>
          </w:tcPr>
          <w:p w14:paraId="35F2381E" w14:textId="77777777" w:rsidR="00A916BB" w:rsidRDefault="00A916BB" w:rsidP="002359F9">
            <w:pPr>
              <w:pStyle w:val="Brezrazmikov"/>
              <w:jc w:val="left"/>
            </w:pPr>
            <w:r>
              <w:t>Polni naziv:</w:t>
            </w:r>
          </w:p>
        </w:tc>
        <w:sdt>
          <w:sdtPr>
            <w:id w:val="-366523097"/>
            <w:placeholder>
              <w:docPart w:val="029F872DAB2644ECA4BAA81E3C2095FF"/>
            </w:placeholder>
            <w:showingPlcHdr/>
            <w:text/>
          </w:sdtPr>
          <w:sdtContent>
            <w:tc>
              <w:tcPr>
                <w:tcW w:w="3916" w:type="pct"/>
              </w:tcPr>
              <w:p w14:paraId="285F995D" w14:textId="77777777" w:rsidR="00A916BB" w:rsidRDefault="00A916BB" w:rsidP="002359F9">
                <w:pPr>
                  <w:pStyle w:val="Brezrazmikov"/>
                </w:pPr>
                <w:r>
                  <w:rPr>
                    <w:rStyle w:val="Besedilooznabemesta"/>
                  </w:rPr>
                  <w:t>Vpišite podatek</w:t>
                </w:r>
              </w:p>
            </w:tc>
          </w:sdtContent>
        </w:sdt>
      </w:tr>
      <w:tr w:rsidR="00A916BB" w14:paraId="30AC08BE" w14:textId="77777777" w:rsidTr="002359F9">
        <w:tc>
          <w:tcPr>
            <w:tcW w:w="1084" w:type="pct"/>
          </w:tcPr>
          <w:p w14:paraId="56A3CC61" w14:textId="77777777" w:rsidR="00A916BB" w:rsidRDefault="00A916BB" w:rsidP="002359F9">
            <w:pPr>
              <w:pStyle w:val="Brezrazmikov"/>
              <w:jc w:val="left"/>
            </w:pPr>
            <w:r>
              <w:t xml:space="preserve">Sedež: </w:t>
            </w:r>
          </w:p>
        </w:tc>
        <w:sdt>
          <w:sdtPr>
            <w:id w:val="624590623"/>
            <w:placeholder>
              <w:docPart w:val="99D1B8932A3949549355DEB64A25F75B"/>
            </w:placeholder>
            <w:showingPlcHdr/>
            <w:text/>
          </w:sdtPr>
          <w:sdtContent>
            <w:tc>
              <w:tcPr>
                <w:tcW w:w="3916" w:type="pct"/>
              </w:tcPr>
              <w:p w14:paraId="64E4981A" w14:textId="77777777" w:rsidR="00A916BB" w:rsidRDefault="00A916BB" w:rsidP="002359F9">
                <w:pPr>
                  <w:pStyle w:val="Brezrazmikov"/>
                </w:pPr>
                <w:r>
                  <w:rPr>
                    <w:rStyle w:val="Besedilooznabemesta"/>
                  </w:rPr>
                  <w:t>Vpišite podatek</w:t>
                </w:r>
              </w:p>
            </w:tc>
          </w:sdtContent>
        </w:sdt>
      </w:tr>
      <w:tr w:rsidR="00A916BB" w14:paraId="605A1745" w14:textId="77777777" w:rsidTr="002359F9">
        <w:tc>
          <w:tcPr>
            <w:tcW w:w="1084" w:type="pct"/>
          </w:tcPr>
          <w:p w14:paraId="52D83F0F" w14:textId="77777777" w:rsidR="00A916BB" w:rsidRPr="00EF094C" w:rsidRDefault="00A916BB" w:rsidP="002359F9">
            <w:pPr>
              <w:pStyle w:val="Brezrazmikov"/>
            </w:pPr>
            <w:r>
              <w:rPr>
                <w:lang w:val="x-none"/>
              </w:rPr>
              <w:t>Z</w:t>
            </w:r>
            <w:r>
              <w:t>akoniti zastopnik:</w:t>
            </w:r>
          </w:p>
        </w:tc>
        <w:sdt>
          <w:sdtPr>
            <w:id w:val="818999450"/>
            <w:placeholder>
              <w:docPart w:val="2F7F7E89716843B98C2562B1EDEE7F4C"/>
            </w:placeholder>
            <w:showingPlcHdr/>
            <w:text/>
          </w:sdtPr>
          <w:sdtContent>
            <w:tc>
              <w:tcPr>
                <w:tcW w:w="3916" w:type="pct"/>
              </w:tcPr>
              <w:p w14:paraId="4CF7FAB7" w14:textId="77777777" w:rsidR="00A916BB" w:rsidRPr="00386119" w:rsidRDefault="00A916BB" w:rsidP="002359F9">
                <w:pPr>
                  <w:pStyle w:val="Brezrazmikov"/>
                </w:pPr>
                <w:r>
                  <w:rPr>
                    <w:rStyle w:val="Besedilooznabemesta"/>
                  </w:rPr>
                  <w:t>Vpišite podatek</w:t>
                </w:r>
              </w:p>
            </w:tc>
          </w:sdtContent>
        </w:sdt>
      </w:tr>
      <w:tr w:rsidR="00A916BB" w14:paraId="50596270" w14:textId="77777777" w:rsidTr="002359F9">
        <w:tc>
          <w:tcPr>
            <w:tcW w:w="1084" w:type="pct"/>
          </w:tcPr>
          <w:p w14:paraId="7B3B9545" w14:textId="77777777" w:rsidR="00A916BB" w:rsidRPr="00EA4B21" w:rsidRDefault="00A916BB" w:rsidP="002359F9">
            <w:pPr>
              <w:pStyle w:val="Brezrazmikov"/>
            </w:pPr>
            <w:r>
              <w:t>Številka ponudbe:</w:t>
            </w:r>
          </w:p>
        </w:tc>
        <w:sdt>
          <w:sdtPr>
            <w:id w:val="-1214962471"/>
            <w:placeholder>
              <w:docPart w:val="D3B1BE1EECB0410C9376388BCA2B4C75"/>
            </w:placeholder>
            <w:showingPlcHdr/>
            <w:text/>
          </w:sdtPr>
          <w:sdtContent>
            <w:tc>
              <w:tcPr>
                <w:tcW w:w="3916" w:type="pct"/>
              </w:tcPr>
              <w:p w14:paraId="37DA64CA" w14:textId="77777777" w:rsidR="00A916BB" w:rsidRDefault="00A916BB" w:rsidP="002359F9">
                <w:pPr>
                  <w:pStyle w:val="Brezrazmikov"/>
                </w:pPr>
                <w:r>
                  <w:rPr>
                    <w:rStyle w:val="Besedilooznabemesta"/>
                  </w:rPr>
                  <w:t>Vpišite podatek</w:t>
                </w:r>
              </w:p>
            </w:tc>
          </w:sdtContent>
        </w:sdt>
      </w:tr>
    </w:tbl>
    <w:p w14:paraId="1022405A" w14:textId="77777777" w:rsidR="00A916BB" w:rsidRDefault="00A916BB" w:rsidP="00A916BB">
      <w:pPr>
        <w:pStyle w:val="Brezrazmikov"/>
      </w:pPr>
    </w:p>
    <w:p w14:paraId="0D0B721F" w14:textId="77777777" w:rsidR="00A916BB" w:rsidRPr="00EA4B21" w:rsidRDefault="00A916BB" w:rsidP="00A916BB">
      <w:pPr>
        <w:pStyle w:val="Brezrazmikov"/>
      </w:pPr>
      <w:r w:rsidRPr="00EA4B21">
        <w:t>Pod materialno in kazensko evidenco izjavljam:</w:t>
      </w:r>
    </w:p>
    <w:p w14:paraId="0B25D64C" w14:textId="77777777" w:rsidR="00A916BB" w:rsidRPr="00EA4B21" w:rsidRDefault="00A916BB" w:rsidP="00A916BB">
      <w:pPr>
        <w:pStyle w:val="Brezrazmikov"/>
        <w:numPr>
          <w:ilvl w:val="0"/>
          <w:numId w:val="18"/>
        </w:numPr>
      </w:pPr>
      <w:r w:rsidRPr="00EA4B21">
        <w:t>da ponujen</w:t>
      </w:r>
      <w:r>
        <w:t xml:space="preserve">o blago </w:t>
      </w:r>
      <w:r w:rsidRPr="00EA4B21">
        <w:t xml:space="preserve">v celoti izpolnjuje minimalne tehnične zahteve iz TEHNIČNIH SPECIFIKACIJ dokumentacije v zvezi z </w:t>
      </w:r>
      <w:r>
        <w:t xml:space="preserve">oddajo </w:t>
      </w:r>
      <w:r w:rsidRPr="00EA4B21">
        <w:t>javn</w:t>
      </w:r>
      <w:r>
        <w:t>ega</w:t>
      </w:r>
      <w:r w:rsidRPr="00EA4B21">
        <w:t xml:space="preserve"> naročil</w:t>
      </w:r>
      <w:r>
        <w:t>a</w:t>
      </w:r>
      <w:r w:rsidRPr="00EA4B21">
        <w:t>;</w:t>
      </w:r>
    </w:p>
    <w:p w14:paraId="459ADC94" w14:textId="77777777" w:rsidR="00A916BB" w:rsidRPr="00EA4B21" w:rsidRDefault="00A916BB" w:rsidP="00A916BB">
      <w:pPr>
        <w:pStyle w:val="Brezrazmikov"/>
        <w:numPr>
          <w:ilvl w:val="0"/>
          <w:numId w:val="18"/>
        </w:numPr>
      </w:pPr>
      <w:r w:rsidRPr="00EA4B21">
        <w:t xml:space="preserve">da zagotavljamo dobavo v rokih iz javnega naročila in dostavo DDP (Delivery Duty Paid, Incoterms 2000) </w:t>
      </w:r>
      <w:r w:rsidRPr="005F4498">
        <w:t xml:space="preserve">CERO Pragersko, Travniška ulica </w:t>
      </w:r>
      <w:proofErr w:type="spellStart"/>
      <w:r w:rsidRPr="005F4498">
        <w:t>b.š</w:t>
      </w:r>
      <w:proofErr w:type="spellEnd"/>
      <w:r w:rsidRPr="005F4498">
        <w:t>., 2331 Pragersko</w:t>
      </w:r>
      <w:r w:rsidRPr="00EA4B21">
        <w:t xml:space="preserve">, skupaj z </w:t>
      </w:r>
      <w:r>
        <w:t xml:space="preserve">zahtevano </w:t>
      </w:r>
      <w:r w:rsidRPr="00EA4B21">
        <w:t>dokumentacijo</w:t>
      </w:r>
      <w:r>
        <w:t>;</w:t>
      </w:r>
    </w:p>
    <w:p w14:paraId="610CF1BB" w14:textId="77777777" w:rsidR="00A916BB" w:rsidRDefault="00A916BB" w:rsidP="00A916BB">
      <w:pPr>
        <w:pStyle w:val="Brezrazmikov"/>
        <w:numPr>
          <w:ilvl w:val="0"/>
          <w:numId w:val="18"/>
        </w:numPr>
      </w:pPr>
      <w:r w:rsidRPr="00EA4B21">
        <w:t xml:space="preserve">da zagotavljamo tehnični prevzem </w:t>
      </w:r>
      <w:r>
        <w:t xml:space="preserve">blaga </w:t>
      </w:r>
      <w:r w:rsidRPr="00A446FD">
        <w:t>na lokaciji</w:t>
      </w:r>
      <w:r>
        <w:t xml:space="preserve"> CERO Pragersko;</w:t>
      </w:r>
    </w:p>
    <w:p w14:paraId="48A27637" w14:textId="77777777" w:rsidR="00A916BB" w:rsidRPr="00EA4B21" w:rsidRDefault="00A916BB" w:rsidP="00A916BB">
      <w:pPr>
        <w:pStyle w:val="Brezrazmikov"/>
        <w:numPr>
          <w:ilvl w:val="0"/>
          <w:numId w:val="18"/>
        </w:numPr>
      </w:pPr>
      <w:r>
        <w:t xml:space="preserve">da zagotavljamo servisne storitve in garancijo, kot opredeljeno v TEHNIČNIH SPECIFIKACIJAH in VZORCU POGODBE iz </w:t>
      </w:r>
      <w:r w:rsidRPr="00EA4B21">
        <w:t xml:space="preserve">dokumentacije v zvezi z </w:t>
      </w:r>
      <w:r>
        <w:t xml:space="preserve">oddajo </w:t>
      </w:r>
      <w:r w:rsidRPr="00EA4B21">
        <w:t>javn</w:t>
      </w:r>
      <w:r>
        <w:t>ega</w:t>
      </w:r>
      <w:r w:rsidRPr="00EA4B21">
        <w:t xml:space="preserve"> naročil</w:t>
      </w:r>
      <w:r>
        <w:t>a.</w:t>
      </w:r>
    </w:p>
    <w:p w14:paraId="1B9DE94F" w14:textId="77777777" w:rsidR="00A916BB" w:rsidRDefault="00A916BB" w:rsidP="00A916BB">
      <w:pPr>
        <w:pStyle w:val="Brezrazmikov"/>
      </w:pPr>
    </w:p>
    <w:p w14:paraId="140C4090" w14:textId="77777777" w:rsidR="00A916BB" w:rsidRDefault="00A916BB" w:rsidP="00A916BB">
      <w:pPr>
        <w:pStyle w:val="Brezrazmikov"/>
      </w:pPr>
      <w:r>
        <w:t>Kot ponudnik izjavljamo, da izpolnjujemo naslednje zahteve iz tehničnih specifikacij javnega naročila:</w:t>
      </w:r>
    </w:p>
    <w:tbl>
      <w:tblPr>
        <w:tblStyle w:val="Tabelasvetlamrea1poudarek3"/>
        <w:tblW w:w="0" w:type="auto"/>
        <w:tblLook w:val="0420" w:firstRow="1" w:lastRow="0" w:firstColumn="0" w:lastColumn="0" w:noHBand="0" w:noVBand="1"/>
      </w:tblPr>
      <w:tblGrid>
        <w:gridCol w:w="5665"/>
        <w:gridCol w:w="2171"/>
        <w:gridCol w:w="2234"/>
      </w:tblGrid>
      <w:tr w:rsidR="00A916BB" w:rsidRPr="00C401F5" w14:paraId="20395048" w14:textId="77777777" w:rsidTr="002359F9">
        <w:trPr>
          <w:cnfStyle w:val="100000000000" w:firstRow="1" w:lastRow="0" w:firstColumn="0" w:lastColumn="0" w:oddVBand="0" w:evenVBand="0" w:oddHBand="0" w:evenHBand="0" w:firstRowFirstColumn="0" w:firstRowLastColumn="0" w:lastRowFirstColumn="0" w:lastRowLastColumn="0"/>
          <w:tblHeader/>
        </w:trPr>
        <w:tc>
          <w:tcPr>
            <w:tcW w:w="5665" w:type="dxa"/>
            <w:shd w:val="clear" w:color="auto" w:fill="auto"/>
          </w:tcPr>
          <w:p w14:paraId="7F116890" w14:textId="77777777" w:rsidR="00A916BB" w:rsidRPr="00C401F5" w:rsidRDefault="00A916BB" w:rsidP="002359F9">
            <w:pPr>
              <w:pStyle w:val="Brezrazmikov"/>
              <w:jc w:val="left"/>
              <w:rPr>
                <w:rFonts w:cstheme="minorHAnsi"/>
              </w:rPr>
            </w:pPr>
            <w:r w:rsidRPr="00C401F5">
              <w:rPr>
                <w:rFonts w:cstheme="minorHAnsi"/>
              </w:rPr>
              <w:t>Zahteva</w:t>
            </w:r>
          </w:p>
        </w:tc>
        <w:tc>
          <w:tcPr>
            <w:tcW w:w="2171" w:type="dxa"/>
          </w:tcPr>
          <w:p w14:paraId="59E564AE" w14:textId="77777777" w:rsidR="00A916BB" w:rsidRPr="00C401F5" w:rsidRDefault="00A916BB" w:rsidP="002359F9">
            <w:pPr>
              <w:pStyle w:val="Brezrazmikov"/>
              <w:jc w:val="center"/>
              <w:rPr>
                <w:rFonts w:cstheme="minorHAnsi"/>
              </w:rPr>
            </w:pPr>
            <w:r w:rsidRPr="00C401F5">
              <w:rPr>
                <w:rFonts w:cstheme="minorHAnsi"/>
              </w:rPr>
              <w:t>Izjava</w:t>
            </w:r>
          </w:p>
          <w:p w14:paraId="50545787" w14:textId="77777777" w:rsidR="00A916BB" w:rsidRPr="00C401F5" w:rsidRDefault="00A916BB" w:rsidP="002359F9">
            <w:pPr>
              <w:pStyle w:val="Brezrazmikov"/>
              <w:jc w:val="left"/>
              <w:rPr>
                <w:rFonts w:cstheme="minorHAnsi"/>
              </w:rPr>
            </w:pPr>
          </w:p>
        </w:tc>
        <w:tc>
          <w:tcPr>
            <w:tcW w:w="0" w:type="auto"/>
          </w:tcPr>
          <w:p w14:paraId="4EAEBA99" w14:textId="77777777" w:rsidR="00A916BB" w:rsidRPr="00C401F5" w:rsidRDefault="00A916BB" w:rsidP="002359F9">
            <w:pPr>
              <w:pStyle w:val="Brezrazmikov"/>
              <w:jc w:val="left"/>
              <w:rPr>
                <w:rFonts w:cstheme="minorHAnsi"/>
              </w:rPr>
            </w:pPr>
            <w:r w:rsidRPr="00C401F5">
              <w:rPr>
                <w:rFonts w:cstheme="minorHAnsi"/>
              </w:rPr>
              <w:t>Opomba/ekvivalent</w:t>
            </w:r>
          </w:p>
        </w:tc>
      </w:tr>
      <w:tr w:rsidR="00C401F5" w:rsidRPr="00C401F5" w14:paraId="3CD1DD3B" w14:textId="77777777" w:rsidTr="002359F9">
        <w:tc>
          <w:tcPr>
            <w:tcW w:w="5665" w:type="dxa"/>
            <w:shd w:val="clear" w:color="auto" w:fill="auto"/>
          </w:tcPr>
          <w:p w14:paraId="7010D13C" w14:textId="31A7348D" w:rsidR="00C401F5" w:rsidRPr="00C401F5" w:rsidRDefault="00C401F5" w:rsidP="00C401F5">
            <w:pPr>
              <w:pStyle w:val="Brezrazmikov"/>
              <w:jc w:val="left"/>
              <w:rPr>
                <w:rFonts w:cstheme="minorHAnsi"/>
                <w:b/>
                <w:bCs/>
              </w:rPr>
            </w:pPr>
            <w:r>
              <w:rPr>
                <w:rFonts w:cstheme="minorHAnsi"/>
                <w:b/>
                <w:bCs/>
              </w:rPr>
              <w:t>STROJ</w:t>
            </w:r>
          </w:p>
        </w:tc>
        <w:tc>
          <w:tcPr>
            <w:tcW w:w="2171" w:type="dxa"/>
          </w:tcPr>
          <w:p w14:paraId="5037CBD4" w14:textId="77777777" w:rsidR="00C401F5" w:rsidRPr="00C401F5" w:rsidRDefault="00C401F5" w:rsidP="00C401F5">
            <w:pPr>
              <w:pStyle w:val="Brezrazmikov"/>
              <w:jc w:val="left"/>
              <w:rPr>
                <w:rFonts w:cstheme="minorHAnsi"/>
                <w:b/>
                <w:bCs/>
              </w:rPr>
            </w:pPr>
          </w:p>
        </w:tc>
        <w:tc>
          <w:tcPr>
            <w:tcW w:w="0" w:type="auto"/>
          </w:tcPr>
          <w:p w14:paraId="0793668D" w14:textId="77777777" w:rsidR="00C401F5" w:rsidRPr="00C401F5" w:rsidRDefault="00C401F5" w:rsidP="00C401F5">
            <w:pPr>
              <w:pStyle w:val="Brezrazmikov"/>
              <w:jc w:val="left"/>
              <w:rPr>
                <w:rFonts w:cstheme="minorHAnsi"/>
                <w:b/>
                <w:bCs/>
              </w:rPr>
            </w:pPr>
          </w:p>
        </w:tc>
      </w:tr>
      <w:tr w:rsidR="00C401F5" w:rsidRPr="00C401F5" w14:paraId="5CFA20DA" w14:textId="77777777" w:rsidTr="002359F9">
        <w:tc>
          <w:tcPr>
            <w:tcW w:w="5665" w:type="dxa"/>
            <w:shd w:val="clear" w:color="auto" w:fill="auto"/>
          </w:tcPr>
          <w:p w14:paraId="51C9A5AF" w14:textId="32844240" w:rsidR="00C401F5" w:rsidRPr="00C401F5" w:rsidRDefault="00C401F5" w:rsidP="00C401F5">
            <w:pPr>
              <w:pStyle w:val="Brezrazmikov"/>
              <w:jc w:val="left"/>
              <w:rPr>
                <w:rFonts w:cstheme="minorHAnsi"/>
                <w:b/>
                <w:bCs/>
              </w:rPr>
            </w:pPr>
            <w:r w:rsidRPr="00C401F5">
              <w:rPr>
                <w:rFonts w:cstheme="minorHAnsi"/>
              </w:rPr>
              <w:t xml:space="preserve">Čelni </w:t>
            </w:r>
            <w:proofErr w:type="spellStart"/>
            <w:r w:rsidRPr="00C401F5">
              <w:rPr>
                <w:rFonts w:cstheme="minorHAnsi"/>
              </w:rPr>
              <w:t>zglobni</w:t>
            </w:r>
            <w:proofErr w:type="spellEnd"/>
            <w:r w:rsidRPr="00C401F5">
              <w:rPr>
                <w:rFonts w:cstheme="minorHAnsi"/>
              </w:rPr>
              <w:t xml:space="preserve"> nakladalnik za manipulacijo materiala, npr. Volvo, tip L45H, ali enakovredno (serijski proizvod), z visoko </w:t>
            </w:r>
            <w:proofErr w:type="spellStart"/>
            <w:r w:rsidRPr="00C401F5">
              <w:rPr>
                <w:rFonts w:cstheme="minorHAnsi"/>
              </w:rPr>
              <w:t>iztresno</w:t>
            </w:r>
            <w:proofErr w:type="spellEnd"/>
            <w:r w:rsidRPr="00C401F5">
              <w:rPr>
                <w:rFonts w:cstheme="minorHAnsi"/>
              </w:rPr>
              <w:t xml:space="preserve"> žlico (volumna 3 m</w:t>
            </w:r>
            <w:r w:rsidRPr="00C401F5">
              <w:rPr>
                <w:rFonts w:cstheme="minorHAnsi"/>
                <w:vertAlign w:val="superscript"/>
              </w:rPr>
              <w:t>3</w:t>
            </w:r>
            <w:r w:rsidRPr="00C401F5">
              <w:rPr>
                <w:rFonts w:cstheme="minorHAnsi"/>
              </w:rPr>
              <w:t>)</w:t>
            </w:r>
          </w:p>
        </w:tc>
        <w:tc>
          <w:tcPr>
            <w:tcW w:w="2171" w:type="dxa"/>
          </w:tcPr>
          <w:p w14:paraId="3FE60803" w14:textId="77777777" w:rsidR="00C401F5" w:rsidRPr="00C401F5" w:rsidRDefault="00C401F5" w:rsidP="00C401F5">
            <w:pPr>
              <w:pStyle w:val="Brezrazmikov"/>
              <w:jc w:val="left"/>
              <w:rPr>
                <w:rFonts w:cstheme="minorHAnsi"/>
              </w:rPr>
            </w:pPr>
            <w:sdt>
              <w:sdtPr>
                <w:rPr>
                  <w:rFonts w:cstheme="minorHAnsi"/>
                </w:rPr>
                <w:id w:val="54394759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991593706"/>
            <w:placeholder>
              <w:docPart w:val="36264650C5244B4CA6EBC5AFCD0A36E0"/>
            </w:placeholder>
            <w:showingPlcHdr/>
            <w:text/>
          </w:sdtPr>
          <w:sdtContent>
            <w:tc>
              <w:tcPr>
                <w:tcW w:w="0" w:type="auto"/>
              </w:tcPr>
              <w:p w14:paraId="76CE21F8" w14:textId="77777777" w:rsidR="00C401F5" w:rsidRPr="00C401F5" w:rsidRDefault="00C401F5" w:rsidP="00C401F5">
                <w:pPr>
                  <w:pStyle w:val="Brezrazmikov"/>
                  <w:jc w:val="left"/>
                  <w:rPr>
                    <w:rFonts w:cstheme="minorHAnsi"/>
                    <w:b/>
                    <w:bCs/>
                  </w:rPr>
                </w:pPr>
                <w:r w:rsidRPr="00C401F5">
                  <w:rPr>
                    <w:rStyle w:val="Besedilooznabemesta"/>
                    <w:rFonts w:cstheme="minorHAnsi"/>
                  </w:rPr>
                  <w:t>Vpišite besedilo.</w:t>
                </w:r>
              </w:p>
            </w:tc>
          </w:sdtContent>
        </w:sdt>
      </w:tr>
      <w:tr w:rsidR="00C401F5" w:rsidRPr="00C401F5" w14:paraId="27220538" w14:textId="77777777" w:rsidTr="002359F9">
        <w:tc>
          <w:tcPr>
            <w:tcW w:w="5665" w:type="dxa"/>
            <w:shd w:val="clear" w:color="auto" w:fill="auto"/>
          </w:tcPr>
          <w:p w14:paraId="02CB2B7B" w14:textId="16EE5284" w:rsidR="00C401F5" w:rsidRPr="00C401F5" w:rsidRDefault="00C401F5" w:rsidP="00C401F5">
            <w:pPr>
              <w:pStyle w:val="Brezrazmikov"/>
              <w:jc w:val="left"/>
              <w:rPr>
                <w:rFonts w:cstheme="minorHAnsi"/>
              </w:rPr>
            </w:pPr>
            <w:r w:rsidRPr="00C401F5">
              <w:rPr>
                <w:rFonts w:cstheme="minorHAnsi"/>
              </w:rPr>
              <w:t>Izvedba na kolesih</w:t>
            </w:r>
          </w:p>
        </w:tc>
        <w:tc>
          <w:tcPr>
            <w:tcW w:w="2171" w:type="dxa"/>
          </w:tcPr>
          <w:p w14:paraId="474FD0D2" w14:textId="77777777" w:rsidR="00C401F5" w:rsidRPr="00C401F5" w:rsidRDefault="00C401F5" w:rsidP="00C401F5">
            <w:pPr>
              <w:pStyle w:val="Brezrazmikov"/>
              <w:jc w:val="left"/>
              <w:rPr>
                <w:rFonts w:cstheme="minorHAnsi"/>
              </w:rPr>
            </w:pPr>
            <w:sdt>
              <w:sdtPr>
                <w:rPr>
                  <w:rFonts w:cstheme="minorHAnsi"/>
                </w:rPr>
                <w:id w:val="-117711620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60387720"/>
            <w:placeholder>
              <w:docPart w:val="B2F5DDA2BBE94E54AEF01707E677CF25"/>
            </w:placeholder>
            <w:showingPlcHdr/>
            <w:text/>
          </w:sdtPr>
          <w:sdtContent>
            <w:tc>
              <w:tcPr>
                <w:tcW w:w="0" w:type="auto"/>
              </w:tcPr>
              <w:p w14:paraId="5C0AD88A" w14:textId="77777777" w:rsidR="00C401F5" w:rsidRPr="00C401F5" w:rsidRDefault="00C401F5" w:rsidP="00C401F5">
                <w:pPr>
                  <w:pStyle w:val="Brezrazmikov"/>
                  <w:jc w:val="left"/>
                  <w:rPr>
                    <w:rFonts w:cstheme="minorHAnsi"/>
                  </w:rPr>
                </w:pPr>
                <w:r w:rsidRPr="00C401F5">
                  <w:rPr>
                    <w:rStyle w:val="Besedilooznabemesta"/>
                    <w:rFonts w:cstheme="minorHAnsi"/>
                  </w:rPr>
                  <w:t>Vpišite besedilo.</w:t>
                </w:r>
              </w:p>
            </w:tc>
          </w:sdtContent>
        </w:sdt>
      </w:tr>
      <w:tr w:rsidR="00C401F5" w:rsidRPr="00C401F5" w14:paraId="64AE5BD0" w14:textId="77777777" w:rsidTr="002359F9">
        <w:tc>
          <w:tcPr>
            <w:tcW w:w="5665" w:type="dxa"/>
            <w:shd w:val="clear" w:color="auto" w:fill="auto"/>
          </w:tcPr>
          <w:p w14:paraId="5F2EFC13" w14:textId="4FE04D72" w:rsidR="00C401F5" w:rsidRPr="00C401F5" w:rsidRDefault="00C401F5" w:rsidP="00C401F5">
            <w:pPr>
              <w:pStyle w:val="Brezrazmikov"/>
              <w:jc w:val="left"/>
              <w:rPr>
                <w:rFonts w:cstheme="minorHAnsi"/>
              </w:rPr>
            </w:pPr>
            <w:r w:rsidRPr="00C401F5">
              <w:rPr>
                <w:rFonts w:cstheme="minorHAnsi"/>
              </w:rPr>
              <w:t>Sistem nihanja stroja za lažjo vožnjo</w:t>
            </w:r>
          </w:p>
        </w:tc>
        <w:tc>
          <w:tcPr>
            <w:tcW w:w="2171" w:type="dxa"/>
          </w:tcPr>
          <w:p w14:paraId="288950BA" w14:textId="77777777" w:rsidR="00C401F5" w:rsidRPr="00C401F5" w:rsidRDefault="00C401F5" w:rsidP="00C401F5">
            <w:pPr>
              <w:pStyle w:val="Brezrazmikov"/>
              <w:jc w:val="left"/>
              <w:rPr>
                <w:rFonts w:cstheme="minorHAnsi"/>
              </w:rPr>
            </w:pPr>
            <w:sdt>
              <w:sdtPr>
                <w:rPr>
                  <w:rFonts w:cstheme="minorHAnsi"/>
                </w:rPr>
                <w:id w:val="-204682304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738168458"/>
            <w:placeholder>
              <w:docPart w:val="A0C431FD8B014714BE0587FEE9EB817B"/>
            </w:placeholder>
            <w:showingPlcHdr/>
            <w:text/>
          </w:sdtPr>
          <w:sdtContent>
            <w:tc>
              <w:tcPr>
                <w:tcW w:w="0" w:type="auto"/>
              </w:tcPr>
              <w:p w14:paraId="36EAB1A8" w14:textId="77777777" w:rsidR="00C401F5" w:rsidRPr="00C401F5" w:rsidRDefault="00C401F5" w:rsidP="00C401F5">
                <w:pPr>
                  <w:pStyle w:val="Brezrazmikov"/>
                  <w:jc w:val="left"/>
                  <w:rPr>
                    <w:rFonts w:cstheme="minorHAnsi"/>
                  </w:rPr>
                </w:pPr>
                <w:r w:rsidRPr="00C401F5">
                  <w:rPr>
                    <w:rStyle w:val="Besedilooznabemesta"/>
                    <w:rFonts w:cstheme="minorHAnsi"/>
                  </w:rPr>
                  <w:t>Vpišite besedilo.</w:t>
                </w:r>
              </w:p>
            </w:tc>
          </w:sdtContent>
        </w:sdt>
      </w:tr>
      <w:tr w:rsidR="00C401F5" w:rsidRPr="00C401F5" w14:paraId="085EADE0" w14:textId="77777777" w:rsidTr="002359F9">
        <w:tc>
          <w:tcPr>
            <w:tcW w:w="5665" w:type="dxa"/>
            <w:shd w:val="clear" w:color="auto" w:fill="auto"/>
          </w:tcPr>
          <w:p w14:paraId="100515FA" w14:textId="6B07F0CB" w:rsidR="00C401F5" w:rsidRPr="00C401F5" w:rsidRDefault="00C401F5" w:rsidP="00C401F5">
            <w:pPr>
              <w:pStyle w:val="Brezrazmikov"/>
              <w:jc w:val="left"/>
              <w:rPr>
                <w:rFonts w:cstheme="minorHAnsi"/>
              </w:rPr>
            </w:pPr>
            <w:r w:rsidRPr="00C401F5">
              <w:rPr>
                <w:rFonts w:cstheme="minorHAnsi"/>
              </w:rPr>
              <w:t>Paralelna geometrija nakladalnega dela</w:t>
            </w:r>
          </w:p>
        </w:tc>
        <w:tc>
          <w:tcPr>
            <w:tcW w:w="2171" w:type="dxa"/>
          </w:tcPr>
          <w:p w14:paraId="2E28E260" w14:textId="77777777" w:rsidR="00C401F5" w:rsidRPr="00C401F5" w:rsidRDefault="00C401F5" w:rsidP="00C401F5">
            <w:pPr>
              <w:pStyle w:val="Brezrazmikov"/>
              <w:jc w:val="left"/>
              <w:rPr>
                <w:rFonts w:cstheme="minorHAnsi"/>
              </w:rPr>
            </w:pPr>
            <w:sdt>
              <w:sdtPr>
                <w:rPr>
                  <w:rFonts w:cstheme="minorHAnsi"/>
                </w:rPr>
                <w:id w:val="39855863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01495301"/>
            <w:placeholder>
              <w:docPart w:val="CE6B457B34CA480DA0D0923467AC27C3"/>
            </w:placeholder>
            <w:showingPlcHdr/>
            <w:text/>
          </w:sdtPr>
          <w:sdtContent>
            <w:tc>
              <w:tcPr>
                <w:tcW w:w="0" w:type="auto"/>
              </w:tcPr>
              <w:p w14:paraId="71814C72" w14:textId="77777777" w:rsidR="00C401F5" w:rsidRPr="00C401F5" w:rsidRDefault="00C401F5" w:rsidP="00C401F5">
                <w:pPr>
                  <w:pStyle w:val="Brezrazmikov"/>
                  <w:jc w:val="left"/>
                  <w:rPr>
                    <w:rFonts w:cstheme="minorHAnsi"/>
                  </w:rPr>
                </w:pPr>
                <w:r w:rsidRPr="00C401F5">
                  <w:rPr>
                    <w:rStyle w:val="Besedilooznabemesta"/>
                    <w:rFonts w:cstheme="minorHAnsi"/>
                  </w:rPr>
                  <w:t>Vpišite besedilo.</w:t>
                </w:r>
              </w:p>
            </w:tc>
          </w:sdtContent>
        </w:sdt>
      </w:tr>
      <w:tr w:rsidR="00C401F5" w:rsidRPr="00C401F5" w14:paraId="19BC2272" w14:textId="77777777" w:rsidTr="002359F9">
        <w:tc>
          <w:tcPr>
            <w:tcW w:w="5665" w:type="dxa"/>
            <w:shd w:val="clear" w:color="auto" w:fill="auto"/>
          </w:tcPr>
          <w:p w14:paraId="3341129D" w14:textId="2AAD888B" w:rsidR="00C401F5" w:rsidRPr="00C401F5" w:rsidRDefault="00C401F5" w:rsidP="00C401F5">
            <w:pPr>
              <w:pStyle w:val="Brezrazmikov"/>
              <w:jc w:val="left"/>
              <w:rPr>
                <w:rFonts w:cstheme="minorHAnsi"/>
              </w:rPr>
            </w:pPr>
            <w:proofErr w:type="spellStart"/>
            <w:r w:rsidRPr="00C401F5">
              <w:rPr>
                <w:rFonts w:cstheme="minorHAnsi"/>
              </w:rPr>
              <w:t>Pometalna</w:t>
            </w:r>
            <w:proofErr w:type="spellEnd"/>
            <w:r w:rsidRPr="00C401F5">
              <w:rPr>
                <w:rFonts w:cstheme="minorHAnsi"/>
              </w:rPr>
              <w:t xml:space="preserve"> naprava z rezervoarjem za vodo (kot npr. </w:t>
            </w:r>
            <w:proofErr w:type="spellStart"/>
            <w:r w:rsidRPr="00C401F5">
              <w:rPr>
                <w:rFonts w:cstheme="minorHAnsi"/>
              </w:rPr>
              <w:t>Holms</w:t>
            </w:r>
            <w:proofErr w:type="spellEnd"/>
            <w:r w:rsidRPr="00C401F5">
              <w:rPr>
                <w:rFonts w:cstheme="minorHAnsi"/>
              </w:rPr>
              <w:t xml:space="preserve"> </w:t>
            </w:r>
            <w:proofErr w:type="spellStart"/>
            <w:r w:rsidRPr="00C401F5">
              <w:rPr>
                <w:rFonts w:cstheme="minorHAnsi"/>
              </w:rPr>
              <w:t>sp</w:t>
            </w:r>
            <w:proofErr w:type="spellEnd"/>
            <w:r w:rsidRPr="00C401F5">
              <w:rPr>
                <w:rFonts w:cstheme="minorHAnsi"/>
              </w:rPr>
              <w:t xml:space="preserve"> 2.5 ali enakovredno)</w:t>
            </w:r>
          </w:p>
        </w:tc>
        <w:tc>
          <w:tcPr>
            <w:tcW w:w="2171" w:type="dxa"/>
          </w:tcPr>
          <w:p w14:paraId="6273D944" w14:textId="77777777" w:rsidR="00C401F5" w:rsidRPr="00C401F5" w:rsidRDefault="00C401F5" w:rsidP="00C401F5">
            <w:pPr>
              <w:pStyle w:val="Brezrazmikov"/>
              <w:jc w:val="left"/>
              <w:rPr>
                <w:rFonts w:cstheme="minorHAnsi"/>
              </w:rPr>
            </w:pPr>
            <w:sdt>
              <w:sdtPr>
                <w:rPr>
                  <w:rFonts w:cstheme="minorHAnsi"/>
                </w:rPr>
                <w:id w:val="137904585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650331211"/>
            <w:placeholder>
              <w:docPart w:val="15462497ADF34401BA5C720CC3CE0602"/>
            </w:placeholder>
            <w:showingPlcHdr/>
            <w:text/>
          </w:sdtPr>
          <w:sdtContent>
            <w:tc>
              <w:tcPr>
                <w:tcW w:w="0" w:type="auto"/>
              </w:tcPr>
              <w:p w14:paraId="1162E371" w14:textId="77777777" w:rsidR="00C401F5" w:rsidRPr="00C401F5" w:rsidRDefault="00C401F5" w:rsidP="00C401F5">
                <w:pPr>
                  <w:pStyle w:val="Brezrazmikov"/>
                  <w:jc w:val="left"/>
                  <w:rPr>
                    <w:rFonts w:cstheme="minorHAnsi"/>
                  </w:rPr>
                </w:pPr>
                <w:r w:rsidRPr="00C401F5">
                  <w:rPr>
                    <w:rStyle w:val="Besedilooznabemesta"/>
                    <w:rFonts w:cstheme="minorHAnsi"/>
                  </w:rPr>
                  <w:t>Vpišite besedilo.</w:t>
                </w:r>
              </w:p>
            </w:tc>
          </w:sdtContent>
        </w:sdt>
      </w:tr>
      <w:tr w:rsidR="00C401F5" w:rsidRPr="00C401F5" w14:paraId="024E93D4" w14:textId="77777777" w:rsidTr="002359F9">
        <w:tc>
          <w:tcPr>
            <w:tcW w:w="5665" w:type="dxa"/>
            <w:shd w:val="clear" w:color="auto" w:fill="auto"/>
          </w:tcPr>
          <w:p w14:paraId="61823253" w14:textId="77777777" w:rsidR="00C401F5" w:rsidRPr="00C401F5" w:rsidRDefault="00C401F5" w:rsidP="00C401F5">
            <w:pPr>
              <w:pStyle w:val="Brezrazmikov"/>
              <w:jc w:val="left"/>
              <w:rPr>
                <w:rFonts w:cstheme="minorHAnsi"/>
              </w:rPr>
            </w:pPr>
          </w:p>
        </w:tc>
        <w:tc>
          <w:tcPr>
            <w:tcW w:w="2171" w:type="dxa"/>
          </w:tcPr>
          <w:p w14:paraId="5AD17BDC" w14:textId="77777777" w:rsidR="00C401F5" w:rsidRPr="00C401F5" w:rsidRDefault="00C401F5" w:rsidP="00C401F5">
            <w:pPr>
              <w:pStyle w:val="Brezrazmikov"/>
              <w:jc w:val="left"/>
              <w:rPr>
                <w:rFonts w:cstheme="minorHAnsi"/>
              </w:rPr>
            </w:pPr>
            <w:sdt>
              <w:sdtPr>
                <w:rPr>
                  <w:rFonts w:cstheme="minorHAnsi"/>
                </w:rPr>
                <w:id w:val="-141893672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83343344"/>
            <w:placeholder>
              <w:docPart w:val="6863D049471041D3BE607CA2F09CB32A"/>
            </w:placeholder>
            <w:showingPlcHdr/>
            <w:text/>
          </w:sdtPr>
          <w:sdtContent>
            <w:tc>
              <w:tcPr>
                <w:tcW w:w="0" w:type="auto"/>
              </w:tcPr>
              <w:p w14:paraId="31897B5E" w14:textId="77777777" w:rsidR="00C401F5" w:rsidRPr="00C401F5" w:rsidRDefault="00C401F5" w:rsidP="00C401F5">
                <w:pPr>
                  <w:pStyle w:val="Brezrazmikov"/>
                  <w:jc w:val="left"/>
                  <w:rPr>
                    <w:rFonts w:cstheme="minorHAnsi"/>
                  </w:rPr>
                </w:pPr>
                <w:r w:rsidRPr="00C401F5">
                  <w:rPr>
                    <w:rStyle w:val="Besedilooznabemesta"/>
                    <w:rFonts w:cstheme="minorHAnsi"/>
                  </w:rPr>
                  <w:t>Vpišite besedilo.</w:t>
                </w:r>
              </w:p>
            </w:tc>
          </w:sdtContent>
        </w:sdt>
      </w:tr>
      <w:tr w:rsidR="00C401F5" w:rsidRPr="00C401F5" w14:paraId="62710490" w14:textId="77777777" w:rsidTr="002359F9">
        <w:tc>
          <w:tcPr>
            <w:tcW w:w="5665" w:type="dxa"/>
            <w:shd w:val="clear" w:color="auto" w:fill="auto"/>
          </w:tcPr>
          <w:p w14:paraId="1B89D4DB" w14:textId="5E5C0C71" w:rsidR="00C401F5" w:rsidRPr="00C401F5" w:rsidRDefault="00C401F5" w:rsidP="00C401F5">
            <w:pPr>
              <w:pStyle w:val="Brezrazmikov"/>
              <w:jc w:val="left"/>
              <w:rPr>
                <w:rFonts w:cstheme="minorHAnsi"/>
              </w:rPr>
            </w:pPr>
            <w:r w:rsidRPr="00C401F5">
              <w:rPr>
                <w:rFonts w:cstheme="minorHAnsi"/>
              </w:rPr>
              <w:t>Delovna teža stroja: 8,5 – 10 ton</w:t>
            </w:r>
          </w:p>
        </w:tc>
        <w:tc>
          <w:tcPr>
            <w:tcW w:w="2171" w:type="dxa"/>
          </w:tcPr>
          <w:p w14:paraId="11B788D1" w14:textId="77777777" w:rsidR="00C401F5" w:rsidRPr="00C401F5" w:rsidRDefault="00C401F5" w:rsidP="00C401F5">
            <w:pPr>
              <w:pStyle w:val="Brezrazmikov"/>
              <w:jc w:val="left"/>
              <w:rPr>
                <w:rFonts w:cstheme="minorHAnsi"/>
              </w:rPr>
            </w:pPr>
            <w:sdt>
              <w:sdtPr>
                <w:rPr>
                  <w:rFonts w:cstheme="minorHAnsi"/>
                </w:rPr>
                <w:id w:val="-92379061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796410020"/>
            <w:placeholder>
              <w:docPart w:val="A424DE09D2FB49D1814051259EAB7A13"/>
            </w:placeholder>
            <w:showingPlcHdr/>
            <w:text/>
          </w:sdtPr>
          <w:sdtContent>
            <w:tc>
              <w:tcPr>
                <w:tcW w:w="0" w:type="auto"/>
              </w:tcPr>
              <w:p w14:paraId="49086755" w14:textId="77777777" w:rsidR="00C401F5" w:rsidRPr="00C401F5" w:rsidRDefault="00C401F5" w:rsidP="00C401F5">
                <w:pPr>
                  <w:pStyle w:val="Brezrazmikov"/>
                  <w:jc w:val="left"/>
                  <w:rPr>
                    <w:rFonts w:cstheme="minorHAnsi"/>
                  </w:rPr>
                </w:pPr>
                <w:r w:rsidRPr="00C401F5">
                  <w:rPr>
                    <w:rStyle w:val="Besedilooznabemesta"/>
                    <w:rFonts w:cstheme="minorHAnsi"/>
                  </w:rPr>
                  <w:t>Vpišite besedilo.</w:t>
                </w:r>
              </w:p>
            </w:tc>
          </w:sdtContent>
        </w:sdt>
      </w:tr>
      <w:tr w:rsidR="00C401F5" w:rsidRPr="00C401F5" w14:paraId="4527B5F0" w14:textId="77777777" w:rsidTr="002359F9">
        <w:tc>
          <w:tcPr>
            <w:tcW w:w="5665" w:type="dxa"/>
            <w:shd w:val="clear" w:color="auto" w:fill="auto"/>
          </w:tcPr>
          <w:p w14:paraId="24C8FC9A" w14:textId="0C5643FD" w:rsidR="00C401F5" w:rsidRPr="00C401F5" w:rsidRDefault="00C401F5" w:rsidP="00C401F5">
            <w:pPr>
              <w:pStyle w:val="Brezrazmikov"/>
              <w:rPr>
                <w:rFonts w:cstheme="minorHAnsi"/>
              </w:rPr>
            </w:pPr>
            <w:r w:rsidRPr="00C401F5">
              <w:rPr>
                <w:rFonts w:cstheme="minorHAnsi"/>
              </w:rPr>
              <w:t xml:space="preserve">Širina stroja (brez žlice): </w:t>
            </w:r>
            <w:proofErr w:type="spellStart"/>
            <w:r w:rsidRPr="00C401F5">
              <w:rPr>
                <w:rFonts w:cstheme="minorHAnsi"/>
              </w:rPr>
              <w:t>max</w:t>
            </w:r>
            <w:proofErr w:type="spellEnd"/>
            <w:r w:rsidRPr="00C401F5">
              <w:rPr>
                <w:rFonts w:cstheme="minorHAnsi"/>
              </w:rPr>
              <w:t>. 2.200 mm</w:t>
            </w:r>
          </w:p>
        </w:tc>
        <w:tc>
          <w:tcPr>
            <w:tcW w:w="2171" w:type="dxa"/>
          </w:tcPr>
          <w:p w14:paraId="4D8F7630" w14:textId="77777777" w:rsidR="00C401F5" w:rsidRPr="00C401F5" w:rsidRDefault="00C401F5" w:rsidP="00C401F5">
            <w:pPr>
              <w:pStyle w:val="Brezrazmikov"/>
              <w:rPr>
                <w:rFonts w:cstheme="minorHAnsi"/>
              </w:rPr>
            </w:pPr>
            <w:sdt>
              <w:sdtPr>
                <w:rPr>
                  <w:rFonts w:cstheme="minorHAnsi"/>
                </w:rPr>
                <w:id w:val="-195300878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785107140"/>
            <w:placeholder>
              <w:docPart w:val="D0EC289A16D34219A8BC3320EDC94368"/>
            </w:placeholder>
            <w:showingPlcHdr/>
            <w:text/>
          </w:sdtPr>
          <w:sdtContent>
            <w:tc>
              <w:tcPr>
                <w:tcW w:w="0" w:type="auto"/>
              </w:tcPr>
              <w:p w14:paraId="13B5EBE7"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2F523576" w14:textId="77777777" w:rsidTr="002359F9">
        <w:tc>
          <w:tcPr>
            <w:tcW w:w="5665" w:type="dxa"/>
            <w:shd w:val="clear" w:color="auto" w:fill="auto"/>
          </w:tcPr>
          <w:p w14:paraId="1F7B9ACC" w14:textId="647AFAD4" w:rsidR="00C401F5" w:rsidRPr="00C401F5" w:rsidRDefault="00C401F5" w:rsidP="00C401F5">
            <w:pPr>
              <w:pStyle w:val="Brezrazmikov"/>
              <w:rPr>
                <w:rFonts w:cstheme="minorHAnsi"/>
              </w:rPr>
            </w:pPr>
            <w:r w:rsidRPr="00C401F5">
              <w:rPr>
                <w:rFonts w:cstheme="minorHAnsi"/>
              </w:rPr>
              <w:t xml:space="preserve">Višina stroja: </w:t>
            </w:r>
            <w:proofErr w:type="spellStart"/>
            <w:r w:rsidRPr="00C401F5">
              <w:rPr>
                <w:rFonts w:cstheme="minorHAnsi"/>
              </w:rPr>
              <w:t>max</w:t>
            </w:r>
            <w:proofErr w:type="spellEnd"/>
            <w:r w:rsidRPr="00C401F5">
              <w:rPr>
                <w:rFonts w:cstheme="minorHAnsi"/>
              </w:rPr>
              <w:t>. 3.000 mm</w:t>
            </w:r>
          </w:p>
        </w:tc>
        <w:tc>
          <w:tcPr>
            <w:tcW w:w="2171" w:type="dxa"/>
          </w:tcPr>
          <w:p w14:paraId="63EE3915" w14:textId="77777777" w:rsidR="00C401F5" w:rsidRPr="00C401F5" w:rsidRDefault="00C401F5" w:rsidP="00C401F5">
            <w:pPr>
              <w:pStyle w:val="Brezrazmikov"/>
              <w:rPr>
                <w:rFonts w:cstheme="minorHAnsi"/>
              </w:rPr>
            </w:pPr>
            <w:sdt>
              <w:sdtPr>
                <w:rPr>
                  <w:rFonts w:cstheme="minorHAnsi"/>
                </w:rPr>
                <w:id w:val="-21027232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380249281"/>
            <w:placeholder>
              <w:docPart w:val="1C7E2749AE6C481EA105AEEE835834C0"/>
            </w:placeholder>
            <w:showingPlcHdr/>
            <w:text/>
          </w:sdtPr>
          <w:sdtContent>
            <w:tc>
              <w:tcPr>
                <w:tcW w:w="0" w:type="auto"/>
              </w:tcPr>
              <w:p w14:paraId="4510C494"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01D038DC" w14:textId="77777777" w:rsidTr="002359F9">
        <w:tc>
          <w:tcPr>
            <w:tcW w:w="5665" w:type="dxa"/>
            <w:shd w:val="clear" w:color="auto" w:fill="auto"/>
          </w:tcPr>
          <w:p w14:paraId="7FD9C595" w14:textId="5CF58083" w:rsidR="00C401F5" w:rsidRPr="00C401F5" w:rsidRDefault="00C401F5" w:rsidP="00C401F5">
            <w:pPr>
              <w:pStyle w:val="Brezrazmikov"/>
              <w:rPr>
                <w:rFonts w:cstheme="minorHAnsi"/>
              </w:rPr>
            </w:pPr>
            <w:r w:rsidRPr="00C401F5">
              <w:rPr>
                <w:rFonts w:cstheme="minorHAnsi"/>
              </w:rPr>
              <w:t>Višina podvozja: min. 350 mm</w:t>
            </w:r>
          </w:p>
        </w:tc>
        <w:tc>
          <w:tcPr>
            <w:tcW w:w="2171" w:type="dxa"/>
          </w:tcPr>
          <w:p w14:paraId="607DDD89" w14:textId="77777777" w:rsidR="00C401F5" w:rsidRPr="00C401F5" w:rsidRDefault="00C401F5" w:rsidP="00C401F5">
            <w:pPr>
              <w:pStyle w:val="Brezrazmikov"/>
              <w:rPr>
                <w:rFonts w:cstheme="minorHAnsi"/>
              </w:rPr>
            </w:pPr>
            <w:sdt>
              <w:sdtPr>
                <w:rPr>
                  <w:rFonts w:cstheme="minorHAnsi"/>
                </w:rPr>
                <w:id w:val="-193079938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421019552"/>
            <w:placeholder>
              <w:docPart w:val="82213B6140064745AF2D034417A303E1"/>
            </w:placeholder>
            <w:showingPlcHdr/>
            <w:text/>
          </w:sdtPr>
          <w:sdtContent>
            <w:tc>
              <w:tcPr>
                <w:tcW w:w="0" w:type="auto"/>
              </w:tcPr>
              <w:p w14:paraId="57A8CD13"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0F0728B1" w14:textId="77777777" w:rsidTr="002359F9">
        <w:tc>
          <w:tcPr>
            <w:tcW w:w="5665" w:type="dxa"/>
            <w:shd w:val="clear" w:color="auto" w:fill="auto"/>
          </w:tcPr>
          <w:p w14:paraId="2C21F311" w14:textId="51501833" w:rsidR="00C401F5" w:rsidRPr="00C401F5" w:rsidRDefault="00C401F5" w:rsidP="00C401F5">
            <w:pPr>
              <w:pStyle w:val="Brezrazmikov"/>
              <w:rPr>
                <w:rFonts w:cstheme="minorHAnsi"/>
              </w:rPr>
            </w:pPr>
            <w:r w:rsidRPr="00C401F5">
              <w:rPr>
                <w:rFonts w:cstheme="minorHAnsi"/>
              </w:rPr>
              <w:t>Zaščita podvozja pred navijanjem okrog kardanskih osi</w:t>
            </w:r>
          </w:p>
        </w:tc>
        <w:tc>
          <w:tcPr>
            <w:tcW w:w="2171" w:type="dxa"/>
          </w:tcPr>
          <w:p w14:paraId="2D768DEC" w14:textId="77777777" w:rsidR="00C401F5" w:rsidRPr="00C401F5" w:rsidRDefault="00C401F5" w:rsidP="00C401F5">
            <w:pPr>
              <w:pStyle w:val="Brezrazmikov"/>
              <w:rPr>
                <w:rFonts w:cstheme="minorHAnsi"/>
              </w:rPr>
            </w:pPr>
            <w:sdt>
              <w:sdtPr>
                <w:rPr>
                  <w:rFonts w:cstheme="minorHAnsi"/>
                </w:rPr>
                <w:id w:val="89192540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954755473"/>
            <w:placeholder>
              <w:docPart w:val="267FCCF110904A49B70DEB81CD373A2A"/>
            </w:placeholder>
            <w:showingPlcHdr/>
            <w:text/>
          </w:sdtPr>
          <w:sdtContent>
            <w:tc>
              <w:tcPr>
                <w:tcW w:w="0" w:type="auto"/>
              </w:tcPr>
              <w:p w14:paraId="382F70CD"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680FE9D0" w14:textId="77777777" w:rsidTr="002359F9">
        <w:tc>
          <w:tcPr>
            <w:tcW w:w="5665" w:type="dxa"/>
            <w:shd w:val="clear" w:color="auto" w:fill="auto"/>
          </w:tcPr>
          <w:p w14:paraId="20B0B4F7" w14:textId="08BD4AFA" w:rsidR="00C401F5" w:rsidRPr="00C401F5" w:rsidRDefault="00C401F5" w:rsidP="00C401F5">
            <w:pPr>
              <w:pStyle w:val="Brezrazmikov"/>
              <w:rPr>
                <w:rFonts w:cstheme="minorHAnsi"/>
              </w:rPr>
            </w:pPr>
            <w:r w:rsidRPr="00C401F5">
              <w:rPr>
                <w:rFonts w:cstheme="minorHAnsi"/>
              </w:rPr>
              <w:t>Medosna razdaja: min. 2.600 mm</w:t>
            </w:r>
          </w:p>
        </w:tc>
        <w:tc>
          <w:tcPr>
            <w:tcW w:w="2171" w:type="dxa"/>
          </w:tcPr>
          <w:p w14:paraId="361B3715" w14:textId="77777777" w:rsidR="00C401F5" w:rsidRPr="00C401F5" w:rsidRDefault="00C401F5" w:rsidP="00C401F5">
            <w:pPr>
              <w:pStyle w:val="Brezrazmikov"/>
              <w:rPr>
                <w:rFonts w:cstheme="minorHAnsi"/>
              </w:rPr>
            </w:pPr>
            <w:sdt>
              <w:sdtPr>
                <w:rPr>
                  <w:rFonts w:cstheme="minorHAnsi"/>
                </w:rPr>
                <w:id w:val="117276745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884474160"/>
            <w:placeholder>
              <w:docPart w:val="3CB497D6DE254EDA94B6E716A7CDB537"/>
            </w:placeholder>
            <w:showingPlcHdr/>
            <w:text/>
          </w:sdtPr>
          <w:sdtContent>
            <w:tc>
              <w:tcPr>
                <w:tcW w:w="0" w:type="auto"/>
              </w:tcPr>
              <w:p w14:paraId="4D1CE1D1"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3343F9E1" w14:textId="77777777" w:rsidTr="002359F9">
        <w:tc>
          <w:tcPr>
            <w:tcW w:w="5665" w:type="dxa"/>
            <w:shd w:val="clear" w:color="auto" w:fill="auto"/>
          </w:tcPr>
          <w:p w14:paraId="4589B710" w14:textId="60F20241" w:rsidR="00C401F5" w:rsidRPr="00C401F5" w:rsidRDefault="00C401F5" w:rsidP="00C401F5">
            <w:pPr>
              <w:pStyle w:val="Brezrazmikov"/>
              <w:rPr>
                <w:rFonts w:cstheme="minorHAnsi"/>
              </w:rPr>
            </w:pPr>
            <w:r w:rsidRPr="00C401F5">
              <w:rPr>
                <w:rFonts w:cstheme="minorHAnsi"/>
              </w:rPr>
              <w:t>Višina sornika žlice: min. 3.600 mm</w:t>
            </w:r>
          </w:p>
        </w:tc>
        <w:tc>
          <w:tcPr>
            <w:tcW w:w="2171" w:type="dxa"/>
          </w:tcPr>
          <w:p w14:paraId="4F40CD3C" w14:textId="77777777" w:rsidR="00C401F5" w:rsidRPr="00C401F5" w:rsidRDefault="00C401F5" w:rsidP="00C401F5">
            <w:pPr>
              <w:pStyle w:val="Brezrazmikov"/>
              <w:rPr>
                <w:rFonts w:cstheme="minorHAnsi"/>
              </w:rPr>
            </w:pPr>
            <w:sdt>
              <w:sdtPr>
                <w:rPr>
                  <w:rFonts w:cstheme="minorHAnsi"/>
                </w:rPr>
                <w:id w:val="187294927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86986394"/>
            <w:placeholder>
              <w:docPart w:val="B0E37EFBE97247E99DE48497CF5A1914"/>
            </w:placeholder>
            <w:showingPlcHdr/>
            <w:text/>
          </w:sdtPr>
          <w:sdtContent>
            <w:tc>
              <w:tcPr>
                <w:tcW w:w="0" w:type="auto"/>
              </w:tcPr>
              <w:p w14:paraId="040E4A45"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49AA18DC" w14:textId="77777777" w:rsidTr="002359F9">
        <w:tc>
          <w:tcPr>
            <w:tcW w:w="5665" w:type="dxa"/>
            <w:shd w:val="clear" w:color="auto" w:fill="auto"/>
          </w:tcPr>
          <w:p w14:paraId="51D60B26" w14:textId="3F4D629C" w:rsidR="00C401F5" w:rsidRPr="00C401F5" w:rsidRDefault="00C401F5" w:rsidP="00C401F5">
            <w:pPr>
              <w:pStyle w:val="Brezrazmikov"/>
              <w:rPr>
                <w:rFonts w:cstheme="minorHAnsi"/>
              </w:rPr>
            </w:pPr>
            <w:r w:rsidRPr="00C401F5">
              <w:rPr>
                <w:rFonts w:cstheme="minorHAnsi"/>
              </w:rPr>
              <w:t xml:space="preserve">Višina </w:t>
            </w:r>
            <w:proofErr w:type="spellStart"/>
            <w:r w:rsidRPr="00C401F5">
              <w:rPr>
                <w:rFonts w:cstheme="minorHAnsi"/>
              </w:rPr>
              <w:t>iztresanja</w:t>
            </w:r>
            <w:proofErr w:type="spellEnd"/>
            <w:r w:rsidRPr="00C401F5">
              <w:rPr>
                <w:rFonts w:cstheme="minorHAnsi"/>
              </w:rPr>
              <w:t>: min 4.000 mm</w:t>
            </w:r>
          </w:p>
        </w:tc>
        <w:tc>
          <w:tcPr>
            <w:tcW w:w="2171" w:type="dxa"/>
          </w:tcPr>
          <w:p w14:paraId="1B76858D" w14:textId="77777777" w:rsidR="00C401F5" w:rsidRPr="00C401F5" w:rsidRDefault="00C401F5" w:rsidP="00C401F5">
            <w:pPr>
              <w:pStyle w:val="Brezrazmikov"/>
              <w:rPr>
                <w:rFonts w:cstheme="minorHAnsi"/>
              </w:rPr>
            </w:pPr>
            <w:sdt>
              <w:sdtPr>
                <w:rPr>
                  <w:rFonts w:cstheme="minorHAnsi"/>
                </w:rPr>
                <w:id w:val="192560928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3378531"/>
            <w:placeholder>
              <w:docPart w:val="A0E8D977B85943958508CC0D81DBAC7C"/>
            </w:placeholder>
            <w:showingPlcHdr/>
            <w:text/>
          </w:sdtPr>
          <w:sdtContent>
            <w:tc>
              <w:tcPr>
                <w:tcW w:w="0" w:type="auto"/>
              </w:tcPr>
              <w:p w14:paraId="2CEE3669"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7D4297DA" w14:textId="77777777" w:rsidTr="002359F9">
        <w:tc>
          <w:tcPr>
            <w:tcW w:w="5665" w:type="dxa"/>
            <w:shd w:val="clear" w:color="auto" w:fill="auto"/>
          </w:tcPr>
          <w:p w14:paraId="1D888B09" w14:textId="16CCE333" w:rsidR="00C401F5" w:rsidRPr="00C401F5" w:rsidRDefault="00C401F5" w:rsidP="00C401F5">
            <w:pPr>
              <w:pStyle w:val="Brezrazmikov"/>
              <w:rPr>
                <w:rFonts w:cstheme="minorHAnsi"/>
              </w:rPr>
            </w:pPr>
            <w:r w:rsidRPr="00C401F5">
              <w:rPr>
                <w:rFonts w:cstheme="minorHAnsi"/>
              </w:rPr>
              <w:t xml:space="preserve">Notranji obračalni krog: </w:t>
            </w:r>
            <w:proofErr w:type="spellStart"/>
            <w:r w:rsidRPr="00C401F5">
              <w:rPr>
                <w:rFonts w:cstheme="minorHAnsi"/>
              </w:rPr>
              <w:t>max</w:t>
            </w:r>
            <w:proofErr w:type="spellEnd"/>
            <w:r w:rsidRPr="00C401F5">
              <w:rPr>
                <w:rFonts w:cstheme="minorHAnsi"/>
              </w:rPr>
              <w:t>. 2.600 mm</w:t>
            </w:r>
          </w:p>
        </w:tc>
        <w:tc>
          <w:tcPr>
            <w:tcW w:w="2171" w:type="dxa"/>
          </w:tcPr>
          <w:p w14:paraId="1A4AAD51" w14:textId="77777777" w:rsidR="00C401F5" w:rsidRPr="00C401F5" w:rsidRDefault="00C401F5" w:rsidP="00C401F5">
            <w:pPr>
              <w:pStyle w:val="Brezrazmikov"/>
              <w:rPr>
                <w:rFonts w:cstheme="minorHAnsi"/>
              </w:rPr>
            </w:pPr>
            <w:sdt>
              <w:sdtPr>
                <w:rPr>
                  <w:rFonts w:cstheme="minorHAnsi"/>
                </w:rPr>
                <w:id w:val="-78033074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05825657"/>
            <w:placeholder>
              <w:docPart w:val="1C2F5D6F9FE34529B5E6747B7B4FA148"/>
            </w:placeholder>
            <w:showingPlcHdr/>
            <w:text/>
          </w:sdtPr>
          <w:sdtContent>
            <w:tc>
              <w:tcPr>
                <w:tcW w:w="0" w:type="auto"/>
              </w:tcPr>
              <w:p w14:paraId="3DE7B61F"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0134030B" w14:textId="77777777" w:rsidTr="002359F9">
        <w:tc>
          <w:tcPr>
            <w:tcW w:w="5665" w:type="dxa"/>
            <w:shd w:val="clear" w:color="auto" w:fill="auto"/>
          </w:tcPr>
          <w:p w14:paraId="7EC8892B" w14:textId="4D34DDEA" w:rsidR="00C401F5" w:rsidRPr="00C401F5" w:rsidRDefault="00C401F5" w:rsidP="00C401F5">
            <w:pPr>
              <w:pStyle w:val="Brezrazmikov"/>
              <w:rPr>
                <w:rFonts w:cstheme="minorHAnsi"/>
              </w:rPr>
            </w:pPr>
            <w:r w:rsidRPr="00C401F5">
              <w:rPr>
                <w:rFonts w:cstheme="minorHAnsi"/>
              </w:rPr>
              <w:t>Hidrostatični pogon preko batnih črpalk</w:t>
            </w:r>
          </w:p>
        </w:tc>
        <w:tc>
          <w:tcPr>
            <w:tcW w:w="2171" w:type="dxa"/>
          </w:tcPr>
          <w:p w14:paraId="6E4323F0" w14:textId="77777777" w:rsidR="00C401F5" w:rsidRPr="00C401F5" w:rsidRDefault="00C401F5" w:rsidP="00C401F5">
            <w:pPr>
              <w:pStyle w:val="Brezrazmikov"/>
              <w:rPr>
                <w:rFonts w:cstheme="minorHAnsi"/>
              </w:rPr>
            </w:pPr>
            <w:sdt>
              <w:sdtPr>
                <w:rPr>
                  <w:rFonts w:cstheme="minorHAnsi"/>
                </w:rPr>
                <w:id w:val="196638022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83092487"/>
            <w:placeholder>
              <w:docPart w:val="8AA4F78775644451850B45A42D714677"/>
            </w:placeholder>
            <w:showingPlcHdr/>
            <w:text/>
          </w:sdtPr>
          <w:sdtContent>
            <w:tc>
              <w:tcPr>
                <w:tcW w:w="0" w:type="auto"/>
              </w:tcPr>
              <w:p w14:paraId="20C6AEFE"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4DF926A" w14:textId="77777777" w:rsidTr="002359F9">
        <w:tc>
          <w:tcPr>
            <w:tcW w:w="5665" w:type="dxa"/>
            <w:shd w:val="clear" w:color="auto" w:fill="auto"/>
          </w:tcPr>
          <w:p w14:paraId="43657C63" w14:textId="0032314E" w:rsidR="00C401F5" w:rsidRPr="00C401F5" w:rsidRDefault="00C401F5" w:rsidP="00C401F5">
            <w:pPr>
              <w:pStyle w:val="Brezrazmikov"/>
              <w:rPr>
                <w:rFonts w:cstheme="minorHAnsi"/>
              </w:rPr>
            </w:pPr>
            <w:r w:rsidRPr="00C401F5">
              <w:rPr>
                <w:rFonts w:cstheme="minorHAnsi"/>
              </w:rPr>
              <w:t>Hidravlični sistem s pretokom min. 130 l/min</w:t>
            </w:r>
          </w:p>
        </w:tc>
        <w:tc>
          <w:tcPr>
            <w:tcW w:w="2171" w:type="dxa"/>
          </w:tcPr>
          <w:p w14:paraId="2761AF12" w14:textId="77777777" w:rsidR="00C401F5" w:rsidRPr="00C401F5" w:rsidRDefault="00C401F5" w:rsidP="00C401F5">
            <w:pPr>
              <w:pStyle w:val="Brezrazmikov"/>
              <w:rPr>
                <w:rFonts w:cstheme="minorHAnsi"/>
              </w:rPr>
            </w:pPr>
            <w:sdt>
              <w:sdtPr>
                <w:rPr>
                  <w:rFonts w:cstheme="minorHAnsi"/>
                </w:rPr>
                <w:id w:val="-33561959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926033147"/>
            <w:placeholder>
              <w:docPart w:val="BAF20421040546E9947CD177DEC98776"/>
            </w:placeholder>
            <w:showingPlcHdr/>
            <w:text/>
          </w:sdtPr>
          <w:sdtContent>
            <w:tc>
              <w:tcPr>
                <w:tcW w:w="0" w:type="auto"/>
              </w:tcPr>
              <w:p w14:paraId="698600F4"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305221CB" w14:textId="77777777" w:rsidTr="002359F9">
        <w:tc>
          <w:tcPr>
            <w:tcW w:w="5665" w:type="dxa"/>
            <w:shd w:val="clear" w:color="auto" w:fill="auto"/>
          </w:tcPr>
          <w:p w14:paraId="2000DD6D" w14:textId="209A21E7" w:rsidR="00C401F5" w:rsidRPr="00C401F5" w:rsidRDefault="00C401F5" w:rsidP="00C401F5">
            <w:pPr>
              <w:pStyle w:val="Brezrazmikov"/>
              <w:rPr>
                <w:rFonts w:cstheme="minorHAnsi"/>
              </w:rPr>
            </w:pPr>
            <w:r w:rsidRPr="00C401F5">
              <w:rPr>
                <w:rFonts w:cstheme="minorHAnsi"/>
              </w:rPr>
              <w:t>Tretja hidravlična linija</w:t>
            </w:r>
          </w:p>
        </w:tc>
        <w:tc>
          <w:tcPr>
            <w:tcW w:w="2171" w:type="dxa"/>
          </w:tcPr>
          <w:p w14:paraId="5C3B6E2C" w14:textId="77777777" w:rsidR="00C401F5" w:rsidRPr="00C401F5" w:rsidRDefault="00C401F5" w:rsidP="00C401F5">
            <w:pPr>
              <w:pStyle w:val="Brezrazmikov"/>
              <w:rPr>
                <w:rFonts w:cstheme="minorHAnsi"/>
              </w:rPr>
            </w:pPr>
            <w:sdt>
              <w:sdtPr>
                <w:rPr>
                  <w:rFonts w:cstheme="minorHAnsi"/>
                </w:rPr>
                <w:id w:val="-144592881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05303162"/>
            <w:placeholder>
              <w:docPart w:val="6255B53FBA944FD09AD28DE92731D93B"/>
            </w:placeholder>
            <w:showingPlcHdr/>
            <w:text/>
          </w:sdtPr>
          <w:sdtContent>
            <w:tc>
              <w:tcPr>
                <w:tcW w:w="0" w:type="auto"/>
              </w:tcPr>
              <w:p w14:paraId="6EFE6413"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7391F605" w14:textId="77777777" w:rsidTr="002359F9">
        <w:tc>
          <w:tcPr>
            <w:tcW w:w="5665" w:type="dxa"/>
            <w:shd w:val="clear" w:color="auto" w:fill="auto"/>
          </w:tcPr>
          <w:p w14:paraId="59E72A02" w14:textId="541366F9" w:rsidR="00C401F5" w:rsidRPr="00C401F5" w:rsidRDefault="00C401F5" w:rsidP="00C401F5">
            <w:pPr>
              <w:pStyle w:val="Brezrazmikov"/>
              <w:rPr>
                <w:rFonts w:cstheme="minorHAnsi"/>
              </w:rPr>
            </w:pPr>
            <w:r w:rsidRPr="00C401F5">
              <w:rPr>
                <w:rFonts w:cstheme="minorHAnsi"/>
              </w:rPr>
              <w:t xml:space="preserve">Hidravlična instalacija in robustni sistem za hitro menjavo orodij </w:t>
            </w:r>
          </w:p>
        </w:tc>
        <w:tc>
          <w:tcPr>
            <w:tcW w:w="2171" w:type="dxa"/>
          </w:tcPr>
          <w:p w14:paraId="14437096" w14:textId="77777777" w:rsidR="00C401F5" w:rsidRPr="00C401F5" w:rsidRDefault="00C401F5" w:rsidP="00C401F5">
            <w:pPr>
              <w:pStyle w:val="Brezrazmikov"/>
              <w:rPr>
                <w:rFonts w:cstheme="minorHAnsi"/>
              </w:rPr>
            </w:pPr>
            <w:sdt>
              <w:sdtPr>
                <w:rPr>
                  <w:rFonts w:cstheme="minorHAnsi"/>
                </w:rPr>
                <w:id w:val="62882976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51878189"/>
            <w:placeholder>
              <w:docPart w:val="B30B7D50D60C45EBB9248A66678E3D35"/>
            </w:placeholder>
            <w:showingPlcHdr/>
            <w:text/>
          </w:sdtPr>
          <w:sdtContent>
            <w:tc>
              <w:tcPr>
                <w:tcW w:w="0" w:type="auto"/>
              </w:tcPr>
              <w:p w14:paraId="7A42E682"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2AA5C8D4" w14:textId="77777777" w:rsidTr="002359F9">
        <w:tc>
          <w:tcPr>
            <w:tcW w:w="5665" w:type="dxa"/>
            <w:shd w:val="clear" w:color="auto" w:fill="auto"/>
          </w:tcPr>
          <w:p w14:paraId="41981421" w14:textId="07622E56" w:rsidR="00C401F5" w:rsidRPr="00C401F5" w:rsidRDefault="00C401F5" w:rsidP="00C401F5">
            <w:pPr>
              <w:pStyle w:val="Brezrazmikov"/>
              <w:rPr>
                <w:rFonts w:cstheme="minorHAnsi"/>
              </w:rPr>
            </w:pPr>
            <w:r w:rsidRPr="00C401F5">
              <w:rPr>
                <w:rFonts w:cstheme="minorHAnsi"/>
              </w:rPr>
              <w:lastRenderedPageBreak/>
              <w:t>Zapora diferenciala na prednji in zadnji osi</w:t>
            </w:r>
          </w:p>
        </w:tc>
        <w:tc>
          <w:tcPr>
            <w:tcW w:w="2171" w:type="dxa"/>
          </w:tcPr>
          <w:p w14:paraId="024908A3" w14:textId="77777777" w:rsidR="00C401F5" w:rsidRPr="00C401F5" w:rsidRDefault="00C401F5" w:rsidP="00C401F5">
            <w:pPr>
              <w:pStyle w:val="Brezrazmikov"/>
              <w:rPr>
                <w:rFonts w:cstheme="minorHAnsi"/>
              </w:rPr>
            </w:pPr>
            <w:sdt>
              <w:sdtPr>
                <w:rPr>
                  <w:rFonts w:cstheme="minorHAnsi"/>
                </w:rPr>
                <w:id w:val="198050402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02728917"/>
            <w:placeholder>
              <w:docPart w:val="E6832C33254F4C898BA3765AB710F950"/>
            </w:placeholder>
            <w:showingPlcHdr/>
            <w:text/>
          </w:sdtPr>
          <w:sdtContent>
            <w:tc>
              <w:tcPr>
                <w:tcW w:w="0" w:type="auto"/>
              </w:tcPr>
              <w:p w14:paraId="46DD161A"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37B1F35F" w14:textId="77777777" w:rsidTr="002359F9">
        <w:tc>
          <w:tcPr>
            <w:tcW w:w="5665" w:type="dxa"/>
            <w:shd w:val="clear" w:color="auto" w:fill="auto"/>
          </w:tcPr>
          <w:p w14:paraId="35162E47" w14:textId="77777777" w:rsidR="00C401F5" w:rsidRPr="00C401F5" w:rsidRDefault="00C401F5" w:rsidP="00C401F5">
            <w:pPr>
              <w:pStyle w:val="Brezrazmikov"/>
              <w:rPr>
                <w:rFonts w:cstheme="minorHAnsi"/>
              </w:rPr>
            </w:pPr>
          </w:p>
        </w:tc>
        <w:tc>
          <w:tcPr>
            <w:tcW w:w="2171" w:type="dxa"/>
          </w:tcPr>
          <w:p w14:paraId="2EFA3BA7" w14:textId="77777777" w:rsidR="00C401F5" w:rsidRPr="00C401F5" w:rsidRDefault="00C401F5" w:rsidP="00C401F5">
            <w:pPr>
              <w:pStyle w:val="Brezrazmikov"/>
              <w:rPr>
                <w:rFonts w:cstheme="minorHAnsi"/>
              </w:rPr>
            </w:pPr>
            <w:sdt>
              <w:sdtPr>
                <w:rPr>
                  <w:rFonts w:cstheme="minorHAnsi"/>
                </w:rPr>
                <w:id w:val="72002482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5377362"/>
            <w:placeholder>
              <w:docPart w:val="38DA50A8C31F4A9CA1F75EB3D6ED199E"/>
            </w:placeholder>
            <w:showingPlcHdr/>
            <w:text/>
          </w:sdtPr>
          <w:sdtContent>
            <w:tc>
              <w:tcPr>
                <w:tcW w:w="0" w:type="auto"/>
              </w:tcPr>
              <w:p w14:paraId="50CF31AF"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690C0397" w14:textId="77777777" w:rsidTr="002359F9">
        <w:tc>
          <w:tcPr>
            <w:tcW w:w="5665" w:type="dxa"/>
            <w:shd w:val="clear" w:color="auto" w:fill="auto"/>
          </w:tcPr>
          <w:p w14:paraId="40D25376" w14:textId="5C983E7B" w:rsidR="00C401F5" w:rsidRPr="00C401F5" w:rsidRDefault="00C401F5" w:rsidP="00C401F5">
            <w:pPr>
              <w:pStyle w:val="Brezrazmikov"/>
              <w:rPr>
                <w:rFonts w:cstheme="minorHAnsi"/>
              </w:rPr>
            </w:pPr>
            <w:r w:rsidRPr="00C401F5">
              <w:rPr>
                <w:rFonts w:cstheme="minorHAnsi"/>
              </w:rPr>
              <w:t>Neto moč motorja: 75 - 90 kW</w:t>
            </w:r>
          </w:p>
        </w:tc>
        <w:tc>
          <w:tcPr>
            <w:tcW w:w="2171" w:type="dxa"/>
          </w:tcPr>
          <w:p w14:paraId="5FD8A870" w14:textId="77777777" w:rsidR="00C401F5" w:rsidRPr="00C401F5" w:rsidRDefault="00C401F5" w:rsidP="00C401F5">
            <w:pPr>
              <w:pStyle w:val="Brezrazmikov"/>
              <w:rPr>
                <w:rFonts w:cstheme="minorHAnsi"/>
                <w:color w:val="000000" w:themeColor="text1"/>
              </w:rPr>
            </w:pPr>
            <w:sdt>
              <w:sdtPr>
                <w:rPr>
                  <w:rFonts w:cstheme="minorHAnsi"/>
                </w:rPr>
                <w:id w:val="86718760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07423932"/>
            <w:placeholder>
              <w:docPart w:val="1A63FFAA552E4755B474827BFC4BB3D5"/>
            </w:placeholder>
            <w:showingPlcHdr/>
            <w:text/>
          </w:sdtPr>
          <w:sdtContent>
            <w:tc>
              <w:tcPr>
                <w:tcW w:w="0" w:type="auto"/>
              </w:tcPr>
              <w:p w14:paraId="15C2B0F9" w14:textId="77777777" w:rsidR="00C401F5" w:rsidRPr="00C401F5" w:rsidRDefault="00C401F5" w:rsidP="00C401F5">
                <w:pPr>
                  <w:pStyle w:val="Brezrazmikov"/>
                  <w:rPr>
                    <w:rFonts w:cstheme="minorHAnsi"/>
                    <w:color w:val="000000" w:themeColor="text1"/>
                  </w:rPr>
                </w:pPr>
                <w:r w:rsidRPr="00C401F5">
                  <w:rPr>
                    <w:rStyle w:val="Besedilooznabemesta"/>
                    <w:rFonts w:cstheme="minorHAnsi"/>
                  </w:rPr>
                  <w:t>Vpišite besedilo.</w:t>
                </w:r>
              </w:p>
            </w:tc>
          </w:sdtContent>
        </w:sdt>
      </w:tr>
      <w:tr w:rsidR="00C401F5" w:rsidRPr="00C401F5" w14:paraId="78EB71F0" w14:textId="77777777" w:rsidTr="002359F9">
        <w:tc>
          <w:tcPr>
            <w:tcW w:w="5665" w:type="dxa"/>
            <w:shd w:val="clear" w:color="auto" w:fill="auto"/>
          </w:tcPr>
          <w:p w14:paraId="0CF2AE78" w14:textId="57A1D916" w:rsidR="00C401F5" w:rsidRPr="00C401F5" w:rsidRDefault="00C401F5" w:rsidP="00C401F5">
            <w:pPr>
              <w:pStyle w:val="Brezrazmikov"/>
              <w:rPr>
                <w:rFonts w:cstheme="minorHAnsi"/>
              </w:rPr>
            </w:pPr>
            <w:r w:rsidRPr="00C401F5">
              <w:rPr>
                <w:rFonts w:cstheme="minorHAnsi"/>
              </w:rPr>
              <w:t>Št. Cilindrov: 4</w:t>
            </w:r>
          </w:p>
        </w:tc>
        <w:tc>
          <w:tcPr>
            <w:tcW w:w="2171" w:type="dxa"/>
          </w:tcPr>
          <w:p w14:paraId="551BF9AC" w14:textId="77777777" w:rsidR="00C401F5" w:rsidRPr="00C401F5" w:rsidRDefault="00C401F5" w:rsidP="00C401F5">
            <w:pPr>
              <w:pStyle w:val="Brezrazmikov"/>
              <w:rPr>
                <w:rFonts w:cstheme="minorHAnsi"/>
              </w:rPr>
            </w:pPr>
            <w:sdt>
              <w:sdtPr>
                <w:rPr>
                  <w:rFonts w:cstheme="minorHAnsi"/>
                </w:rPr>
                <w:id w:val="-182511842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95097562"/>
            <w:placeholder>
              <w:docPart w:val="E4A5E4F326D64431BC4B66B943B76D32"/>
            </w:placeholder>
            <w:showingPlcHdr/>
            <w:text/>
          </w:sdtPr>
          <w:sdtContent>
            <w:tc>
              <w:tcPr>
                <w:tcW w:w="0" w:type="auto"/>
              </w:tcPr>
              <w:p w14:paraId="2D4631A6"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2598BB3E" w14:textId="77777777" w:rsidTr="002359F9">
        <w:tc>
          <w:tcPr>
            <w:tcW w:w="5665" w:type="dxa"/>
            <w:shd w:val="clear" w:color="auto" w:fill="auto"/>
          </w:tcPr>
          <w:p w14:paraId="7B7EECB6" w14:textId="77120A1D" w:rsidR="00C401F5" w:rsidRPr="00C401F5" w:rsidRDefault="00C401F5" w:rsidP="00C401F5">
            <w:pPr>
              <w:pStyle w:val="Brezrazmikov"/>
              <w:rPr>
                <w:rFonts w:cstheme="minorHAnsi"/>
              </w:rPr>
            </w:pPr>
            <w:r w:rsidRPr="00C401F5">
              <w:rPr>
                <w:rFonts w:cstheme="minorHAnsi"/>
              </w:rPr>
              <w:t xml:space="preserve">Prostornina: </w:t>
            </w:r>
            <w:proofErr w:type="spellStart"/>
            <w:r w:rsidRPr="00C401F5">
              <w:rPr>
                <w:rFonts w:cstheme="minorHAnsi"/>
              </w:rPr>
              <w:t>max</w:t>
            </w:r>
            <w:proofErr w:type="spellEnd"/>
            <w:r w:rsidRPr="00C401F5">
              <w:rPr>
                <w:rFonts w:cstheme="minorHAnsi"/>
              </w:rPr>
              <w:t>. 4 l</w:t>
            </w:r>
          </w:p>
        </w:tc>
        <w:tc>
          <w:tcPr>
            <w:tcW w:w="2171" w:type="dxa"/>
          </w:tcPr>
          <w:p w14:paraId="4F4BEAF1" w14:textId="77777777" w:rsidR="00C401F5" w:rsidRPr="00C401F5" w:rsidRDefault="00C401F5" w:rsidP="00C401F5">
            <w:pPr>
              <w:pStyle w:val="Brezrazmikov"/>
              <w:rPr>
                <w:rFonts w:cstheme="minorHAnsi"/>
              </w:rPr>
            </w:pPr>
            <w:sdt>
              <w:sdtPr>
                <w:rPr>
                  <w:rFonts w:cstheme="minorHAnsi"/>
                </w:rPr>
                <w:id w:val="-205961801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610812519"/>
            <w:placeholder>
              <w:docPart w:val="B785C054F51A4480BFBA3912D6B4E9ED"/>
            </w:placeholder>
            <w:showingPlcHdr/>
            <w:text/>
          </w:sdtPr>
          <w:sdtContent>
            <w:tc>
              <w:tcPr>
                <w:tcW w:w="0" w:type="auto"/>
              </w:tcPr>
              <w:p w14:paraId="2E80FDE3"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7FD7F4F7" w14:textId="77777777" w:rsidTr="002359F9">
        <w:tc>
          <w:tcPr>
            <w:tcW w:w="5665" w:type="dxa"/>
            <w:shd w:val="clear" w:color="auto" w:fill="auto"/>
          </w:tcPr>
          <w:p w14:paraId="6F5401D4" w14:textId="0A1AF4AC" w:rsidR="00C401F5" w:rsidRPr="00C401F5" w:rsidRDefault="00C401F5" w:rsidP="00C401F5">
            <w:pPr>
              <w:pStyle w:val="Brezrazmikov"/>
              <w:rPr>
                <w:rFonts w:cstheme="minorHAnsi"/>
              </w:rPr>
            </w:pPr>
            <w:r w:rsidRPr="00C401F5">
              <w:rPr>
                <w:rFonts w:cstheme="minorHAnsi"/>
              </w:rPr>
              <w:t xml:space="preserve">Navor: min. 410 </w:t>
            </w:r>
            <w:proofErr w:type="spellStart"/>
            <w:r w:rsidRPr="00C401F5">
              <w:rPr>
                <w:rFonts w:cstheme="minorHAnsi"/>
              </w:rPr>
              <w:t>Nm</w:t>
            </w:r>
            <w:proofErr w:type="spellEnd"/>
          </w:p>
        </w:tc>
        <w:tc>
          <w:tcPr>
            <w:tcW w:w="2171" w:type="dxa"/>
          </w:tcPr>
          <w:p w14:paraId="04D706B9" w14:textId="77777777" w:rsidR="00C401F5" w:rsidRPr="00C401F5" w:rsidRDefault="00C401F5" w:rsidP="00C401F5">
            <w:pPr>
              <w:pStyle w:val="Brezrazmikov"/>
              <w:rPr>
                <w:rFonts w:cstheme="minorHAnsi"/>
              </w:rPr>
            </w:pPr>
            <w:sdt>
              <w:sdtPr>
                <w:rPr>
                  <w:rFonts w:cstheme="minorHAnsi"/>
                </w:rPr>
                <w:id w:val="-132511602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614945915"/>
            <w:placeholder>
              <w:docPart w:val="F79514427AC94A4498BAC8769A7CD8AA"/>
            </w:placeholder>
            <w:showingPlcHdr/>
            <w:text/>
          </w:sdtPr>
          <w:sdtContent>
            <w:tc>
              <w:tcPr>
                <w:tcW w:w="0" w:type="auto"/>
              </w:tcPr>
              <w:p w14:paraId="48299F7A"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341D0EB" w14:textId="77777777" w:rsidTr="002359F9">
        <w:tc>
          <w:tcPr>
            <w:tcW w:w="5665" w:type="dxa"/>
            <w:shd w:val="clear" w:color="auto" w:fill="auto"/>
          </w:tcPr>
          <w:p w14:paraId="1ADDAC48" w14:textId="472920F5" w:rsidR="00C401F5" w:rsidRPr="00C401F5" w:rsidRDefault="00C401F5" w:rsidP="00C401F5">
            <w:pPr>
              <w:pStyle w:val="Brezrazmikov"/>
              <w:rPr>
                <w:rFonts w:cstheme="minorHAnsi"/>
              </w:rPr>
            </w:pPr>
            <w:r w:rsidRPr="00C401F5">
              <w:rPr>
                <w:rFonts w:cstheme="minorHAnsi"/>
              </w:rPr>
              <w:t>Emisijske vrednosti: EU stopnja V</w:t>
            </w:r>
          </w:p>
        </w:tc>
        <w:tc>
          <w:tcPr>
            <w:tcW w:w="2171" w:type="dxa"/>
          </w:tcPr>
          <w:p w14:paraId="45270612" w14:textId="77777777" w:rsidR="00C401F5" w:rsidRPr="00C401F5" w:rsidRDefault="00C401F5" w:rsidP="00C401F5">
            <w:pPr>
              <w:pStyle w:val="Brezrazmikov"/>
              <w:rPr>
                <w:rFonts w:cstheme="minorHAnsi"/>
              </w:rPr>
            </w:pPr>
            <w:sdt>
              <w:sdtPr>
                <w:rPr>
                  <w:rFonts w:cstheme="minorHAnsi"/>
                </w:rPr>
                <w:id w:val="-144083651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03210326"/>
            <w:placeholder>
              <w:docPart w:val="D3537125C24F40A496670DEB39FE3625"/>
            </w:placeholder>
            <w:showingPlcHdr/>
            <w:text/>
          </w:sdtPr>
          <w:sdtContent>
            <w:tc>
              <w:tcPr>
                <w:tcW w:w="0" w:type="auto"/>
              </w:tcPr>
              <w:p w14:paraId="0520B80F"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3013A2B5" w14:textId="77777777" w:rsidTr="002359F9">
        <w:tc>
          <w:tcPr>
            <w:tcW w:w="5665" w:type="dxa"/>
            <w:shd w:val="clear" w:color="auto" w:fill="auto"/>
          </w:tcPr>
          <w:p w14:paraId="1EF8AD6D" w14:textId="0FE232DF" w:rsidR="00C401F5" w:rsidRPr="00C401F5" w:rsidRDefault="00C401F5" w:rsidP="00C401F5">
            <w:pPr>
              <w:pStyle w:val="Brezrazmikov"/>
              <w:rPr>
                <w:rFonts w:cstheme="minorHAnsi"/>
                <w:b/>
                <w:bCs/>
              </w:rPr>
            </w:pPr>
            <w:r w:rsidRPr="00C401F5">
              <w:rPr>
                <w:rFonts w:cstheme="minorHAnsi"/>
              </w:rPr>
              <w:t>Filter trdih delcev DPF</w:t>
            </w:r>
          </w:p>
        </w:tc>
        <w:tc>
          <w:tcPr>
            <w:tcW w:w="2171" w:type="dxa"/>
          </w:tcPr>
          <w:p w14:paraId="4521F135" w14:textId="77777777" w:rsidR="00C401F5" w:rsidRPr="00C401F5" w:rsidRDefault="00C401F5" w:rsidP="00C401F5">
            <w:pPr>
              <w:pStyle w:val="Brezrazmikov"/>
              <w:rPr>
                <w:rFonts w:cstheme="minorHAnsi"/>
                <w:b/>
                <w:bCs/>
              </w:rPr>
            </w:pPr>
            <w:sdt>
              <w:sdtPr>
                <w:rPr>
                  <w:rFonts w:cstheme="minorHAnsi"/>
                </w:rPr>
                <w:id w:val="-156856955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88322648"/>
            <w:placeholder>
              <w:docPart w:val="44397544D51A405BAD81499382E93548"/>
            </w:placeholder>
            <w:showingPlcHdr/>
            <w:text/>
          </w:sdtPr>
          <w:sdtContent>
            <w:tc>
              <w:tcPr>
                <w:tcW w:w="0" w:type="auto"/>
              </w:tcPr>
              <w:p w14:paraId="422F6A73" w14:textId="77777777" w:rsidR="00C401F5" w:rsidRPr="00C401F5" w:rsidRDefault="00C401F5" w:rsidP="00C401F5">
                <w:pPr>
                  <w:pStyle w:val="Brezrazmikov"/>
                  <w:rPr>
                    <w:rFonts w:cstheme="minorHAnsi"/>
                    <w:b/>
                    <w:bCs/>
                  </w:rPr>
                </w:pPr>
                <w:r w:rsidRPr="00C401F5">
                  <w:rPr>
                    <w:rStyle w:val="Besedilooznabemesta"/>
                    <w:rFonts w:cstheme="minorHAnsi"/>
                  </w:rPr>
                  <w:t>Vpišite besedilo.</w:t>
                </w:r>
              </w:p>
            </w:tc>
          </w:sdtContent>
        </w:sdt>
      </w:tr>
      <w:tr w:rsidR="00C401F5" w:rsidRPr="00C401F5" w14:paraId="2A130B2D" w14:textId="77777777" w:rsidTr="002359F9">
        <w:tc>
          <w:tcPr>
            <w:tcW w:w="5665" w:type="dxa"/>
            <w:shd w:val="clear" w:color="auto" w:fill="auto"/>
          </w:tcPr>
          <w:p w14:paraId="7C55C6ED" w14:textId="73C63CA5" w:rsidR="00C401F5" w:rsidRPr="00C401F5" w:rsidRDefault="00C401F5" w:rsidP="00C401F5">
            <w:pPr>
              <w:pStyle w:val="Brezrazmikov"/>
              <w:rPr>
                <w:rFonts w:cstheme="minorHAnsi"/>
              </w:rPr>
            </w:pPr>
            <w:proofErr w:type="spellStart"/>
            <w:r w:rsidRPr="00C401F5">
              <w:rPr>
                <w:rFonts w:cstheme="minorHAnsi"/>
              </w:rPr>
              <w:t>Predčistilec</w:t>
            </w:r>
            <w:proofErr w:type="spellEnd"/>
            <w:r w:rsidRPr="00C401F5">
              <w:rPr>
                <w:rFonts w:cstheme="minorHAnsi"/>
              </w:rPr>
              <w:t xml:space="preserve"> zraka motorja</w:t>
            </w:r>
          </w:p>
        </w:tc>
        <w:tc>
          <w:tcPr>
            <w:tcW w:w="2171" w:type="dxa"/>
          </w:tcPr>
          <w:p w14:paraId="01BD75C0" w14:textId="77777777" w:rsidR="00C401F5" w:rsidRPr="00C401F5" w:rsidRDefault="00C401F5" w:rsidP="00C401F5">
            <w:pPr>
              <w:pStyle w:val="Brezrazmikov"/>
              <w:rPr>
                <w:rFonts w:cstheme="minorHAnsi"/>
              </w:rPr>
            </w:pPr>
            <w:sdt>
              <w:sdtPr>
                <w:rPr>
                  <w:rFonts w:cstheme="minorHAnsi"/>
                </w:rPr>
                <w:id w:val="-121951146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09634327"/>
            <w:placeholder>
              <w:docPart w:val="9FC83A985B7A447CBFADC693594E1404"/>
            </w:placeholder>
            <w:showingPlcHdr/>
            <w:text/>
          </w:sdtPr>
          <w:sdtContent>
            <w:tc>
              <w:tcPr>
                <w:tcW w:w="0" w:type="auto"/>
              </w:tcPr>
              <w:p w14:paraId="5C5AFFC5"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CD7BA06" w14:textId="77777777" w:rsidTr="002359F9">
        <w:tc>
          <w:tcPr>
            <w:tcW w:w="5665" w:type="dxa"/>
            <w:shd w:val="clear" w:color="auto" w:fill="auto"/>
          </w:tcPr>
          <w:p w14:paraId="37A08953" w14:textId="17118985" w:rsidR="00C401F5" w:rsidRPr="00C401F5" w:rsidRDefault="00C401F5" w:rsidP="00C401F5">
            <w:pPr>
              <w:pStyle w:val="Brezrazmikov"/>
              <w:rPr>
                <w:rFonts w:cstheme="minorHAnsi"/>
              </w:rPr>
            </w:pPr>
            <w:r w:rsidRPr="00C401F5">
              <w:rPr>
                <w:rFonts w:cstheme="minorHAnsi"/>
              </w:rPr>
              <w:t>Reverzibilno delovanje ventilatorja</w:t>
            </w:r>
          </w:p>
        </w:tc>
        <w:tc>
          <w:tcPr>
            <w:tcW w:w="2171" w:type="dxa"/>
          </w:tcPr>
          <w:p w14:paraId="24C11609" w14:textId="77777777" w:rsidR="00C401F5" w:rsidRPr="00C401F5" w:rsidRDefault="00C401F5" w:rsidP="00C401F5">
            <w:pPr>
              <w:pStyle w:val="Brezrazmikov"/>
              <w:rPr>
                <w:rFonts w:cstheme="minorHAnsi"/>
              </w:rPr>
            </w:pPr>
            <w:sdt>
              <w:sdtPr>
                <w:rPr>
                  <w:rFonts w:cstheme="minorHAnsi"/>
                </w:rPr>
                <w:id w:val="147326005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69982783"/>
            <w:placeholder>
              <w:docPart w:val="C2763C906ACE467AAD6FDF0CBC0DC541"/>
            </w:placeholder>
            <w:showingPlcHdr/>
            <w:text/>
          </w:sdtPr>
          <w:sdtContent>
            <w:tc>
              <w:tcPr>
                <w:tcW w:w="0" w:type="auto"/>
              </w:tcPr>
              <w:p w14:paraId="1E772BCB"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02706D93" w14:textId="77777777" w:rsidTr="002359F9">
        <w:tc>
          <w:tcPr>
            <w:tcW w:w="5665" w:type="dxa"/>
            <w:shd w:val="clear" w:color="auto" w:fill="auto"/>
          </w:tcPr>
          <w:p w14:paraId="5B08699F" w14:textId="77777777" w:rsidR="00C401F5" w:rsidRPr="00C401F5" w:rsidRDefault="00C401F5" w:rsidP="00C401F5">
            <w:pPr>
              <w:pStyle w:val="Brezrazmikov"/>
              <w:rPr>
                <w:rFonts w:cstheme="minorHAnsi"/>
              </w:rPr>
            </w:pPr>
          </w:p>
        </w:tc>
        <w:tc>
          <w:tcPr>
            <w:tcW w:w="2171" w:type="dxa"/>
          </w:tcPr>
          <w:p w14:paraId="6CC8D2C0" w14:textId="77777777" w:rsidR="00C401F5" w:rsidRPr="00C401F5" w:rsidRDefault="00C401F5" w:rsidP="00C401F5">
            <w:pPr>
              <w:pStyle w:val="Brezrazmikov"/>
              <w:rPr>
                <w:rFonts w:cstheme="minorHAnsi"/>
              </w:rPr>
            </w:pPr>
            <w:sdt>
              <w:sdtPr>
                <w:rPr>
                  <w:rFonts w:cstheme="minorHAnsi"/>
                </w:rPr>
                <w:id w:val="179556467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15597666"/>
            <w:placeholder>
              <w:docPart w:val="A4788CB9E1D542D4BD498E478E5FF814"/>
            </w:placeholder>
            <w:showingPlcHdr/>
            <w:text/>
          </w:sdtPr>
          <w:sdtContent>
            <w:tc>
              <w:tcPr>
                <w:tcW w:w="0" w:type="auto"/>
              </w:tcPr>
              <w:p w14:paraId="6F49EF5B"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15770219" w14:textId="77777777" w:rsidTr="002359F9">
        <w:tc>
          <w:tcPr>
            <w:tcW w:w="5665" w:type="dxa"/>
            <w:shd w:val="clear" w:color="auto" w:fill="auto"/>
          </w:tcPr>
          <w:p w14:paraId="2E284917" w14:textId="16D5654C" w:rsidR="00C401F5" w:rsidRPr="00C401F5" w:rsidRDefault="00C401F5" w:rsidP="00C401F5">
            <w:pPr>
              <w:pStyle w:val="Brezrazmikov"/>
              <w:rPr>
                <w:rFonts w:cstheme="minorHAnsi"/>
              </w:rPr>
            </w:pPr>
            <w:r w:rsidRPr="00C401F5">
              <w:rPr>
                <w:rFonts w:cstheme="minorHAnsi"/>
              </w:rPr>
              <w:t>Zastekljena varnostna kabina po veljavnih standardih EU, ogrevana</w:t>
            </w:r>
          </w:p>
        </w:tc>
        <w:tc>
          <w:tcPr>
            <w:tcW w:w="2171" w:type="dxa"/>
          </w:tcPr>
          <w:p w14:paraId="5A88C309" w14:textId="77777777" w:rsidR="00C401F5" w:rsidRPr="00C401F5" w:rsidRDefault="00C401F5" w:rsidP="00C401F5">
            <w:pPr>
              <w:pStyle w:val="Brezrazmikov"/>
              <w:rPr>
                <w:rFonts w:cstheme="minorHAnsi"/>
              </w:rPr>
            </w:pPr>
            <w:sdt>
              <w:sdtPr>
                <w:rPr>
                  <w:rFonts w:cstheme="minorHAnsi"/>
                </w:rPr>
                <w:id w:val="-62468851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23720888"/>
            <w:placeholder>
              <w:docPart w:val="5D429926FF5F48159E4EF4B22C5E4A9B"/>
            </w:placeholder>
            <w:showingPlcHdr/>
            <w:text/>
          </w:sdtPr>
          <w:sdtContent>
            <w:tc>
              <w:tcPr>
                <w:tcW w:w="0" w:type="auto"/>
              </w:tcPr>
              <w:p w14:paraId="4BAF0C48"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28727537" w14:textId="77777777" w:rsidTr="002359F9">
        <w:tc>
          <w:tcPr>
            <w:tcW w:w="5665" w:type="dxa"/>
            <w:shd w:val="clear" w:color="auto" w:fill="auto"/>
          </w:tcPr>
          <w:p w14:paraId="119827B1" w14:textId="139BCE02" w:rsidR="00C401F5" w:rsidRPr="00C401F5" w:rsidRDefault="00C401F5" w:rsidP="00C401F5">
            <w:pPr>
              <w:pStyle w:val="Brezrazmikov"/>
              <w:rPr>
                <w:rFonts w:cstheme="minorHAnsi"/>
              </w:rPr>
            </w:pPr>
            <w:r w:rsidRPr="00C401F5">
              <w:rPr>
                <w:rFonts w:cstheme="minorHAnsi"/>
              </w:rPr>
              <w:t xml:space="preserve">Sistem za </w:t>
            </w:r>
            <w:proofErr w:type="spellStart"/>
            <w:r w:rsidRPr="00C401F5">
              <w:rPr>
                <w:rFonts w:cstheme="minorHAnsi"/>
              </w:rPr>
              <w:t>predfiltracijo</w:t>
            </w:r>
            <w:proofErr w:type="spellEnd"/>
            <w:r w:rsidRPr="00C401F5">
              <w:rPr>
                <w:rFonts w:cstheme="minorHAnsi"/>
              </w:rPr>
              <w:t xml:space="preserve"> zraka v kabini</w:t>
            </w:r>
          </w:p>
        </w:tc>
        <w:tc>
          <w:tcPr>
            <w:tcW w:w="2171" w:type="dxa"/>
          </w:tcPr>
          <w:p w14:paraId="15376408" w14:textId="77777777" w:rsidR="00C401F5" w:rsidRPr="00C401F5" w:rsidRDefault="00C401F5" w:rsidP="00C401F5">
            <w:pPr>
              <w:pStyle w:val="Brezrazmikov"/>
              <w:rPr>
                <w:rFonts w:cstheme="minorHAnsi"/>
              </w:rPr>
            </w:pPr>
            <w:sdt>
              <w:sdtPr>
                <w:rPr>
                  <w:rFonts w:cstheme="minorHAnsi"/>
                </w:rPr>
                <w:id w:val="18394448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79742982"/>
            <w:placeholder>
              <w:docPart w:val="9A93D6BB812C4994BCBF6F11464ACC02"/>
            </w:placeholder>
            <w:showingPlcHdr/>
            <w:text/>
          </w:sdtPr>
          <w:sdtContent>
            <w:tc>
              <w:tcPr>
                <w:tcW w:w="0" w:type="auto"/>
              </w:tcPr>
              <w:p w14:paraId="09053943"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60B10E22" w14:textId="77777777" w:rsidTr="002359F9">
        <w:tc>
          <w:tcPr>
            <w:tcW w:w="5665" w:type="dxa"/>
            <w:shd w:val="clear" w:color="auto" w:fill="auto"/>
          </w:tcPr>
          <w:p w14:paraId="4A078975" w14:textId="5B3ADB72" w:rsidR="00C401F5" w:rsidRPr="00C401F5" w:rsidRDefault="00C401F5" w:rsidP="00C401F5">
            <w:pPr>
              <w:pStyle w:val="Brezrazmikov"/>
              <w:rPr>
                <w:rFonts w:cstheme="minorHAnsi"/>
              </w:rPr>
            </w:pPr>
            <w:r w:rsidRPr="00C401F5">
              <w:rPr>
                <w:rFonts w:cstheme="minorHAnsi"/>
              </w:rPr>
              <w:t>Avtomatska klimatska naprava</w:t>
            </w:r>
          </w:p>
        </w:tc>
        <w:tc>
          <w:tcPr>
            <w:tcW w:w="2171" w:type="dxa"/>
          </w:tcPr>
          <w:p w14:paraId="1E313C7A" w14:textId="77777777" w:rsidR="00C401F5" w:rsidRPr="00C401F5" w:rsidRDefault="00C401F5" w:rsidP="00C401F5">
            <w:pPr>
              <w:pStyle w:val="Brezrazmikov"/>
              <w:rPr>
                <w:rFonts w:cstheme="minorHAnsi"/>
              </w:rPr>
            </w:pPr>
            <w:sdt>
              <w:sdtPr>
                <w:rPr>
                  <w:rFonts w:cstheme="minorHAnsi"/>
                </w:rPr>
                <w:id w:val="8295478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406346920"/>
            <w:placeholder>
              <w:docPart w:val="4C5D1C7C59B44DA88693C02EE68DE4A5"/>
            </w:placeholder>
            <w:showingPlcHdr/>
            <w:text/>
          </w:sdtPr>
          <w:sdtContent>
            <w:tc>
              <w:tcPr>
                <w:tcW w:w="0" w:type="auto"/>
              </w:tcPr>
              <w:p w14:paraId="61E9C82B"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342B0B66" w14:textId="77777777" w:rsidTr="002359F9">
        <w:tc>
          <w:tcPr>
            <w:tcW w:w="5665" w:type="dxa"/>
            <w:shd w:val="clear" w:color="auto" w:fill="auto"/>
          </w:tcPr>
          <w:p w14:paraId="03781981" w14:textId="7C019182" w:rsidR="00C401F5" w:rsidRPr="00C401F5" w:rsidRDefault="00C401F5" w:rsidP="00C401F5">
            <w:pPr>
              <w:pStyle w:val="Brezrazmikov"/>
              <w:rPr>
                <w:rFonts w:cstheme="minorHAnsi"/>
              </w:rPr>
            </w:pPr>
            <w:r w:rsidRPr="00C401F5">
              <w:rPr>
                <w:rFonts w:cstheme="minorHAnsi"/>
              </w:rPr>
              <w:t>Alarm vzvratne vožnje</w:t>
            </w:r>
          </w:p>
        </w:tc>
        <w:tc>
          <w:tcPr>
            <w:tcW w:w="2171" w:type="dxa"/>
          </w:tcPr>
          <w:p w14:paraId="31771399" w14:textId="77777777" w:rsidR="00C401F5" w:rsidRPr="00C401F5" w:rsidRDefault="00C401F5" w:rsidP="00C401F5">
            <w:pPr>
              <w:pStyle w:val="Brezrazmikov"/>
              <w:rPr>
                <w:rFonts w:cstheme="minorHAnsi"/>
              </w:rPr>
            </w:pPr>
            <w:sdt>
              <w:sdtPr>
                <w:rPr>
                  <w:rFonts w:cstheme="minorHAnsi"/>
                </w:rPr>
                <w:id w:val="125755245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285404"/>
            <w:placeholder>
              <w:docPart w:val="FA88E1D8E5A74ADCBE7AFB12A54AD940"/>
            </w:placeholder>
            <w:showingPlcHdr/>
            <w:text/>
          </w:sdtPr>
          <w:sdtContent>
            <w:tc>
              <w:tcPr>
                <w:tcW w:w="0" w:type="auto"/>
              </w:tcPr>
              <w:p w14:paraId="4037B517"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9F7E188" w14:textId="77777777" w:rsidTr="002359F9">
        <w:tc>
          <w:tcPr>
            <w:tcW w:w="5665" w:type="dxa"/>
            <w:shd w:val="clear" w:color="auto" w:fill="auto"/>
          </w:tcPr>
          <w:p w14:paraId="72610BF0" w14:textId="6338140C" w:rsidR="00C401F5" w:rsidRPr="00C401F5" w:rsidRDefault="00C401F5" w:rsidP="00C401F5">
            <w:pPr>
              <w:pStyle w:val="Brezrazmikov"/>
              <w:rPr>
                <w:rFonts w:cstheme="minorHAnsi"/>
              </w:rPr>
            </w:pPr>
            <w:r w:rsidRPr="00C401F5">
              <w:rPr>
                <w:rFonts w:cstheme="minorHAnsi"/>
              </w:rPr>
              <w:t>Komfortni sedež, prilagodljiv na težo voznika – strojnika, vertikalno zračno vzmeten, ogrevan, z varnostnim pasom</w:t>
            </w:r>
          </w:p>
        </w:tc>
        <w:tc>
          <w:tcPr>
            <w:tcW w:w="2171" w:type="dxa"/>
          </w:tcPr>
          <w:p w14:paraId="1013E5C2" w14:textId="77777777" w:rsidR="00C401F5" w:rsidRPr="00C401F5" w:rsidRDefault="00C401F5" w:rsidP="00C401F5">
            <w:pPr>
              <w:pStyle w:val="Brezrazmikov"/>
              <w:rPr>
                <w:rFonts w:cstheme="minorHAnsi"/>
              </w:rPr>
            </w:pPr>
            <w:sdt>
              <w:sdtPr>
                <w:rPr>
                  <w:rFonts w:cstheme="minorHAnsi"/>
                </w:rPr>
                <w:id w:val="204139946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3610485"/>
            <w:placeholder>
              <w:docPart w:val="34382D3BD19F49678C0E1199AC58A821"/>
            </w:placeholder>
            <w:showingPlcHdr/>
            <w:text/>
          </w:sdtPr>
          <w:sdtContent>
            <w:tc>
              <w:tcPr>
                <w:tcW w:w="0" w:type="auto"/>
              </w:tcPr>
              <w:p w14:paraId="666208C9"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3452F8B4" w14:textId="77777777" w:rsidTr="002359F9">
        <w:tc>
          <w:tcPr>
            <w:tcW w:w="5665" w:type="dxa"/>
            <w:shd w:val="clear" w:color="auto" w:fill="auto"/>
          </w:tcPr>
          <w:p w14:paraId="1594086F" w14:textId="7965F8E2" w:rsidR="00C401F5" w:rsidRPr="00C401F5" w:rsidRDefault="00C401F5" w:rsidP="00C401F5">
            <w:pPr>
              <w:pStyle w:val="Brezrazmikov"/>
              <w:rPr>
                <w:rFonts w:cstheme="minorHAnsi"/>
              </w:rPr>
            </w:pPr>
            <w:r w:rsidRPr="00C401F5">
              <w:rPr>
                <w:rFonts w:cstheme="minorHAnsi"/>
              </w:rPr>
              <w:t>Nastavljiv volan po nagibu</w:t>
            </w:r>
          </w:p>
        </w:tc>
        <w:tc>
          <w:tcPr>
            <w:tcW w:w="2171" w:type="dxa"/>
          </w:tcPr>
          <w:p w14:paraId="6B143E9F" w14:textId="77777777" w:rsidR="00C401F5" w:rsidRPr="00C401F5" w:rsidRDefault="00C401F5" w:rsidP="00C401F5">
            <w:pPr>
              <w:pStyle w:val="Brezrazmikov"/>
              <w:rPr>
                <w:rFonts w:cstheme="minorHAnsi"/>
              </w:rPr>
            </w:pPr>
            <w:sdt>
              <w:sdtPr>
                <w:rPr>
                  <w:rFonts w:cstheme="minorHAnsi"/>
                </w:rPr>
                <w:id w:val="-185803753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45591167"/>
            <w:placeholder>
              <w:docPart w:val="CB3C6DBDE6064E5483A57419895EF306"/>
            </w:placeholder>
            <w:showingPlcHdr/>
            <w:text/>
          </w:sdtPr>
          <w:sdtContent>
            <w:tc>
              <w:tcPr>
                <w:tcW w:w="0" w:type="auto"/>
              </w:tcPr>
              <w:p w14:paraId="02B351BA"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19807683" w14:textId="77777777" w:rsidTr="002359F9">
        <w:tc>
          <w:tcPr>
            <w:tcW w:w="5665" w:type="dxa"/>
            <w:shd w:val="clear" w:color="auto" w:fill="auto"/>
          </w:tcPr>
          <w:p w14:paraId="6E1BEAB4" w14:textId="5809DEDA" w:rsidR="00C401F5" w:rsidRPr="00C401F5" w:rsidRDefault="00C401F5" w:rsidP="00C401F5">
            <w:pPr>
              <w:pStyle w:val="Brezrazmikov"/>
              <w:rPr>
                <w:rFonts w:cstheme="minorHAnsi"/>
              </w:rPr>
            </w:pPr>
            <w:r w:rsidRPr="00C401F5">
              <w:rPr>
                <w:rFonts w:cstheme="minorHAnsi"/>
              </w:rPr>
              <w:t>Menjava smeri vožnje s tipko na krmilni ročici</w:t>
            </w:r>
          </w:p>
        </w:tc>
        <w:tc>
          <w:tcPr>
            <w:tcW w:w="2171" w:type="dxa"/>
          </w:tcPr>
          <w:p w14:paraId="40080004" w14:textId="77777777" w:rsidR="00C401F5" w:rsidRPr="00C401F5" w:rsidRDefault="00C401F5" w:rsidP="00C401F5">
            <w:pPr>
              <w:pStyle w:val="Brezrazmikov"/>
              <w:rPr>
                <w:rFonts w:cstheme="minorHAnsi"/>
              </w:rPr>
            </w:pPr>
            <w:sdt>
              <w:sdtPr>
                <w:rPr>
                  <w:rFonts w:cstheme="minorHAnsi"/>
                </w:rPr>
                <w:id w:val="-73524157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04343569"/>
            <w:placeholder>
              <w:docPart w:val="1EFEFA56AF0A4CA88A68A9A7222CC5A2"/>
            </w:placeholder>
            <w:showingPlcHdr/>
            <w:text/>
          </w:sdtPr>
          <w:sdtContent>
            <w:tc>
              <w:tcPr>
                <w:tcW w:w="0" w:type="auto"/>
              </w:tcPr>
              <w:p w14:paraId="0DF5606A"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2D92E904" w14:textId="77777777" w:rsidTr="002359F9">
        <w:tc>
          <w:tcPr>
            <w:tcW w:w="5665" w:type="dxa"/>
            <w:shd w:val="clear" w:color="auto" w:fill="auto"/>
          </w:tcPr>
          <w:p w14:paraId="704F3550" w14:textId="0DB728A4" w:rsidR="00C401F5" w:rsidRPr="00C401F5" w:rsidRDefault="00C401F5" w:rsidP="00C401F5">
            <w:pPr>
              <w:pStyle w:val="Brezrazmikov"/>
              <w:rPr>
                <w:rFonts w:cstheme="minorHAnsi"/>
              </w:rPr>
            </w:pPr>
            <w:r w:rsidRPr="00C401F5">
              <w:rPr>
                <w:rFonts w:cstheme="minorHAnsi"/>
              </w:rPr>
              <w:t>Notranje in vzvratna ogledala</w:t>
            </w:r>
          </w:p>
        </w:tc>
        <w:tc>
          <w:tcPr>
            <w:tcW w:w="2171" w:type="dxa"/>
          </w:tcPr>
          <w:p w14:paraId="29BD20F8" w14:textId="77777777" w:rsidR="00C401F5" w:rsidRPr="00C401F5" w:rsidRDefault="00C401F5" w:rsidP="00C401F5">
            <w:pPr>
              <w:pStyle w:val="Brezrazmikov"/>
              <w:rPr>
                <w:rFonts w:cstheme="minorHAnsi"/>
              </w:rPr>
            </w:pPr>
            <w:sdt>
              <w:sdtPr>
                <w:rPr>
                  <w:rFonts w:cstheme="minorHAnsi"/>
                </w:rPr>
                <w:id w:val="134636241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857458896"/>
            <w:placeholder>
              <w:docPart w:val="F963C92B33AB488DAD1C1FCD650F38D8"/>
            </w:placeholder>
            <w:showingPlcHdr/>
            <w:text/>
          </w:sdtPr>
          <w:sdtContent>
            <w:tc>
              <w:tcPr>
                <w:tcW w:w="0" w:type="auto"/>
              </w:tcPr>
              <w:p w14:paraId="57A69AF1"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0E87E080" w14:textId="77777777" w:rsidTr="002359F9">
        <w:tc>
          <w:tcPr>
            <w:tcW w:w="5665" w:type="dxa"/>
            <w:shd w:val="clear" w:color="auto" w:fill="auto"/>
          </w:tcPr>
          <w:p w14:paraId="780213A5" w14:textId="469ECE14" w:rsidR="00C401F5" w:rsidRPr="00C401F5" w:rsidRDefault="00C401F5" w:rsidP="00C401F5">
            <w:pPr>
              <w:pStyle w:val="Brezrazmikov"/>
              <w:rPr>
                <w:rFonts w:cstheme="minorHAnsi"/>
              </w:rPr>
            </w:pPr>
            <w:r w:rsidRPr="00C401F5">
              <w:rPr>
                <w:rFonts w:cstheme="minorHAnsi"/>
              </w:rPr>
              <w:t>Radio mp3/USB/</w:t>
            </w:r>
            <w:proofErr w:type="spellStart"/>
            <w:r w:rsidRPr="00C401F5">
              <w:rPr>
                <w:rFonts w:cstheme="minorHAnsi"/>
              </w:rPr>
              <w:t>Bluetooth</w:t>
            </w:r>
            <w:proofErr w:type="spellEnd"/>
            <w:r w:rsidRPr="00C401F5">
              <w:rPr>
                <w:rFonts w:cstheme="minorHAnsi"/>
              </w:rPr>
              <w:t xml:space="preserve"> z zvočniki</w:t>
            </w:r>
          </w:p>
        </w:tc>
        <w:tc>
          <w:tcPr>
            <w:tcW w:w="2171" w:type="dxa"/>
          </w:tcPr>
          <w:p w14:paraId="02B88EF1" w14:textId="77777777" w:rsidR="00C401F5" w:rsidRPr="00C401F5" w:rsidRDefault="00C401F5" w:rsidP="00C401F5">
            <w:pPr>
              <w:pStyle w:val="Brezrazmikov"/>
              <w:rPr>
                <w:rFonts w:cstheme="minorHAnsi"/>
              </w:rPr>
            </w:pPr>
            <w:sdt>
              <w:sdtPr>
                <w:rPr>
                  <w:rFonts w:cstheme="minorHAnsi"/>
                </w:rPr>
                <w:id w:val="-153248670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548138096"/>
            <w:placeholder>
              <w:docPart w:val="BE2495FDEFCD4E7B9AE92BE7E10873BF"/>
            </w:placeholder>
            <w:showingPlcHdr/>
            <w:text/>
          </w:sdtPr>
          <w:sdtContent>
            <w:tc>
              <w:tcPr>
                <w:tcW w:w="0" w:type="auto"/>
              </w:tcPr>
              <w:p w14:paraId="7D505989"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4A1FEDC7" w14:textId="77777777" w:rsidTr="002359F9">
        <w:tc>
          <w:tcPr>
            <w:tcW w:w="5665" w:type="dxa"/>
            <w:shd w:val="clear" w:color="auto" w:fill="auto"/>
          </w:tcPr>
          <w:p w14:paraId="0DBC3F22" w14:textId="77777777" w:rsidR="00C401F5" w:rsidRPr="00C401F5" w:rsidRDefault="00C401F5" w:rsidP="00C401F5">
            <w:pPr>
              <w:pStyle w:val="Brezrazmikov"/>
              <w:rPr>
                <w:rFonts w:cstheme="minorHAnsi"/>
              </w:rPr>
            </w:pPr>
          </w:p>
        </w:tc>
        <w:tc>
          <w:tcPr>
            <w:tcW w:w="2171" w:type="dxa"/>
          </w:tcPr>
          <w:p w14:paraId="09CEAA69" w14:textId="77777777" w:rsidR="00C401F5" w:rsidRPr="00C401F5" w:rsidRDefault="00C401F5" w:rsidP="00C401F5">
            <w:pPr>
              <w:pStyle w:val="Brezrazmikov"/>
              <w:rPr>
                <w:rFonts w:cstheme="minorHAnsi"/>
              </w:rPr>
            </w:pPr>
            <w:sdt>
              <w:sdtPr>
                <w:rPr>
                  <w:rFonts w:cstheme="minorHAnsi"/>
                </w:rPr>
                <w:id w:val="-82666702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1715055"/>
            <w:placeholder>
              <w:docPart w:val="55827557D7244A628172FD0223C61354"/>
            </w:placeholder>
            <w:showingPlcHdr/>
            <w:text/>
          </w:sdtPr>
          <w:sdtContent>
            <w:tc>
              <w:tcPr>
                <w:tcW w:w="0" w:type="auto"/>
              </w:tcPr>
              <w:p w14:paraId="586C3451"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756A11D5" w14:textId="77777777" w:rsidTr="002359F9">
        <w:tc>
          <w:tcPr>
            <w:tcW w:w="5665" w:type="dxa"/>
            <w:shd w:val="clear" w:color="auto" w:fill="auto"/>
          </w:tcPr>
          <w:p w14:paraId="45F1C9C7" w14:textId="5554BF70" w:rsidR="00C401F5" w:rsidRPr="00C401F5" w:rsidRDefault="00C401F5" w:rsidP="00C401F5">
            <w:pPr>
              <w:pStyle w:val="Brezrazmikov"/>
              <w:rPr>
                <w:rFonts w:cstheme="minorHAnsi"/>
              </w:rPr>
            </w:pPr>
            <w:r w:rsidRPr="00C401F5">
              <w:rPr>
                <w:rFonts w:cstheme="minorHAnsi"/>
              </w:rPr>
              <w:t>Pnevmatike dim. 15.-25, polnjene s poliuretansko peno proti predrtju</w:t>
            </w:r>
          </w:p>
        </w:tc>
        <w:tc>
          <w:tcPr>
            <w:tcW w:w="2171" w:type="dxa"/>
          </w:tcPr>
          <w:p w14:paraId="67D6B301" w14:textId="77777777" w:rsidR="00C401F5" w:rsidRPr="00C401F5" w:rsidRDefault="00C401F5" w:rsidP="00C401F5">
            <w:pPr>
              <w:pStyle w:val="Brezrazmikov"/>
              <w:rPr>
                <w:rFonts w:cstheme="minorHAnsi"/>
              </w:rPr>
            </w:pPr>
            <w:sdt>
              <w:sdtPr>
                <w:rPr>
                  <w:rFonts w:cstheme="minorHAnsi"/>
                </w:rPr>
                <w:id w:val="36742311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087342159"/>
            <w:placeholder>
              <w:docPart w:val="F1A752D590F64C5A8CADDE05120D80EC"/>
            </w:placeholder>
            <w:showingPlcHdr/>
            <w:text/>
          </w:sdtPr>
          <w:sdtContent>
            <w:tc>
              <w:tcPr>
                <w:tcW w:w="0" w:type="auto"/>
              </w:tcPr>
              <w:p w14:paraId="329E13CB"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1AD2DC8" w14:textId="77777777" w:rsidTr="002359F9">
        <w:tc>
          <w:tcPr>
            <w:tcW w:w="5665" w:type="dxa"/>
            <w:shd w:val="clear" w:color="auto" w:fill="auto"/>
          </w:tcPr>
          <w:p w14:paraId="013B1656" w14:textId="2F41144A" w:rsidR="00C401F5" w:rsidRPr="00C401F5" w:rsidRDefault="00C401F5" w:rsidP="00C401F5">
            <w:pPr>
              <w:pStyle w:val="Brezrazmikov"/>
              <w:rPr>
                <w:rFonts w:cstheme="minorHAnsi"/>
              </w:rPr>
            </w:pPr>
            <w:r w:rsidRPr="00C401F5">
              <w:rPr>
                <w:rFonts w:cstheme="minorHAnsi"/>
              </w:rPr>
              <w:t>Prednji in zadnji blatniki</w:t>
            </w:r>
          </w:p>
        </w:tc>
        <w:tc>
          <w:tcPr>
            <w:tcW w:w="2171" w:type="dxa"/>
          </w:tcPr>
          <w:p w14:paraId="52D4A1C1" w14:textId="77777777" w:rsidR="00C401F5" w:rsidRPr="00C401F5" w:rsidRDefault="00C401F5" w:rsidP="00C401F5">
            <w:pPr>
              <w:pStyle w:val="Brezrazmikov"/>
              <w:rPr>
                <w:rFonts w:cstheme="minorHAnsi"/>
              </w:rPr>
            </w:pPr>
            <w:sdt>
              <w:sdtPr>
                <w:rPr>
                  <w:rFonts w:cstheme="minorHAnsi"/>
                </w:rPr>
                <w:id w:val="-31194019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607424278"/>
            <w:placeholder>
              <w:docPart w:val="243A73CE39BD4E31A64FC7DB0B9AB214"/>
            </w:placeholder>
            <w:showingPlcHdr/>
            <w:text/>
          </w:sdtPr>
          <w:sdtContent>
            <w:tc>
              <w:tcPr>
                <w:tcW w:w="0" w:type="auto"/>
              </w:tcPr>
              <w:p w14:paraId="424E5204"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7D442049" w14:textId="77777777" w:rsidTr="002359F9">
        <w:tc>
          <w:tcPr>
            <w:tcW w:w="5665" w:type="dxa"/>
            <w:shd w:val="clear" w:color="auto" w:fill="auto"/>
          </w:tcPr>
          <w:p w14:paraId="7BC232AF" w14:textId="6EB4243C" w:rsidR="00C401F5" w:rsidRPr="00C401F5" w:rsidRDefault="00C401F5" w:rsidP="00C401F5">
            <w:pPr>
              <w:pStyle w:val="Brezrazmikov"/>
              <w:rPr>
                <w:rFonts w:cstheme="minorHAnsi"/>
              </w:rPr>
            </w:pPr>
            <w:r w:rsidRPr="00C401F5">
              <w:rPr>
                <w:rFonts w:cstheme="minorHAnsi"/>
              </w:rPr>
              <w:t>Avtomatski centralni mazalni sistem</w:t>
            </w:r>
          </w:p>
        </w:tc>
        <w:tc>
          <w:tcPr>
            <w:tcW w:w="2171" w:type="dxa"/>
          </w:tcPr>
          <w:p w14:paraId="641F6C64" w14:textId="77777777" w:rsidR="00C401F5" w:rsidRPr="00C401F5" w:rsidRDefault="00C401F5" w:rsidP="00C401F5">
            <w:pPr>
              <w:pStyle w:val="Brezrazmikov"/>
              <w:rPr>
                <w:rFonts w:cstheme="minorHAnsi"/>
              </w:rPr>
            </w:pPr>
            <w:sdt>
              <w:sdtPr>
                <w:rPr>
                  <w:rFonts w:cstheme="minorHAnsi"/>
                </w:rPr>
                <w:id w:val="-98909587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135638909"/>
            <w:placeholder>
              <w:docPart w:val="3E00D8C821F14EE18E2929F608DFCE4F"/>
            </w:placeholder>
            <w:showingPlcHdr/>
            <w:text/>
          </w:sdtPr>
          <w:sdtContent>
            <w:tc>
              <w:tcPr>
                <w:tcW w:w="0" w:type="auto"/>
              </w:tcPr>
              <w:p w14:paraId="248E2C3F"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27BDB826" w14:textId="77777777" w:rsidTr="002359F9">
        <w:tc>
          <w:tcPr>
            <w:tcW w:w="5665" w:type="dxa"/>
            <w:shd w:val="clear" w:color="auto" w:fill="auto"/>
          </w:tcPr>
          <w:p w14:paraId="39978196" w14:textId="0FDF0B55" w:rsidR="00C401F5" w:rsidRPr="00C401F5" w:rsidRDefault="00C401F5" w:rsidP="00C401F5">
            <w:pPr>
              <w:pStyle w:val="Brezrazmikov"/>
              <w:rPr>
                <w:rFonts w:cstheme="minorHAnsi"/>
              </w:rPr>
            </w:pPr>
            <w:r w:rsidRPr="00C401F5">
              <w:rPr>
                <w:rFonts w:cstheme="minorHAnsi"/>
              </w:rPr>
              <w:t>LED opozorilna luč na kabini</w:t>
            </w:r>
          </w:p>
        </w:tc>
        <w:tc>
          <w:tcPr>
            <w:tcW w:w="2171" w:type="dxa"/>
          </w:tcPr>
          <w:p w14:paraId="04533515" w14:textId="77777777" w:rsidR="00C401F5" w:rsidRPr="00C401F5" w:rsidRDefault="00C401F5" w:rsidP="00C401F5">
            <w:pPr>
              <w:pStyle w:val="Brezrazmikov"/>
              <w:rPr>
                <w:rFonts w:cstheme="minorHAnsi"/>
              </w:rPr>
            </w:pPr>
            <w:sdt>
              <w:sdtPr>
                <w:rPr>
                  <w:rFonts w:cstheme="minorHAnsi"/>
                </w:rPr>
                <w:id w:val="-169445571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29737140"/>
            <w:placeholder>
              <w:docPart w:val="09A99C6257E848D98F390B3A7C0A56B8"/>
            </w:placeholder>
            <w:showingPlcHdr/>
            <w:text/>
          </w:sdtPr>
          <w:sdtContent>
            <w:tc>
              <w:tcPr>
                <w:tcW w:w="0" w:type="auto"/>
              </w:tcPr>
              <w:p w14:paraId="07281517"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173E7146" w14:textId="77777777" w:rsidTr="002359F9">
        <w:tc>
          <w:tcPr>
            <w:tcW w:w="5665" w:type="dxa"/>
            <w:shd w:val="clear" w:color="auto" w:fill="auto"/>
          </w:tcPr>
          <w:p w14:paraId="344E4466" w14:textId="7AC28754" w:rsidR="00C401F5" w:rsidRPr="00C401F5" w:rsidRDefault="00C401F5" w:rsidP="00C401F5">
            <w:pPr>
              <w:pStyle w:val="Brezrazmikov"/>
              <w:rPr>
                <w:rFonts w:cstheme="minorHAnsi"/>
              </w:rPr>
            </w:pPr>
            <w:r w:rsidRPr="00C401F5">
              <w:rPr>
                <w:rFonts w:cstheme="minorHAnsi"/>
              </w:rPr>
              <w:t>LED delovne luči, min. 2 spredaj in min. 2 zadaj</w:t>
            </w:r>
          </w:p>
        </w:tc>
        <w:tc>
          <w:tcPr>
            <w:tcW w:w="2171" w:type="dxa"/>
          </w:tcPr>
          <w:p w14:paraId="39A2D88B" w14:textId="77777777" w:rsidR="00C401F5" w:rsidRPr="00C401F5" w:rsidRDefault="00C401F5" w:rsidP="00C401F5">
            <w:pPr>
              <w:pStyle w:val="Brezrazmikov"/>
              <w:rPr>
                <w:rFonts w:cstheme="minorHAnsi"/>
              </w:rPr>
            </w:pPr>
            <w:sdt>
              <w:sdtPr>
                <w:rPr>
                  <w:rFonts w:cstheme="minorHAnsi"/>
                </w:rPr>
                <w:id w:val="-159092332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08025048"/>
            <w:placeholder>
              <w:docPart w:val="471F65DD5436452FA54C5910D7B604F2"/>
            </w:placeholder>
            <w:showingPlcHdr/>
            <w:text/>
          </w:sdtPr>
          <w:sdtContent>
            <w:tc>
              <w:tcPr>
                <w:tcW w:w="0" w:type="auto"/>
              </w:tcPr>
              <w:p w14:paraId="375A1E05"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0159802" w14:textId="77777777" w:rsidTr="002359F9">
        <w:tc>
          <w:tcPr>
            <w:tcW w:w="5665" w:type="dxa"/>
            <w:shd w:val="clear" w:color="auto" w:fill="auto"/>
          </w:tcPr>
          <w:p w14:paraId="518C3A88" w14:textId="13CE9E59" w:rsidR="00C401F5" w:rsidRPr="00C401F5" w:rsidRDefault="00C401F5" w:rsidP="00C401F5">
            <w:pPr>
              <w:pStyle w:val="Brezrazmikov"/>
              <w:rPr>
                <w:rFonts w:cstheme="minorHAnsi"/>
                <w:b/>
                <w:bCs/>
              </w:rPr>
            </w:pPr>
            <w:r w:rsidRPr="00C401F5">
              <w:rPr>
                <w:rFonts w:cstheme="minorHAnsi"/>
              </w:rPr>
              <w:t xml:space="preserve">2 kameri, 1 zadaj za vzvratno vožnjo in 1 spredaj za vpogled v žlico za visoki </w:t>
            </w:r>
            <w:proofErr w:type="spellStart"/>
            <w:r w:rsidRPr="00C401F5">
              <w:rPr>
                <w:rFonts w:cstheme="minorHAnsi"/>
              </w:rPr>
              <w:t>iztres</w:t>
            </w:r>
            <w:proofErr w:type="spellEnd"/>
          </w:p>
        </w:tc>
        <w:tc>
          <w:tcPr>
            <w:tcW w:w="2171" w:type="dxa"/>
          </w:tcPr>
          <w:p w14:paraId="0BAE64C7" w14:textId="77777777" w:rsidR="00C401F5" w:rsidRPr="00C401F5" w:rsidRDefault="00C401F5" w:rsidP="00C401F5">
            <w:pPr>
              <w:pStyle w:val="Brezrazmikov"/>
              <w:rPr>
                <w:rFonts w:cstheme="minorHAnsi"/>
                <w:b/>
                <w:bCs/>
              </w:rPr>
            </w:pPr>
            <w:sdt>
              <w:sdtPr>
                <w:rPr>
                  <w:rFonts w:cstheme="minorHAnsi"/>
                </w:rPr>
                <w:id w:val="77159723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533086714"/>
            <w:placeholder>
              <w:docPart w:val="AB47AA73719245EE8E2B813C61180B19"/>
            </w:placeholder>
            <w:showingPlcHdr/>
            <w:text/>
          </w:sdtPr>
          <w:sdtContent>
            <w:tc>
              <w:tcPr>
                <w:tcW w:w="0" w:type="auto"/>
              </w:tcPr>
              <w:p w14:paraId="3C5CD2F3" w14:textId="77777777" w:rsidR="00C401F5" w:rsidRPr="00C401F5" w:rsidRDefault="00C401F5" w:rsidP="00C401F5">
                <w:pPr>
                  <w:pStyle w:val="Brezrazmikov"/>
                  <w:rPr>
                    <w:rFonts w:cstheme="minorHAnsi"/>
                    <w:b/>
                    <w:bCs/>
                  </w:rPr>
                </w:pPr>
                <w:r w:rsidRPr="00C401F5">
                  <w:rPr>
                    <w:rStyle w:val="Besedilooznabemesta"/>
                    <w:rFonts w:cstheme="minorHAnsi"/>
                  </w:rPr>
                  <w:t>Vpišite besedilo.</w:t>
                </w:r>
              </w:p>
            </w:tc>
          </w:sdtContent>
        </w:sdt>
      </w:tr>
      <w:tr w:rsidR="00C401F5" w:rsidRPr="00C401F5" w14:paraId="3BCA73E6" w14:textId="77777777" w:rsidTr="002359F9">
        <w:tc>
          <w:tcPr>
            <w:tcW w:w="5665" w:type="dxa"/>
            <w:shd w:val="clear" w:color="auto" w:fill="auto"/>
          </w:tcPr>
          <w:p w14:paraId="6775557F" w14:textId="789D877B" w:rsidR="00C401F5" w:rsidRPr="00C401F5" w:rsidRDefault="00C401F5" w:rsidP="00C401F5">
            <w:pPr>
              <w:pStyle w:val="Brezrazmikov"/>
              <w:rPr>
                <w:rFonts w:cstheme="minorHAnsi"/>
              </w:rPr>
            </w:pPr>
            <w:r w:rsidRPr="00C401F5">
              <w:rPr>
                <w:rFonts w:cstheme="minorHAnsi"/>
              </w:rPr>
              <w:t>Zaboj za orodje z orodjem za dnevno vzdrževanje</w:t>
            </w:r>
          </w:p>
        </w:tc>
        <w:tc>
          <w:tcPr>
            <w:tcW w:w="2171" w:type="dxa"/>
          </w:tcPr>
          <w:p w14:paraId="1B5DE200" w14:textId="77777777" w:rsidR="00C401F5" w:rsidRPr="00C401F5" w:rsidRDefault="00C401F5" w:rsidP="00C401F5">
            <w:pPr>
              <w:pStyle w:val="Brezrazmikov"/>
              <w:rPr>
                <w:rFonts w:cstheme="minorHAnsi"/>
              </w:rPr>
            </w:pPr>
            <w:sdt>
              <w:sdtPr>
                <w:rPr>
                  <w:rFonts w:cstheme="minorHAnsi"/>
                </w:rPr>
                <w:id w:val="146069279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356426123"/>
            <w:placeholder>
              <w:docPart w:val="A765457801C54A8ABCCAB28F5B829700"/>
            </w:placeholder>
            <w:showingPlcHdr/>
            <w:text/>
          </w:sdtPr>
          <w:sdtContent>
            <w:tc>
              <w:tcPr>
                <w:tcW w:w="0" w:type="auto"/>
              </w:tcPr>
              <w:p w14:paraId="7BB3CCF3"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192342CF" w14:textId="77777777" w:rsidTr="002359F9">
        <w:tc>
          <w:tcPr>
            <w:tcW w:w="5665" w:type="dxa"/>
            <w:shd w:val="clear" w:color="auto" w:fill="auto"/>
          </w:tcPr>
          <w:p w14:paraId="60CD0E80" w14:textId="4E638101" w:rsidR="00C401F5" w:rsidRPr="00C401F5" w:rsidRDefault="00C401F5" w:rsidP="00C401F5">
            <w:pPr>
              <w:pStyle w:val="Brezrazmikov"/>
              <w:rPr>
                <w:rFonts w:cstheme="minorHAnsi"/>
              </w:rPr>
            </w:pPr>
            <w:r w:rsidRPr="00C401F5">
              <w:rPr>
                <w:rFonts w:cstheme="minorHAnsi"/>
              </w:rPr>
              <w:t>Pokrov rezervoarja goriva s ključavnico</w:t>
            </w:r>
          </w:p>
        </w:tc>
        <w:tc>
          <w:tcPr>
            <w:tcW w:w="2171" w:type="dxa"/>
          </w:tcPr>
          <w:p w14:paraId="35B23D6F" w14:textId="77777777" w:rsidR="00C401F5" w:rsidRPr="00C401F5" w:rsidRDefault="00C401F5" w:rsidP="00C401F5">
            <w:pPr>
              <w:pStyle w:val="Brezrazmikov"/>
              <w:rPr>
                <w:rFonts w:cstheme="minorHAnsi"/>
              </w:rPr>
            </w:pPr>
            <w:sdt>
              <w:sdtPr>
                <w:rPr>
                  <w:rFonts w:cstheme="minorHAnsi"/>
                </w:rPr>
                <w:id w:val="39717636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744381737"/>
            <w:placeholder>
              <w:docPart w:val="47D1820D18644F839B63E2CE6C1D13A4"/>
            </w:placeholder>
            <w:showingPlcHdr/>
            <w:text/>
          </w:sdtPr>
          <w:sdtContent>
            <w:tc>
              <w:tcPr>
                <w:tcW w:w="0" w:type="auto"/>
              </w:tcPr>
              <w:p w14:paraId="11EBAB9C"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40BAEEA8" w14:textId="77777777" w:rsidTr="002359F9">
        <w:tc>
          <w:tcPr>
            <w:tcW w:w="5665" w:type="dxa"/>
            <w:shd w:val="clear" w:color="auto" w:fill="auto"/>
          </w:tcPr>
          <w:p w14:paraId="78C6CF72" w14:textId="5A58DF00" w:rsidR="00C401F5" w:rsidRPr="00C401F5" w:rsidRDefault="00C401F5" w:rsidP="00C401F5">
            <w:pPr>
              <w:pStyle w:val="Brezrazmikov"/>
              <w:rPr>
                <w:rFonts w:cstheme="minorHAnsi"/>
              </w:rPr>
            </w:pPr>
            <w:r w:rsidRPr="00C401F5">
              <w:rPr>
                <w:rFonts w:cstheme="minorHAnsi"/>
              </w:rPr>
              <w:t>Mehanska zaščita proti kraji goriva</w:t>
            </w:r>
          </w:p>
        </w:tc>
        <w:tc>
          <w:tcPr>
            <w:tcW w:w="2171" w:type="dxa"/>
          </w:tcPr>
          <w:p w14:paraId="7E1136DB" w14:textId="77777777" w:rsidR="00C401F5" w:rsidRPr="00C401F5" w:rsidRDefault="00C401F5" w:rsidP="00C401F5">
            <w:pPr>
              <w:pStyle w:val="Brezrazmikov"/>
              <w:rPr>
                <w:rFonts w:cstheme="minorHAnsi"/>
              </w:rPr>
            </w:pPr>
            <w:sdt>
              <w:sdtPr>
                <w:rPr>
                  <w:rFonts w:cstheme="minorHAnsi"/>
                </w:rPr>
                <w:id w:val="-193058111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364063570"/>
            <w:placeholder>
              <w:docPart w:val="00C281C5CCAF41C29B3375C13B6E84F0"/>
            </w:placeholder>
            <w:showingPlcHdr/>
            <w:text/>
          </w:sdtPr>
          <w:sdtContent>
            <w:tc>
              <w:tcPr>
                <w:tcW w:w="0" w:type="auto"/>
              </w:tcPr>
              <w:p w14:paraId="757265DE"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11D4874" w14:textId="77777777" w:rsidTr="002359F9">
        <w:tc>
          <w:tcPr>
            <w:tcW w:w="5665" w:type="dxa"/>
            <w:shd w:val="clear" w:color="auto" w:fill="auto"/>
          </w:tcPr>
          <w:p w14:paraId="5E628A5B" w14:textId="1E6FE276" w:rsidR="00C401F5" w:rsidRPr="00C401F5" w:rsidRDefault="00C401F5" w:rsidP="00C401F5">
            <w:pPr>
              <w:pStyle w:val="Brezrazmikov"/>
              <w:rPr>
                <w:rFonts w:cstheme="minorHAnsi"/>
              </w:rPr>
            </w:pPr>
            <w:r w:rsidRPr="00C401F5">
              <w:rPr>
                <w:rFonts w:cstheme="minorHAnsi"/>
              </w:rPr>
              <w:t>Gasilni aparat</w:t>
            </w:r>
          </w:p>
        </w:tc>
        <w:tc>
          <w:tcPr>
            <w:tcW w:w="2171" w:type="dxa"/>
          </w:tcPr>
          <w:p w14:paraId="0562B169" w14:textId="77777777" w:rsidR="00C401F5" w:rsidRPr="00C401F5" w:rsidRDefault="00C401F5" w:rsidP="00C401F5">
            <w:pPr>
              <w:pStyle w:val="Brezrazmikov"/>
              <w:rPr>
                <w:rFonts w:cstheme="minorHAnsi"/>
              </w:rPr>
            </w:pPr>
            <w:sdt>
              <w:sdtPr>
                <w:rPr>
                  <w:rFonts w:cstheme="minorHAnsi"/>
                </w:rPr>
                <w:id w:val="188706016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09362635"/>
            <w:placeholder>
              <w:docPart w:val="856A87D9EF2E4C0DAF680E0A4929E8F6"/>
            </w:placeholder>
            <w:showingPlcHdr/>
            <w:text/>
          </w:sdtPr>
          <w:sdtContent>
            <w:tc>
              <w:tcPr>
                <w:tcW w:w="0" w:type="auto"/>
              </w:tcPr>
              <w:p w14:paraId="363CAF49"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6A1892AC" w14:textId="77777777" w:rsidTr="002359F9">
        <w:tc>
          <w:tcPr>
            <w:tcW w:w="5665" w:type="dxa"/>
            <w:shd w:val="clear" w:color="auto" w:fill="auto"/>
          </w:tcPr>
          <w:p w14:paraId="6B71682C" w14:textId="454F8C14" w:rsidR="00C401F5" w:rsidRPr="00C401F5" w:rsidRDefault="00C401F5" w:rsidP="00C401F5">
            <w:pPr>
              <w:pStyle w:val="Brezrazmikov"/>
              <w:rPr>
                <w:rFonts w:cstheme="minorHAnsi"/>
              </w:rPr>
            </w:pPr>
            <w:r w:rsidRPr="00C401F5">
              <w:rPr>
                <w:rFonts w:cstheme="minorHAnsi"/>
              </w:rPr>
              <w:t>Sistem kodnega varovanja vžiga stroja (proti tatvini)</w:t>
            </w:r>
          </w:p>
        </w:tc>
        <w:tc>
          <w:tcPr>
            <w:tcW w:w="2171" w:type="dxa"/>
          </w:tcPr>
          <w:p w14:paraId="78B65E9C" w14:textId="77777777" w:rsidR="00C401F5" w:rsidRPr="00C401F5" w:rsidRDefault="00C401F5" w:rsidP="00C401F5">
            <w:pPr>
              <w:pStyle w:val="Brezrazmikov"/>
              <w:rPr>
                <w:rFonts w:cstheme="minorHAnsi"/>
              </w:rPr>
            </w:pPr>
            <w:sdt>
              <w:sdtPr>
                <w:rPr>
                  <w:rFonts w:cstheme="minorHAnsi"/>
                </w:rPr>
                <w:id w:val="1204294721"/>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14152644"/>
            <w:placeholder>
              <w:docPart w:val="FE18B40C44934E8CBCC155FDC4236D21"/>
            </w:placeholder>
            <w:showingPlcHdr/>
            <w:text/>
          </w:sdtPr>
          <w:sdtContent>
            <w:tc>
              <w:tcPr>
                <w:tcW w:w="0" w:type="auto"/>
              </w:tcPr>
              <w:p w14:paraId="075885FB"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5B7306DF" w14:textId="77777777" w:rsidTr="002359F9">
        <w:tc>
          <w:tcPr>
            <w:tcW w:w="5665" w:type="dxa"/>
            <w:shd w:val="clear" w:color="auto" w:fill="auto"/>
          </w:tcPr>
          <w:p w14:paraId="4BBFBBEE" w14:textId="17BDB27C" w:rsidR="00C401F5" w:rsidRPr="00C401F5" w:rsidRDefault="00C401F5" w:rsidP="00C401F5">
            <w:pPr>
              <w:pStyle w:val="Brezrazmikov"/>
              <w:rPr>
                <w:rFonts w:cstheme="minorHAnsi"/>
              </w:rPr>
            </w:pPr>
            <w:r w:rsidRPr="00C401F5">
              <w:rPr>
                <w:rFonts w:cstheme="minorHAnsi"/>
              </w:rPr>
              <w:t>Digitalni nadzorni sistem stroja za oddaljeno spremljanje lokacije, delovnih ur, servisa</w:t>
            </w:r>
          </w:p>
        </w:tc>
        <w:tc>
          <w:tcPr>
            <w:tcW w:w="2171" w:type="dxa"/>
          </w:tcPr>
          <w:p w14:paraId="1599856F" w14:textId="77777777" w:rsidR="00C401F5" w:rsidRPr="00C401F5" w:rsidRDefault="00C401F5" w:rsidP="00C401F5">
            <w:pPr>
              <w:pStyle w:val="Brezrazmikov"/>
              <w:rPr>
                <w:rFonts w:cstheme="minorHAnsi"/>
              </w:rPr>
            </w:pPr>
            <w:sdt>
              <w:sdtPr>
                <w:rPr>
                  <w:rFonts w:cstheme="minorHAnsi"/>
                </w:rPr>
                <w:id w:val="-37300109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830344343"/>
            <w:placeholder>
              <w:docPart w:val="5F02181BF35C4DCC9D7B89AF0128ADD7"/>
            </w:placeholder>
            <w:showingPlcHdr/>
            <w:text/>
          </w:sdtPr>
          <w:sdtContent>
            <w:tc>
              <w:tcPr>
                <w:tcW w:w="0" w:type="auto"/>
              </w:tcPr>
              <w:p w14:paraId="3DA0C359"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C401F5" w:rsidRPr="00C401F5" w14:paraId="121C8026" w14:textId="77777777" w:rsidTr="002359F9">
        <w:tc>
          <w:tcPr>
            <w:tcW w:w="5665" w:type="dxa"/>
            <w:shd w:val="clear" w:color="auto" w:fill="auto"/>
          </w:tcPr>
          <w:p w14:paraId="66DB752C" w14:textId="63750301" w:rsidR="00C401F5" w:rsidRPr="00C401F5" w:rsidRDefault="00C401F5" w:rsidP="00C401F5">
            <w:pPr>
              <w:pStyle w:val="Brezrazmikov"/>
              <w:rPr>
                <w:rFonts w:cstheme="minorHAnsi"/>
              </w:rPr>
            </w:pPr>
            <w:r w:rsidRPr="00C401F5">
              <w:rPr>
                <w:rFonts w:cstheme="minorHAnsi"/>
              </w:rPr>
              <w:t>Poreklo: EU</w:t>
            </w:r>
          </w:p>
        </w:tc>
        <w:tc>
          <w:tcPr>
            <w:tcW w:w="2171" w:type="dxa"/>
          </w:tcPr>
          <w:p w14:paraId="0C2B02DD" w14:textId="77777777" w:rsidR="00C401F5" w:rsidRPr="00C401F5" w:rsidRDefault="00C401F5" w:rsidP="00C401F5">
            <w:pPr>
              <w:pStyle w:val="Brezrazmikov"/>
              <w:rPr>
                <w:rFonts w:cstheme="minorHAnsi"/>
              </w:rPr>
            </w:pPr>
            <w:sdt>
              <w:sdtPr>
                <w:rPr>
                  <w:rFonts w:cstheme="minorHAnsi"/>
                </w:rPr>
                <w:id w:val="147501717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472526077"/>
            <w:placeholder>
              <w:docPart w:val="3390A41DE0854D96825F35EA50F6F130"/>
            </w:placeholder>
            <w:showingPlcHdr/>
            <w:text/>
          </w:sdtPr>
          <w:sdtContent>
            <w:tc>
              <w:tcPr>
                <w:tcW w:w="0" w:type="auto"/>
              </w:tcPr>
              <w:p w14:paraId="69197EA5" w14:textId="77777777" w:rsidR="00C401F5" w:rsidRPr="00C401F5" w:rsidRDefault="00C401F5" w:rsidP="00C401F5">
                <w:pPr>
                  <w:pStyle w:val="Brezrazmikov"/>
                  <w:rPr>
                    <w:rFonts w:cstheme="minorHAnsi"/>
                  </w:rPr>
                </w:pPr>
                <w:r w:rsidRPr="00C401F5">
                  <w:rPr>
                    <w:rStyle w:val="Besedilooznabemesta"/>
                    <w:rFonts w:cstheme="minorHAnsi"/>
                  </w:rPr>
                  <w:t>Vpišite besedilo.</w:t>
                </w:r>
              </w:p>
            </w:tc>
          </w:sdtContent>
        </w:sdt>
      </w:tr>
      <w:tr w:rsidR="00A916BB" w:rsidRPr="00C401F5" w14:paraId="031FD544" w14:textId="77777777" w:rsidTr="002359F9">
        <w:tc>
          <w:tcPr>
            <w:tcW w:w="5665" w:type="dxa"/>
            <w:shd w:val="clear" w:color="auto" w:fill="auto"/>
          </w:tcPr>
          <w:p w14:paraId="1BF546AE" w14:textId="77777777" w:rsidR="00A916BB" w:rsidRPr="00C401F5" w:rsidRDefault="00A916BB" w:rsidP="002359F9">
            <w:pPr>
              <w:pStyle w:val="Brezrazmikov"/>
              <w:rPr>
                <w:rFonts w:cstheme="minorHAnsi"/>
                <w:b/>
                <w:bCs/>
              </w:rPr>
            </w:pPr>
            <w:r w:rsidRPr="00C401F5">
              <w:rPr>
                <w:rFonts w:cstheme="minorHAnsi"/>
                <w:b/>
                <w:bCs/>
              </w:rPr>
              <w:t>DOKUMENTACIJA OB PREDAJI</w:t>
            </w:r>
          </w:p>
        </w:tc>
        <w:tc>
          <w:tcPr>
            <w:tcW w:w="2171" w:type="dxa"/>
          </w:tcPr>
          <w:p w14:paraId="2BA52F12" w14:textId="77777777" w:rsidR="00A916BB" w:rsidRPr="00C401F5" w:rsidRDefault="00A916BB" w:rsidP="002359F9">
            <w:pPr>
              <w:pStyle w:val="Brezrazmikov"/>
              <w:rPr>
                <w:rFonts w:cstheme="minorHAnsi"/>
                <w:b/>
                <w:bCs/>
              </w:rPr>
            </w:pPr>
          </w:p>
        </w:tc>
        <w:tc>
          <w:tcPr>
            <w:tcW w:w="0" w:type="auto"/>
          </w:tcPr>
          <w:p w14:paraId="7B0B7F4E" w14:textId="77777777" w:rsidR="00A916BB" w:rsidRPr="00C401F5" w:rsidRDefault="00A916BB" w:rsidP="002359F9">
            <w:pPr>
              <w:pStyle w:val="Brezrazmikov"/>
              <w:rPr>
                <w:rFonts w:cstheme="minorHAnsi"/>
                <w:b/>
                <w:bCs/>
              </w:rPr>
            </w:pPr>
          </w:p>
        </w:tc>
      </w:tr>
      <w:tr w:rsidR="00A916BB" w:rsidRPr="00C401F5" w14:paraId="442DDA6C" w14:textId="77777777" w:rsidTr="002359F9">
        <w:tc>
          <w:tcPr>
            <w:tcW w:w="5665" w:type="dxa"/>
            <w:shd w:val="clear" w:color="auto" w:fill="auto"/>
          </w:tcPr>
          <w:p w14:paraId="774543FA" w14:textId="77777777" w:rsidR="00A916BB" w:rsidRPr="00C401F5" w:rsidRDefault="00A916BB" w:rsidP="002359F9">
            <w:pPr>
              <w:pStyle w:val="Brezrazmikov"/>
              <w:rPr>
                <w:rFonts w:cstheme="minorHAnsi"/>
              </w:rPr>
            </w:pPr>
            <w:r w:rsidRPr="00C401F5">
              <w:rPr>
                <w:rFonts w:cstheme="minorHAnsi"/>
              </w:rPr>
              <w:t>Navodila za uporabo in vzdrževanje v slovenskem jeziku</w:t>
            </w:r>
          </w:p>
        </w:tc>
        <w:tc>
          <w:tcPr>
            <w:tcW w:w="2171" w:type="dxa"/>
          </w:tcPr>
          <w:p w14:paraId="374DC975" w14:textId="77777777" w:rsidR="00A916BB" w:rsidRPr="00C401F5" w:rsidRDefault="00A916BB" w:rsidP="002359F9">
            <w:pPr>
              <w:pStyle w:val="Brezrazmikov"/>
              <w:rPr>
                <w:rFonts w:cstheme="minorHAnsi"/>
              </w:rPr>
            </w:pPr>
            <w:sdt>
              <w:sdtPr>
                <w:rPr>
                  <w:rFonts w:cstheme="minorHAnsi"/>
                </w:rPr>
                <w:id w:val="-28880038"/>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337156154"/>
            <w:placeholder>
              <w:docPart w:val="5DD49FA7E82A4C828BB27C431D920B0E"/>
            </w:placeholder>
            <w:showingPlcHdr/>
            <w:text/>
          </w:sdtPr>
          <w:sdtContent>
            <w:tc>
              <w:tcPr>
                <w:tcW w:w="0" w:type="auto"/>
              </w:tcPr>
              <w:p w14:paraId="3E364CD2"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6205BC97" w14:textId="77777777" w:rsidTr="002359F9">
        <w:tc>
          <w:tcPr>
            <w:tcW w:w="5665" w:type="dxa"/>
            <w:shd w:val="clear" w:color="auto" w:fill="auto"/>
          </w:tcPr>
          <w:p w14:paraId="2E213BAD" w14:textId="77777777" w:rsidR="00A916BB" w:rsidRPr="00C401F5" w:rsidRDefault="00A916BB" w:rsidP="002359F9">
            <w:pPr>
              <w:pStyle w:val="Brezrazmikov"/>
              <w:rPr>
                <w:rFonts w:cstheme="minorHAnsi"/>
              </w:rPr>
            </w:pPr>
            <w:r w:rsidRPr="00C401F5">
              <w:rPr>
                <w:rFonts w:cstheme="minorHAnsi"/>
              </w:rPr>
              <w:t>Katalog rezervnih delov ali dostop do kataloga v elektronski obliki</w:t>
            </w:r>
          </w:p>
        </w:tc>
        <w:tc>
          <w:tcPr>
            <w:tcW w:w="2171" w:type="dxa"/>
          </w:tcPr>
          <w:p w14:paraId="4BFB188A" w14:textId="77777777" w:rsidR="00A916BB" w:rsidRPr="00C401F5" w:rsidRDefault="00A916BB" w:rsidP="002359F9">
            <w:pPr>
              <w:pStyle w:val="Brezrazmikov"/>
              <w:rPr>
                <w:rFonts w:cstheme="minorHAnsi"/>
              </w:rPr>
            </w:pPr>
            <w:sdt>
              <w:sdtPr>
                <w:rPr>
                  <w:rFonts w:cstheme="minorHAnsi"/>
                </w:rPr>
                <w:id w:val="-212483637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747030822"/>
            <w:placeholder>
              <w:docPart w:val="8A9DE3D7826E4A5E9E74CE40AF0D01E8"/>
            </w:placeholder>
            <w:showingPlcHdr/>
            <w:text/>
          </w:sdtPr>
          <w:sdtContent>
            <w:tc>
              <w:tcPr>
                <w:tcW w:w="0" w:type="auto"/>
              </w:tcPr>
              <w:p w14:paraId="7AE944EA"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50E24A59" w14:textId="77777777" w:rsidTr="002359F9">
        <w:tc>
          <w:tcPr>
            <w:tcW w:w="5665" w:type="dxa"/>
            <w:shd w:val="clear" w:color="auto" w:fill="auto"/>
          </w:tcPr>
          <w:p w14:paraId="1120E92A" w14:textId="77777777" w:rsidR="00A916BB" w:rsidRPr="00C401F5" w:rsidRDefault="00A916BB" w:rsidP="002359F9">
            <w:pPr>
              <w:pStyle w:val="Brezrazmikov"/>
              <w:rPr>
                <w:rFonts w:cstheme="minorHAnsi"/>
              </w:rPr>
            </w:pPr>
            <w:r w:rsidRPr="00C401F5">
              <w:rPr>
                <w:rFonts w:cstheme="minorHAnsi"/>
              </w:rPr>
              <w:lastRenderedPageBreak/>
              <w:t>CE Certifikat – izjava o skladnosti</w:t>
            </w:r>
          </w:p>
        </w:tc>
        <w:tc>
          <w:tcPr>
            <w:tcW w:w="2171" w:type="dxa"/>
          </w:tcPr>
          <w:p w14:paraId="369DB0D9" w14:textId="77777777" w:rsidR="00A916BB" w:rsidRPr="00C401F5" w:rsidRDefault="00A916BB" w:rsidP="002359F9">
            <w:pPr>
              <w:pStyle w:val="Brezrazmikov"/>
              <w:rPr>
                <w:rFonts w:cstheme="minorHAnsi"/>
                <w:b/>
                <w:bCs/>
              </w:rPr>
            </w:pPr>
            <w:sdt>
              <w:sdtPr>
                <w:rPr>
                  <w:rFonts w:cstheme="minorHAnsi"/>
                </w:rPr>
                <w:id w:val="-157596952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103405526"/>
            <w:placeholder>
              <w:docPart w:val="34A9E5F2CDFE404B8A92D7290B370C60"/>
            </w:placeholder>
            <w:showingPlcHdr/>
            <w:text/>
          </w:sdtPr>
          <w:sdtContent>
            <w:tc>
              <w:tcPr>
                <w:tcW w:w="0" w:type="auto"/>
              </w:tcPr>
              <w:p w14:paraId="5A963E56" w14:textId="77777777" w:rsidR="00A916BB" w:rsidRPr="00C401F5" w:rsidRDefault="00A916BB" w:rsidP="002359F9">
                <w:pPr>
                  <w:pStyle w:val="Brezrazmikov"/>
                  <w:rPr>
                    <w:rFonts w:cstheme="minorHAnsi"/>
                    <w:b/>
                    <w:bCs/>
                  </w:rPr>
                </w:pPr>
                <w:r w:rsidRPr="00C401F5">
                  <w:rPr>
                    <w:rStyle w:val="Besedilooznabemesta"/>
                    <w:rFonts w:cstheme="minorHAnsi"/>
                  </w:rPr>
                  <w:t>Vpišite besedilo.</w:t>
                </w:r>
              </w:p>
            </w:tc>
          </w:sdtContent>
        </w:sdt>
      </w:tr>
      <w:tr w:rsidR="00A916BB" w:rsidRPr="00C401F5" w14:paraId="1A1C20A3" w14:textId="77777777" w:rsidTr="002359F9">
        <w:tc>
          <w:tcPr>
            <w:tcW w:w="5665" w:type="dxa"/>
            <w:shd w:val="clear" w:color="auto" w:fill="auto"/>
          </w:tcPr>
          <w:p w14:paraId="144B21C2" w14:textId="77777777" w:rsidR="00A916BB" w:rsidRPr="00C401F5" w:rsidRDefault="00A916BB" w:rsidP="002359F9">
            <w:pPr>
              <w:pStyle w:val="Brezrazmikov"/>
              <w:rPr>
                <w:rFonts w:cstheme="minorHAnsi"/>
              </w:rPr>
            </w:pPr>
            <w:r w:rsidRPr="00C401F5">
              <w:rPr>
                <w:rFonts w:cstheme="minorHAnsi"/>
              </w:rPr>
              <w:t>Potrdilo o pregledu stroja pred pričetkom uporabe v skladu z Zakonom o varnosti in zdravju pri delu, izdano s strani izvajalca z veljavnim dovoljenjem v RS za preglede delovne opreme</w:t>
            </w:r>
          </w:p>
        </w:tc>
        <w:tc>
          <w:tcPr>
            <w:tcW w:w="2171" w:type="dxa"/>
          </w:tcPr>
          <w:p w14:paraId="215AD8C2" w14:textId="77777777" w:rsidR="00A916BB" w:rsidRPr="00C401F5" w:rsidRDefault="00A916BB" w:rsidP="002359F9">
            <w:pPr>
              <w:pStyle w:val="Brezrazmikov"/>
              <w:rPr>
                <w:rFonts w:cstheme="minorHAnsi"/>
              </w:rPr>
            </w:pPr>
            <w:sdt>
              <w:sdtPr>
                <w:rPr>
                  <w:rFonts w:cstheme="minorHAnsi"/>
                </w:rPr>
                <w:id w:val="156637754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019345371"/>
            <w:placeholder>
              <w:docPart w:val="83DB0036836D481D809BCBAD15D9F2BD"/>
            </w:placeholder>
            <w:showingPlcHdr/>
            <w:text/>
          </w:sdtPr>
          <w:sdtContent>
            <w:tc>
              <w:tcPr>
                <w:tcW w:w="0" w:type="auto"/>
              </w:tcPr>
              <w:p w14:paraId="353A56AE"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4D70BF05" w14:textId="77777777" w:rsidTr="002359F9">
        <w:tc>
          <w:tcPr>
            <w:tcW w:w="5665" w:type="dxa"/>
            <w:shd w:val="clear" w:color="auto" w:fill="auto"/>
          </w:tcPr>
          <w:p w14:paraId="441CD55F" w14:textId="77777777" w:rsidR="00A916BB" w:rsidRPr="00C401F5" w:rsidRDefault="00A916BB" w:rsidP="002359F9">
            <w:pPr>
              <w:pStyle w:val="Brezrazmikov"/>
              <w:rPr>
                <w:rFonts w:cstheme="minorHAnsi"/>
              </w:rPr>
            </w:pPr>
            <w:r w:rsidRPr="00C401F5">
              <w:rPr>
                <w:rFonts w:cstheme="minorHAnsi"/>
              </w:rPr>
              <w:t>Servisna knjiga</w:t>
            </w:r>
          </w:p>
        </w:tc>
        <w:tc>
          <w:tcPr>
            <w:tcW w:w="2171" w:type="dxa"/>
          </w:tcPr>
          <w:p w14:paraId="21327448" w14:textId="77777777" w:rsidR="00A916BB" w:rsidRPr="00C401F5" w:rsidRDefault="00A916BB" w:rsidP="002359F9">
            <w:pPr>
              <w:pStyle w:val="Brezrazmikov"/>
              <w:rPr>
                <w:rFonts w:cstheme="minorHAnsi"/>
              </w:rPr>
            </w:pPr>
            <w:sdt>
              <w:sdtPr>
                <w:rPr>
                  <w:rFonts w:cstheme="minorHAnsi"/>
                </w:rPr>
                <w:id w:val="47033502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22823823"/>
            <w:placeholder>
              <w:docPart w:val="466E17EDC00744F4B0C9047B8FAE6807"/>
            </w:placeholder>
            <w:showingPlcHdr/>
            <w:text/>
          </w:sdtPr>
          <w:sdtContent>
            <w:tc>
              <w:tcPr>
                <w:tcW w:w="0" w:type="auto"/>
              </w:tcPr>
              <w:p w14:paraId="27A3AEAC"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6E2EC971" w14:textId="77777777" w:rsidTr="002359F9">
        <w:tc>
          <w:tcPr>
            <w:tcW w:w="5665" w:type="dxa"/>
            <w:shd w:val="clear" w:color="auto" w:fill="auto"/>
          </w:tcPr>
          <w:p w14:paraId="795D080B" w14:textId="77777777" w:rsidR="00A916BB" w:rsidRPr="00C401F5" w:rsidRDefault="00A916BB" w:rsidP="002359F9">
            <w:pPr>
              <w:pStyle w:val="Brezrazmikov"/>
              <w:rPr>
                <w:rFonts w:cstheme="minorHAnsi"/>
              </w:rPr>
            </w:pPr>
            <w:r w:rsidRPr="00C401F5">
              <w:rPr>
                <w:rFonts w:cstheme="minorHAnsi"/>
              </w:rPr>
              <w:t>Servisni list</w:t>
            </w:r>
          </w:p>
        </w:tc>
        <w:tc>
          <w:tcPr>
            <w:tcW w:w="2171" w:type="dxa"/>
          </w:tcPr>
          <w:p w14:paraId="010A770D" w14:textId="77777777" w:rsidR="00A916BB" w:rsidRPr="00C401F5" w:rsidRDefault="00A916BB" w:rsidP="002359F9">
            <w:pPr>
              <w:pStyle w:val="Brezrazmikov"/>
              <w:rPr>
                <w:rFonts w:cstheme="minorHAnsi"/>
              </w:rPr>
            </w:pPr>
            <w:sdt>
              <w:sdtPr>
                <w:rPr>
                  <w:rFonts w:cstheme="minorHAnsi"/>
                </w:rPr>
                <w:id w:val="984347305"/>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71238717"/>
            <w:placeholder>
              <w:docPart w:val="8F2E7ADE6E084C0C9748820E312A24EE"/>
            </w:placeholder>
            <w:showingPlcHdr/>
            <w:text/>
          </w:sdtPr>
          <w:sdtContent>
            <w:tc>
              <w:tcPr>
                <w:tcW w:w="0" w:type="auto"/>
              </w:tcPr>
              <w:p w14:paraId="0985D450"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3E4FA746" w14:textId="77777777" w:rsidTr="002359F9">
        <w:tc>
          <w:tcPr>
            <w:tcW w:w="5665" w:type="dxa"/>
            <w:shd w:val="clear" w:color="auto" w:fill="auto"/>
          </w:tcPr>
          <w:p w14:paraId="13F2EB3A" w14:textId="77777777" w:rsidR="00A916BB" w:rsidRPr="00C401F5" w:rsidRDefault="00A916BB" w:rsidP="002359F9">
            <w:pPr>
              <w:pStyle w:val="Brezrazmikov"/>
              <w:rPr>
                <w:rFonts w:cstheme="minorHAnsi"/>
                <w:b/>
                <w:bCs/>
              </w:rPr>
            </w:pPr>
            <w:r w:rsidRPr="00C401F5">
              <w:rPr>
                <w:rFonts w:cstheme="minorHAnsi"/>
              </w:rPr>
              <w:t>Obratovano dovoljenje</w:t>
            </w:r>
          </w:p>
        </w:tc>
        <w:tc>
          <w:tcPr>
            <w:tcW w:w="2171" w:type="dxa"/>
          </w:tcPr>
          <w:p w14:paraId="6936D2FB" w14:textId="77777777" w:rsidR="00A916BB" w:rsidRPr="00C401F5" w:rsidRDefault="00A916BB" w:rsidP="002359F9">
            <w:pPr>
              <w:pStyle w:val="Brezrazmikov"/>
              <w:rPr>
                <w:rFonts w:cstheme="minorHAnsi"/>
                <w:b/>
                <w:bCs/>
              </w:rPr>
            </w:pPr>
            <w:sdt>
              <w:sdtPr>
                <w:rPr>
                  <w:rFonts w:cstheme="minorHAnsi"/>
                </w:rPr>
                <w:id w:val="-487019096"/>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68766179"/>
            <w:placeholder>
              <w:docPart w:val="086ABD5BC2404C9FABFB9BB8D4B75DD1"/>
            </w:placeholder>
            <w:showingPlcHdr/>
            <w:text/>
          </w:sdtPr>
          <w:sdtContent>
            <w:tc>
              <w:tcPr>
                <w:tcW w:w="0" w:type="auto"/>
              </w:tcPr>
              <w:p w14:paraId="7748C8E3" w14:textId="77777777" w:rsidR="00A916BB" w:rsidRPr="00C401F5" w:rsidRDefault="00A916BB" w:rsidP="002359F9">
                <w:pPr>
                  <w:pStyle w:val="Brezrazmikov"/>
                  <w:rPr>
                    <w:rFonts w:cstheme="minorHAnsi"/>
                    <w:b/>
                    <w:bCs/>
                  </w:rPr>
                </w:pPr>
                <w:r w:rsidRPr="00C401F5">
                  <w:rPr>
                    <w:rStyle w:val="Besedilooznabemesta"/>
                    <w:rFonts w:cstheme="minorHAnsi"/>
                  </w:rPr>
                  <w:t>Vpišite besedilo.</w:t>
                </w:r>
              </w:p>
            </w:tc>
          </w:sdtContent>
        </w:sdt>
      </w:tr>
      <w:tr w:rsidR="00A916BB" w:rsidRPr="00C401F5" w14:paraId="26C8D0F1" w14:textId="77777777" w:rsidTr="002359F9">
        <w:tc>
          <w:tcPr>
            <w:tcW w:w="5665" w:type="dxa"/>
            <w:shd w:val="clear" w:color="auto" w:fill="auto"/>
          </w:tcPr>
          <w:p w14:paraId="10D0F72F" w14:textId="77777777" w:rsidR="00A916BB" w:rsidRPr="00C401F5" w:rsidRDefault="00A916BB" w:rsidP="002359F9">
            <w:pPr>
              <w:pStyle w:val="Brezrazmikov"/>
              <w:rPr>
                <w:rFonts w:cstheme="minorHAnsi"/>
              </w:rPr>
            </w:pPr>
            <w:r w:rsidRPr="00C401F5">
              <w:rPr>
                <w:rFonts w:cstheme="minorHAnsi"/>
              </w:rPr>
              <w:t>Seznam pooblaščenih serviserjev</w:t>
            </w:r>
          </w:p>
        </w:tc>
        <w:tc>
          <w:tcPr>
            <w:tcW w:w="2171" w:type="dxa"/>
          </w:tcPr>
          <w:p w14:paraId="3BA775E1" w14:textId="77777777" w:rsidR="00A916BB" w:rsidRPr="00C401F5" w:rsidRDefault="00A916BB" w:rsidP="002359F9">
            <w:pPr>
              <w:pStyle w:val="Brezrazmikov"/>
              <w:rPr>
                <w:rFonts w:cstheme="minorHAnsi"/>
              </w:rPr>
            </w:pPr>
            <w:sdt>
              <w:sdtPr>
                <w:rPr>
                  <w:rFonts w:cstheme="minorHAnsi"/>
                </w:rPr>
                <w:id w:val="-191697289"/>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399598197"/>
            <w:placeholder>
              <w:docPart w:val="48A9F1D7CF9A43509E37078FA51227B5"/>
            </w:placeholder>
            <w:showingPlcHdr/>
            <w:text/>
          </w:sdtPr>
          <w:sdtContent>
            <w:tc>
              <w:tcPr>
                <w:tcW w:w="0" w:type="auto"/>
              </w:tcPr>
              <w:p w14:paraId="22620E3C"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0538BAF4" w14:textId="77777777" w:rsidTr="002359F9">
        <w:tc>
          <w:tcPr>
            <w:tcW w:w="5665" w:type="dxa"/>
            <w:shd w:val="clear" w:color="auto" w:fill="auto"/>
          </w:tcPr>
          <w:p w14:paraId="0104696C" w14:textId="77777777" w:rsidR="00A916BB" w:rsidRPr="00C401F5" w:rsidRDefault="00A916BB" w:rsidP="002359F9">
            <w:pPr>
              <w:pStyle w:val="Brezrazmikov"/>
              <w:rPr>
                <w:rFonts w:cstheme="minorHAnsi"/>
                <w:b/>
                <w:bCs/>
              </w:rPr>
            </w:pPr>
            <w:r w:rsidRPr="00C401F5">
              <w:rPr>
                <w:rFonts w:cstheme="minorHAnsi"/>
                <w:b/>
                <w:bCs/>
              </w:rPr>
              <w:t>SERVISNE STORITVE IN GARANCIJA</w:t>
            </w:r>
          </w:p>
        </w:tc>
        <w:tc>
          <w:tcPr>
            <w:tcW w:w="2171" w:type="dxa"/>
          </w:tcPr>
          <w:p w14:paraId="214D0CBC" w14:textId="77777777" w:rsidR="00A916BB" w:rsidRPr="00C401F5" w:rsidRDefault="00A916BB" w:rsidP="002359F9">
            <w:pPr>
              <w:pStyle w:val="Brezrazmikov"/>
              <w:rPr>
                <w:rFonts w:cstheme="minorHAnsi"/>
                <w:b/>
                <w:bCs/>
              </w:rPr>
            </w:pPr>
          </w:p>
        </w:tc>
        <w:tc>
          <w:tcPr>
            <w:tcW w:w="0" w:type="auto"/>
          </w:tcPr>
          <w:p w14:paraId="23EE3A21" w14:textId="77777777" w:rsidR="00A916BB" w:rsidRPr="00C401F5" w:rsidRDefault="00A916BB" w:rsidP="002359F9">
            <w:pPr>
              <w:pStyle w:val="Brezrazmikov"/>
              <w:rPr>
                <w:rFonts w:cstheme="minorHAnsi"/>
                <w:b/>
                <w:bCs/>
              </w:rPr>
            </w:pPr>
          </w:p>
        </w:tc>
      </w:tr>
      <w:tr w:rsidR="00A916BB" w:rsidRPr="00C401F5" w14:paraId="3C0B8672" w14:textId="77777777" w:rsidTr="002359F9">
        <w:tc>
          <w:tcPr>
            <w:tcW w:w="5665" w:type="dxa"/>
            <w:shd w:val="clear" w:color="auto" w:fill="auto"/>
          </w:tcPr>
          <w:p w14:paraId="6C68CBE3" w14:textId="77777777" w:rsidR="00A916BB" w:rsidRPr="00C401F5" w:rsidRDefault="00A916BB" w:rsidP="002359F9">
            <w:pPr>
              <w:pStyle w:val="Brezrazmikov"/>
              <w:rPr>
                <w:rFonts w:cstheme="minorHAnsi"/>
              </w:rPr>
            </w:pPr>
            <w:r w:rsidRPr="00C401F5">
              <w:rPr>
                <w:rFonts w:cstheme="minorHAnsi"/>
              </w:rPr>
              <w:t>Ponudbena cena vključuje vse potrebne servise stroja do vključno 2.000 delovnih ur (najmanj ob intervalih, predpisanih v servisni knjižici).</w:t>
            </w:r>
          </w:p>
        </w:tc>
        <w:tc>
          <w:tcPr>
            <w:tcW w:w="2171" w:type="dxa"/>
          </w:tcPr>
          <w:p w14:paraId="0B62B03A" w14:textId="77777777" w:rsidR="00A916BB" w:rsidRPr="00C401F5" w:rsidRDefault="00A916BB" w:rsidP="002359F9">
            <w:pPr>
              <w:pStyle w:val="Brezrazmikov"/>
              <w:rPr>
                <w:rFonts w:cstheme="minorHAnsi"/>
              </w:rPr>
            </w:pPr>
            <w:sdt>
              <w:sdtPr>
                <w:rPr>
                  <w:rFonts w:cstheme="minorHAnsi"/>
                </w:rPr>
                <w:id w:val="-48740394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878276500"/>
            <w:placeholder>
              <w:docPart w:val="5114208E55C841F593340DC3B7BEB5E4"/>
            </w:placeholder>
            <w:showingPlcHdr/>
            <w:text/>
          </w:sdtPr>
          <w:sdtContent>
            <w:tc>
              <w:tcPr>
                <w:tcW w:w="0" w:type="auto"/>
              </w:tcPr>
              <w:p w14:paraId="640F5A63"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53F46D51" w14:textId="77777777" w:rsidTr="002359F9">
        <w:tc>
          <w:tcPr>
            <w:tcW w:w="5665" w:type="dxa"/>
            <w:shd w:val="clear" w:color="auto" w:fill="auto"/>
          </w:tcPr>
          <w:p w14:paraId="21318E45" w14:textId="77777777" w:rsidR="00A916BB" w:rsidRPr="00C401F5" w:rsidRDefault="00A916BB" w:rsidP="002359F9">
            <w:pPr>
              <w:pStyle w:val="Brezrazmikov"/>
              <w:rPr>
                <w:rFonts w:cstheme="minorHAnsi"/>
              </w:rPr>
            </w:pPr>
            <w:r w:rsidRPr="00C401F5">
              <w:rPr>
                <w:rFonts w:cstheme="minorHAnsi"/>
              </w:rPr>
              <w:t xml:space="preserve">Servis se izvaja na lokaciji naročnika, odzivni čas serviserja je največ 3 delovne dni od prejema obvestila o okvari. </w:t>
            </w:r>
          </w:p>
        </w:tc>
        <w:tc>
          <w:tcPr>
            <w:tcW w:w="2171" w:type="dxa"/>
          </w:tcPr>
          <w:p w14:paraId="052BB227" w14:textId="77777777" w:rsidR="00A916BB" w:rsidRPr="00C401F5" w:rsidRDefault="00A916BB" w:rsidP="002359F9">
            <w:pPr>
              <w:pStyle w:val="Brezrazmikov"/>
              <w:rPr>
                <w:rFonts w:cstheme="minorHAnsi"/>
              </w:rPr>
            </w:pPr>
            <w:sdt>
              <w:sdtPr>
                <w:rPr>
                  <w:rFonts w:cstheme="minorHAnsi"/>
                </w:rPr>
                <w:id w:val="818539757"/>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61859502"/>
            <w:placeholder>
              <w:docPart w:val="83024CB0B9514F4BA8D5C7E3B6A78655"/>
            </w:placeholder>
            <w:showingPlcHdr/>
            <w:text/>
          </w:sdtPr>
          <w:sdtContent>
            <w:tc>
              <w:tcPr>
                <w:tcW w:w="0" w:type="auto"/>
              </w:tcPr>
              <w:p w14:paraId="785E47C6"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47CA0A1E" w14:textId="77777777" w:rsidTr="002359F9">
        <w:tc>
          <w:tcPr>
            <w:tcW w:w="5665" w:type="dxa"/>
            <w:shd w:val="clear" w:color="auto" w:fill="auto"/>
          </w:tcPr>
          <w:p w14:paraId="631295F7" w14:textId="77777777" w:rsidR="00A916BB" w:rsidRPr="00C401F5" w:rsidRDefault="00A916BB" w:rsidP="002359F9">
            <w:pPr>
              <w:pStyle w:val="Brezrazmikov"/>
              <w:rPr>
                <w:rFonts w:cstheme="minorHAnsi"/>
              </w:rPr>
            </w:pPr>
            <w:r w:rsidRPr="00C401F5">
              <w:rPr>
                <w:rFonts w:cstheme="minorHAnsi"/>
              </w:rPr>
              <w:t>Ponudnik zagotavlja servisno delavnico na območju Republike Slovenije.</w:t>
            </w:r>
          </w:p>
        </w:tc>
        <w:tc>
          <w:tcPr>
            <w:tcW w:w="2171" w:type="dxa"/>
          </w:tcPr>
          <w:p w14:paraId="5B1000E4" w14:textId="77777777" w:rsidR="00A916BB" w:rsidRPr="00C401F5" w:rsidRDefault="00A916BB" w:rsidP="002359F9">
            <w:pPr>
              <w:pStyle w:val="Brezrazmikov"/>
              <w:rPr>
                <w:rFonts w:cstheme="minorHAnsi"/>
              </w:rPr>
            </w:pPr>
            <w:sdt>
              <w:sdtPr>
                <w:rPr>
                  <w:rFonts w:cstheme="minorHAnsi"/>
                </w:rPr>
                <w:id w:val="-100705241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576170849"/>
            <w:placeholder>
              <w:docPart w:val="0E89771D1CCA463583D79FBCFA0C24CE"/>
            </w:placeholder>
            <w:showingPlcHdr/>
            <w:text/>
          </w:sdtPr>
          <w:sdtContent>
            <w:tc>
              <w:tcPr>
                <w:tcW w:w="0" w:type="auto"/>
              </w:tcPr>
              <w:p w14:paraId="0FFF14B4"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1096C94C" w14:textId="77777777" w:rsidTr="002359F9">
        <w:tc>
          <w:tcPr>
            <w:tcW w:w="5665" w:type="dxa"/>
            <w:shd w:val="clear" w:color="auto" w:fill="auto"/>
          </w:tcPr>
          <w:p w14:paraId="2CF2FABD" w14:textId="77777777" w:rsidR="00A916BB" w:rsidRPr="00C401F5" w:rsidRDefault="00A916BB" w:rsidP="002359F9">
            <w:pPr>
              <w:pStyle w:val="Brezrazmikov"/>
              <w:rPr>
                <w:rFonts w:cstheme="minorHAnsi"/>
              </w:rPr>
            </w:pPr>
            <w:r w:rsidRPr="00C401F5">
              <w:rPr>
                <w:rFonts w:cstheme="minorHAnsi"/>
              </w:rPr>
              <w:t xml:space="preserve">V primeru nujnosti izvajanja servisa v servisni delavnici prodajalca, ponudnik v času garancijske dobe na svoje stroške zagotavlja prevoz blaga iz mesta okvare v delavnico in nazaj na CERO Pragersko. </w:t>
            </w:r>
          </w:p>
        </w:tc>
        <w:tc>
          <w:tcPr>
            <w:tcW w:w="2171" w:type="dxa"/>
          </w:tcPr>
          <w:p w14:paraId="0089F656" w14:textId="77777777" w:rsidR="00A916BB" w:rsidRPr="00C401F5" w:rsidRDefault="00A916BB" w:rsidP="002359F9">
            <w:pPr>
              <w:pStyle w:val="Brezrazmikov"/>
              <w:rPr>
                <w:rFonts w:cstheme="minorHAnsi"/>
              </w:rPr>
            </w:pPr>
            <w:sdt>
              <w:sdtPr>
                <w:rPr>
                  <w:rFonts w:cstheme="minorHAnsi"/>
                </w:rPr>
                <w:id w:val="1621414043"/>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630530553"/>
            <w:placeholder>
              <w:docPart w:val="C999A9313FB845B8A726FF844F02730A"/>
            </w:placeholder>
            <w:showingPlcHdr/>
            <w:text/>
          </w:sdtPr>
          <w:sdtContent>
            <w:tc>
              <w:tcPr>
                <w:tcW w:w="0" w:type="auto"/>
              </w:tcPr>
              <w:p w14:paraId="47BBF445" w14:textId="77777777" w:rsidR="00A916BB" w:rsidRPr="00C401F5" w:rsidRDefault="00A916BB" w:rsidP="002359F9">
                <w:pPr>
                  <w:pStyle w:val="Brezrazmikov"/>
                  <w:rPr>
                    <w:rFonts w:cstheme="minorHAnsi"/>
                  </w:rPr>
                </w:pPr>
                <w:r w:rsidRPr="00C401F5">
                  <w:rPr>
                    <w:rStyle w:val="Besedilooznabemesta"/>
                    <w:rFonts w:cstheme="minorHAnsi"/>
                  </w:rPr>
                  <w:t>Vpišite besedilo.</w:t>
                </w:r>
              </w:p>
            </w:tc>
          </w:sdtContent>
        </w:sdt>
      </w:tr>
      <w:tr w:rsidR="00A916BB" w:rsidRPr="00C401F5" w14:paraId="215B00EF" w14:textId="77777777" w:rsidTr="002359F9">
        <w:tc>
          <w:tcPr>
            <w:tcW w:w="5665" w:type="dxa"/>
            <w:shd w:val="clear" w:color="auto" w:fill="auto"/>
          </w:tcPr>
          <w:p w14:paraId="03B51977" w14:textId="77777777" w:rsidR="00A916BB" w:rsidRPr="00C401F5" w:rsidRDefault="00A916BB" w:rsidP="002359F9">
            <w:pPr>
              <w:pStyle w:val="Brezrazmikov"/>
              <w:rPr>
                <w:rFonts w:cstheme="minorHAnsi"/>
              </w:rPr>
            </w:pPr>
            <w:r w:rsidRPr="00C401F5">
              <w:rPr>
                <w:rFonts w:cstheme="minorHAnsi"/>
              </w:rPr>
              <w:t>Servis se mora izvesti v najkrajšem možnem času in najkasneje v roku 5 delovnih dni od prejema obvestila o okvari.</w:t>
            </w:r>
          </w:p>
        </w:tc>
        <w:tc>
          <w:tcPr>
            <w:tcW w:w="2171" w:type="dxa"/>
          </w:tcPr>
          <w:p w14:paraId="559EAE30" w14:textId="77777777" w:rsidR="00A916BB" w:rsidRPr="00C401F5" w:rsidRDefault="00A916BB" w:rsidP="002359F9">
            <w:pPr>
              <w:pStyle w:val="Brezrazmikov"/>
              <w:rPr>
                <w:rFonts w:cstheme="minorHAnsi"/>
                <w:b/>
                <w:bCs/>
              </w:rPr>
            </w:pPr>
            <w:sdt>
              <w:sdtPr>
                <w:rPr>
                  <w:rFonts w:cstheme="minorHAnsi"/>
                </w:rPr>
                <w:id w:val="-1983997062"/>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234241457"/>
            <w:placeholder>
              <w:docPart w:val="EAF713B52D0F459A94DC1948BB271142"/>
            </w:placeholder>
            <w:showingPlcHdr/>
            <w:text/>
          </w:sdtPr>
          <w:sdtContent>
            <w:tc>
              <w:tcPr>
                <w:tcW w:w="0" w:type="auto"/>
              </w:tcPr>
              <w:p w14:paraId="438D5DF9" w14:textId="77777777" w:rsidR="00A916BB" w:rsidRPr="00C401F5" w:rsidRDefault="00A916BB" w:rsidP="002359F9">
                <w:pPr>
                  <w:pStyle w:val="Brezrazmikov"/>
                  <w:rPr>
                    <w:rFonts w:cstheme="minorHAnsi"/>
                    <w:b/>
                    <w:bCs/>
                  </w:rPr>
                </w:pPr>
                <w:r w:rsidRPr="00C401F5">
                  <w:rPr>
                    <w:rStyle w:val="Besedilooznabemesta"/>
                    <w:rFonts w:cstheme="minorHAnsi"/>
                  </w:rPr>
                  <w:t>Vpišite besedilo.</w:t>
                </w:r>
              </w:p>
            </w:tc>
          </w:sdtContent>
        </w:sdt>
      </w:tr>
      <w:tr w:rsidR="00A916BB" w:rsidRPr="00C401F5" w14:paraId="5951A0E7" w14:textId="77777777" w:rsidTr="002359F9">
        <w:tc>
          <w:tcPr>
            <w:tcW w:w="5665" w:type="dxa"/>
            <w:shd w:val="clear" w:color="auto" w:fill="auto"/>
          </w:tcPr>
          <w:p w14:paraId="3B3FA4BF" w14:textId="77777777" w:rsidR="00A916BB" w:rsidRPr="00C401F5" w:rsidRDefault="00A916BB" w:rsidP="002359F9">
            <w:pPr>
              <w:pStyle w:val="Brezrazmikov"/>
              <w:keepNext/>
              <w:rPr>
                <w:rFonts w:cstheme="minorHAnsi"/>
                <w:b/>
                <w:bCs/>
              </w:rPr>
            </w:pPr>
            <w:r w:rsidRPr="00C401F5">
              <w:rPr>
                <w:rFonts w:cstheme="minorHAnsi"/>
                <w:b/>
                <w:bCs/>
              </w:rPr>
              <w:t>POMOČ PRI ZAGONU IN USPOSABLJANJE</w:t>
            </w:r>
          </w:p>
        </w:tc>
        <w:tc>
          <w:tcPr>
            <w:tcW w:w="2171" w:type="dxa"/>
          </w:tcPr>
          <w:p w14:paraId="139FF7A6" w14:textId="77777777" w:rsidR="00A916BB" w:rsidRPr="00C401F5" w:rsidRDefault="00A916BB" w:rsidP="002359F9">
            <w:pPr>
              <w:pStyle w:val="Brezrazmikov"/>
              <w:keepNext/>
              <w:rPr>
                <w:rFonts w:cstheme="minorHAnsi"/>
                <w:b/>
                <w:bCs/>
              </w:rPr>
            </w:pPr>
          </w:p>
        </w:tc>
        <w:tc>
          <w:tcPr>
            <w:tcW w:w="0" w:type="auto"/>
          </w:tcPr>
          <w:p w14:paraId="7AEC60FC" w14:textId="77777777" w:rsidR="00A916BB" w:rsidRPr="00C401F5" w:rsidRDefault="00A916BB" w:rsidP="002359F9">
            <w:pPr>
              <w:pStyle w:val="Brezrazmikov"/>
              <w:keepNext/>
              <w:rPr>
                <w:rFonts w:cstheme="minorHAnsi"/>
                <w:b/>
                <w:bCs/>
              </w:rPr>
            </w:pPr>
          </w:p>
        </w:tc>
      </w:tr>
      <w:tr w:rsidR="00A916BB" w:rsidRPr="00C401F5" w14:paraId="444996A1" w14:textId="77777777" w:rsidTr="002359F9">
        <w:tc>
          <w:tcPr>
            <w:tcW w:w="5665" w:type="dxa"/>
            <w:shd w:val="clear" w:color="auto" w:fill="auto"/>
          </w:tcPr>
          <w:p w14:paraId="2B96936A" w14:textId="77777777" w:rsidR="00A916BB" w:rsidRPr="00C401F5" w:rsidRDefault="00A916BB" w:rsidP="002359F9">
            <w:pPr>
              <w:pStyle w:val="Brezrazmikov"/>
              <w:keepNext/>
              <w:rPr>
                <w:rFonts w:cstheme="minorHAnsi"/>
              </w:rPr>
            </w:pPr>
            <w:r w:rsidRPr="00C401F5">
              <w:rPr>
                <w:rFonts w:cstheme="minorHAnsi"/>
              </w:rPr>
              <w:t>Ponudbena cena vsebuje celotne stroške pomoči ob zagonu stroja.</w:t>
            </w:r>
          </w:p>
        </w:tc>
        <w:tc>
          <w:tcPr>
            <w:tcW w:w="2171" w:type="dxa"/>
          </w:tcPr>
          <w:p w14:paraId="4AA206A6" w14:textId="77777777" w:rsidR="00A916BB" w:rsidRPr="00C401F5" w:rsidRDefault="00A916BB" w:rsidP="002359F9">
            <w:pPr>
              <w:pStyle w:val="Brezrazmikov"/>
              <w:keepNext/>
              <w:rPr>
                <w:rFonts w:cstheme="minorHAnsi"/>
              </w:rPr>
            </w:pPr>
            <w:sdt>
              <w:sdtPr>
                <w:rPr>
                  <w:rFonts w:cstheme="minorHAnsi"/>
                </w:rPr>
                <w:id w:val="-1106653890"/>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947350641"/>
            <w:placeholder>
              <w:docPart w:val="B1408A6DEC0042789BD4EDAB5EF11247"/>
            </w:placeholder>
            <w:showingPlcHdr/>
            <w:text/>
          </w:sdtPr>
          <w:sdtContent>
            <w:tc>
              <w:tcPr>
                <w:tcW w:w="0" w:type="auto"/>
              </w:tcPr>
              <w:p w14:paraId="44E5F089" w14:textId="77777777" w:rsidR="00A916BB" w:rsidRPr="00C401F5" w:rsidRDefault="00A916BB" w:rsidP="002359F9">
                <w:pPr>
                  <w:pStyle w:val="Brezrazmikov"/>
                  <w:keepNext/>
                  <w:rPr>
                    <w:rFonts w:cstheme="minorHAnsi"/>
                    <w:b/>
                    <w:bCs/>
                  </w:rPr>
                </w:pPr>
                <w:r w:rsidRPr="00C401F5">
                  <w:rPr>
                    <w:rStyle w:val="Besedilooznabemesta"/>
                    <w:rFonts w:cstheme="minorHAnsi"/>
                  </w:rPr>
                  <w:t>Vpišite besedilo.</w:t>
                </w:r>
              </w:p>
            </w:tc>
          </w:sdtContent>
        </w:sdt>
      </w:tr>
      <w:tr w:rsidR="00A916BB" w:rsidRPr="00C401F5" w14:paraId="579250C7" w14:textId="77777777" w:rsidTr="002359F9">
        <w:tc>
          <w:tcPr>
            <w:tcW w:w="5665" w:type="dxa"/>
            <w:shd w:val="clear" w:color="auto" w:fill="auto"/>
          </w:tcPr>
          <w:p w14:paraId="562476AE" w14:textId="77777777" w:rsidR="00A916BB" w:rsidRPr="00C401F5" w:rsidRDefault="00A916BB" w:rsidP="002359F9">
            <w:pPr>
              <w:pStyle w:val="Brezrazmikov"/>
              <w:keepNext/>
              <w:rPr>
                <w:rFonts w:cstheme="minorHAnsi"/>
              </w:rPr>
            </w:pPr>
            <w:r w:rsidRPr="00C401F5">
              <w:rPr>
                <w:rFonts w:cstheme="minorHAnsi"/>
              </w:rPr>
              <w:t>Ponudbena cena vsebuje celotne stroške usposabljanja strojnika za delo in dnevno vzdrževanje stroja.</w:t>
            </w:r>
          </w:p>
        </w:tc>
        <w:tc>
          <w:tcPr>
            <w:tcW w:w="2171" w:type="dxa"/>
          </w:tcPr>
          <w:p w14:paraId="4FE9C308" w14:textId="77777777" w:rsidR="00A916BB" w:rsidRPr="00C401F5" w:rsidRDefault="00A916BB" w:rsidP="002359F9">
            <w:pPr>
              <w:pStyle w:val="Brezrazmikov"/>
              <w:keepNext/>
              <w:rPr>
                <w:rFonts w:cstheme="minorHAnsi"/>
              </w:rPr>
            </w:pPr>
            <w:sdt>
              <w:sdtPr>
                <w:rPr>
                  <w:rFonts w:cstheme="minorHAnsi"/>
                </w:rPr>
                <w:id w:val="2099212864"/>
                <w14:checkbox>
                  <w14:checked w14:val="0"/>
                  <w14:checkedState w14:val="2612" w14:font="MS Gothic"/>
                  <w14:uncheckedState w14:val="2610" w14:font="MS Gothic"/>
                </w14:checkbox>
              </w:sdtPr>
              <w:sdtContent>
                <w:r w:rsidRPr="00C401F5">
                  <w:rPr>
                    <w:rFonts w:ascii="Segoe UI Symbol" w:eastAsia="MS Gothic" w:hAnsi="Segoe UI Symbol" w:cs="Segoe UI Symbol"/>
                  </w:rPr>
                  <w:t>☐</w:t>
                </w:r>
              </w:sdtContent>
            </w:sdt>
            <w:r w:rsidRPr="00C401F5">
              <w:rPr>
                <w:rFonts w:cstheme="minorHAnsi"/>
              </w:rPr>
              <w:t xml:space="preserve"> da, izpolnjujemo</w:t>
            </w:r>
          </w:p>
        </w:tc>
        <w:sdt>
          <w:sdtPr>
            <w:rPr>
              <w:rFonts w:cstheme="minorHAnsi"/>
              <w:b/>
              <w:bCs/>
            </w:rPr>
            <w:id w:val="1272820103"/>
            <w:placeholder>
              <w:docPart w:val="306E41DF6DE54445A448BA32A1EB3E78"/>
            </w:placeholder>
            <w:showingPlcHdr/>
            <w:text/>
          </w:sdtPr>
          <w:sdtContent>
            <w:tc>
              <w:tcPr>
                <w:tcW w:w="0" w:type="auto"/>
              </w:tcPr>
              <w:p w14:paraId="55EBF13B" w14:textId="77777777" w:rsidR="00A916BB" w:rsidRPr="00C401F5" w:rsidRDefault="00A916BB" w:rsidP="002359F9">
                <w:pPr>
                  <w:pStyle w:val="Brezrazmikov"/>
                  <w:keepNext/>
                  <w:rPr>
                    <w:rFonts w:cstheme="minorHAnsi"/>
                    <w:b/>
                    <w:bCs/>
                  </w:rPr>
                </w:pPr>
                <w:r w:rsidRPr="00C401F5">
                  <w:rPr>
                    <w:rStyle w:val="Besedilooznabemesta"/>
                    <w:rFonts w:cstheme="minorHAnsi"/>
                  </w:rPr>
                  <w:t>Vpišite besedilo.</w:t>
                </w:r>
              </w:p>
            </w:tc>
          </w:sdtContent>
        </w:sdt>
      </w:tr>
    </w:tbl>
    <w:p w14:paraId="35158504" w14:textId="77777777" w:rsidR="00A916BB" w:rsidRDefault="00A916BB" w:rsidP="00A916BB">
      <w:pPr>
        <w:pStyle w:val="Brezrazmikov"/>
      </w:pPr>
    </w:p>
    <w:p w14:paraId="683A9C5A" w14:textId="77777777" w:rsidR="00A916BB" w:rsidRDefault="00A916BB" w:rsidP="00A916BB">
      <w:pPr>
        <w:pStyle w:val="Brezrazmikov"/>
      </w:pPr>
    </w:p>
    <w:tbl>
      <w:tblPr>
        <w:tblW w:w="0" w:type="auto"/>
        <w:tblLook w:val="04A0" w:firstRow="1" w:lastRow="0" w:firstColumn="1" w:lastColumn="0" w:noHBand="0" w:noVBand="1"/>
      </w:tblPr>
      <w:tblGrid>
        <w:gridCol w:w="1080"/>
        <w:gridCol w:w="5184"/>
        <w:gridCol w:w="3816"/>
      </w:tblGrid>
      <w:tr w:rsidR="00A916BB" w:rsidRPr="008B31A7" w14:paraId="08296229" w14:textId="77777777" w:rsidTr="002359F9">
        <w:tc>
          <w:tcPr>
            <w:tcW w:w="893" w:type="dxa"/>
            <w:shd w:val="clear" w:color="auto" w:fill="auto"/>
          </w:tcPr>
          <w:p w14:paraId="2B8D14F8" w14:textId="77777777" w:rsidR="00A916BB" w:rsidRPr="008B31A7" w:rsidRDefault="00A916BB" w:rsidP="002359F9">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447054582"/>
            <w:placeholder>
              <w:docPart w:val="DC384CD79B864B62AD2C85097FB47F91"/>
            </w:placeholder>
            <w:showingPlcHdr/>
            <w:text/>
          </w:sdtPr>
          <w:sdtContent>
            <w:tc>
              <w:tcPr>
                <w:tcW w:w="5340" w:type="dxa"/>
                <w:shd w:val="clear" w:color="auto" w:fill="auto"/>
              </w:tcPr>
              <w:p w14:paraId="5E6A33A0" w14:textId="77777777" w:rsidR="00A916BB" w:rsidRDefault="00A916BB" w:rsidP="002359F9">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B4B708C" w14:textId="77777777" w:rsidR="00A916BB" w:rsidRPr="008B31A7" w:rsidRDefault="00A916BB" w:rsidP="002359F9">
            <w:pPr>
              <w:pStyle w:val="Brezrazmikov"/>
              <w:keepNext/>
              <w:rPr>
                <w:rFonts w:cstheme="minorHAnsi"/>
                <w:sz w:val="21"/>
                <w:szCs w:val="21"/>
              </w:rPr>
            </w:pPr>
          </w:p>
        </w:tc>
      </w:tr>
      <w:tr w:rsidR="00A916BB" w:rsidRPr="008B31A7" w14:paraId="46D9D4BA" w14:textId="77777777" w:rsidTr="002359F9">
        <w:tc>
          <w:tcPr>
            <w:tcW w:w="893" w:type="dxa"/>
            <w:shd w:val="clear" w:color="auto" w:fill="auto"/>
          </w:tcPr>
          <w:p w14:paraId="36A77452" w14:textId="77777777" w:rsidR="00A916BB" w:rsidRPr="008B31A7" w:rsidRDefault="00A916BB" w:rsidP="002359F9">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2095542264"/>
            <w:placeholder>
              <w:docPart w:val="FA9326BDA7574C218612DB3AAC3C3B0E"/>
            </w:placeholder>
            <w:showingPlcHdr/>
            <w:date>
              <w:dateFormat w:val="dd.MM.yyyy"/>
              <w:lid w:val="sl-SI"/>
              <w:storeMappedDataAs w:val="dateTime"/>
              <w:calendar w:val="gregorian"/>
            </w:date>
          </w:sdtPr>
          <w:sdtContent>
            <w:tc>
              <w:tcPr>
                <w:tcW w:w="5340" w:type="dxa"/>
                <w:shd w:val="clear" w:color="auto" w:fill="auto"/>
              </w:tcPr>
              <w:p w14:paraId="512634D2" w14:textId="77777777" w:rsidR="00A916BB" w:rsidRDefault="00A916BB" w:rsidP="002359F9">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41C53D9F" w14:textId="77777777" w:rsidR="00A916BB" w:rsidRPr="008B31A7" w:rsidRDefault="00A916BB" w:rsidP="002359F9">
            <w:pPr>
              <w:pStyle w:val="Brezrazmikov"/>
              <w:keepNext/>
              <w:rPr>
                <w:rFonts w:cstheme="minorHAnsi"/>
                <w:sz w:val="21"/>
                <w:szCs w:val="21"/>
              </w:rPr>
            </w:pPr>
          </w:p>
        </w:tc>
      </w:tr>
      <w:tr w:rsidR="00A916BB" w:rsidRPr="008B31A7" w14:paraId="535030EA" w14:textId="77777777" w:rsidTr="002359F9">
        <w:tc>
          <w:tcPr>
            <w:tcW w:w="893" w:type="dxa"/>
            <w:shd w:val="clear" w:color="auto" w:fill="auto"/>
          </w:tcPr>
          <w:p w14:paraId="2DC2C6DA" w14:textId="77777777" w:rsidR="00A916BB" w:rsidRPr="008B31A7" w:rsidRDefault="00A916BB" w:rsidP="002359F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314027135"/>
            <w:showingPlcHdr/>
            <w:picture/>
          </w:sdtPr>
          <w:sdtContent>
            <w:tc>
              <w:tcPr>
                <w:tcW w:w="5340" w:type="dxa"/>
                <w:shd w:val="clear" w:color="auto" w:fill="auto"/>
              </w:tcPr>
              <w:p w14:paraId="24536686" w14:textId="77777777" w:rsidR="00A916BB" w:rsidRPr="008B31A7" w:rsidRDefault="00A916BB" w:rsidP="002359F9">
                <w:pPr>
                  <w:pStyle w:val="Brezrazmikov"/>
                  <w:keepNext/>
                  <w:rPr>
                    <w:rFonts w:cstheme="minorHAnsi"/>
                    <w:sz w:val="21"/>
                    <w:szCs w:val="21"/>
                  </w:rPr>
                </w:pPr>
                <w:r>
                  <w:rPr>
                    <w:rFonts w:cstheme="minorHAnsi"/>
                    <w:noProof/>
                    <w:sz w:val="21"/>
                    <w:szCs w:val="21"/>
                  </w:rPr>
                  <w:drawing>
                    <wp:inline distT="0" distB="0" distL="0" distR="0" wp14:anchorId="4BEB74AD" wp14:editId="22E7F481">
                      <wp:extent cx="2152650" cy="781050"/>
                      <wp:effectExtent l="0" t="0" r="0" b="0"/>
                      <wp:docPr id="1314192807" name="Slika 131419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2E90E78A" w14:textId="77777777" w:rsidR="00A916BB" w:rsidRDefault="00A916BB" w:rsidP="002359F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093085383"/>
              <w:showingPlcHdr/>
              <w:picture/>
            </w:sdtPr>
            <w:sdtContent>
              <w:p w14:paraId="080F7034" w14:textId="77777777" w:rsidR="00A916BB" w:rsidRPr="008B31A7" w:rsidRDefault="00A916BB" w:rsidP="002359F9">
                <w:pPr>
                  <w:pStyle w:val="Brezrazmikov"/>
                  <w:keepNext/>
                  <w:rPr>
                    <w:rFonts w:cstheme="minorHAnsi"/>
                    <w:sz w:val="21"/>
                    <w:szCs w:val="21"/>
                  </w:rPr>
                </w:pPr>
                <w:r>
                  <w:rPr>
                    <w:rFonts w:cstheme="minorHAnsi"/>
                    <w:noProof/>
                    <w:sz w:val="21"/>
                    <w:szCs w:val="21"/>
                  </w:rPr>
                  <w:drawing>
                    <wp:inline distT="0" distB="0" distL="0" distR="0" wp14:anchorId="379BC2AB" wp14:editId="6D87F0BC">
                      <wp:extent cx="2152650" cy="571500"/>
                      <wp:effectExtent l="0" t="0" r="0" b="0"/>
                      <wp:docPr id="1315369739" name="Slika 1315369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916BB" w:rsidRPr="008B31A7" w14:paraId="138E95FD" w14:textId="77777777" w:rsidTr="002359F9">
        <w:tc>
          <w:tcPr>
            <w:tcW w:w="893" w:type="dxa"/>
            <w:shd w:val="clear" w:color="auto" w:fill="auto"/>
          </w:tcPr>
          <w:p w14:paraId="4671596C" w14:textId="77777777" w:rsidR="00A916BB" w:rsidRPr="008B31A7" w:rsidRDefault="00A916BB" w:rsidP="002359F9">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05806AF7" w14:textId="77777777" w:rsidR="00A916BB" w:rsidRPr="008B31A7" w:rsidRDefault="00A916BB" w:rsidP="002359F9">
            <w:pPr>
              <w:pStyle w:val="Brezrazmikov"/>
              <w:keepNext/>
              <w:rPr>
                <w:rFonts w:cstheme="minorHAnsi"/>
                <w:sz w:val="21"/>
                <w:szCs w:val="21"/>
              </w:rPr>
            </w:pPr>
            <w:sdt>
              <w:sdtPr>
                <w:rPr>
                  <w:rFonts w:cstheme="minorHAnsi"/>
                  <w:sz w:val="21"/>
                  <w:szCs w:val="21"/>
                </w:rPr>
                <w:id w:val="-34272207"/>
                <w14:checkbox>
                  <w14:checked w14:val="0"/>
                  <w14:checkedState w14:val="2612" w14:font="MS Gothic"/>
                  <w14:uncheckedState w14:val="2610" w14:font="MS Gothic"/>
                </w14:checkbox>
              </w:sdtPr>
              <w:sdtContent>
                <w:r w:rsidRPr="00A16467">
                  <w:rPr>
                    <w:rFonts w:ascii="Segoe UI Symbol" w:hAnsi="Segoe UI Symbol" w:cs="Segoe UI Symbol"/>
                    <w:sz w:val="21"/>
                    <w:szCs w:val="21"/>
                  </w:rPr>
                  <w:t>☐</w:t>
                </w:r>
              </w:sdtContent>
            </w:sdt>
            <w:r>
              <w:rPr>
                <w:rFonts w:cstheme="minorHAnsi"/>
                <w:sz w:val="21"/>
                <w:szCs w:val="21"/>
              </w:rPr>
              <w:t xml:space="preserve"> </w:t>
            </w:r>
            <w:r w:rsidRPr="008B31A7">
              <w:rPr>
                <w:rFonts w:cstheme="minorHAnsi"/>
                <w:sz w:val="21"/>
                <w:szCs w:val="21"/>
              </w:rPr>
              <w:t>Ne poslujemo z žigom.</w:t>
            </w:r>
          </w:p>
        </w:tc>
        <w:tc>
          <w:tcPr>
            <w:tcW w:w="3837" w:type="dxa"/>
            <w:shd w:val="clear" w:color="auto" w:fill="auto"/>
          </w:tcPr>
          <w:p w14:paraId="2A943A55" w14:textId="77777777" w:rsidR="00A916BB" w:rsidRPr="008B31A7" w:rsidRDefault="00A916BB" w:rsidP="002359F9">
            <w:pPr>
              <w:pStyle w:val="Brezrazmikov"/>
              <w:keepNext/>
              <w:rPr>
                <w:rFonts w:cstheme="minorHAnsi"/>
                <w:sz w:val="21"/>
                <w:szCs w:val="21"/>
              </w:rPr>
            </w:pPr>
          </w:p>
        </w:tc>
      </w:tr>
    </w:tbl>
    <w:p w14:paraId="601CCCD8" w14:textId="77777777" w:rsidR="00A916BB" w:rsidRDefault="00A916BB" w:rsidP="00A916BB">
      <w:pPr>
        <w:pStyle w:val="Brezrazmikov"/>
      </w:pPr>
    </w:p>
    <w:p w14:paraId="4BA55302" w14:textId="77777777" w:rsidR="00A916BB" w:rsidRDefault="00A916BB" w:rsidP="00065FE3">
      <w:pPr>
        <w:pStyle w:val="Brezrazmikov"/>
      </w:pPr>
    </w:p>
    <w:p w14:paraId="3471287B" w14:textId="26336BC9" w:rsidR="00142E25" w:rsidRDefault="00EF094C" w:rsidP="00BF3EC6">
      <w:pPr>
        <w:pStyle w:val="Naslovobrazca"/>
        <w:pageBreakBefore/>
      </w:pPr>
      <w:bookmarkStart w:id="9" w:name="_Toc142311304"/>
      <w:bookmarkEnd w:id="6"/>
      <w:r w:rsidRPr="00D4533F">
        <w:lastRenderedPageBreak/>
        <w:t xml:space="preserve">VZOREC </w:t>
      </w:r>
      <w:r w:rsidR="00E97E16">
        <w:t>POGODBE</w:t>
      </w:r>
      <w:bookmarkEnd w:id="9"/>
    </w:p>
    <w:p w14:paraId="1720D2F3" w14:textId="20294AE6" w:rsidR="00583538" w:rsidRDefault="00583538" w:rsidP="00583538">
      <w:pPr>
        <w:pStyle w:val="Brezrazmikov"/>
        <w:rPr>
          <w:b/>
          <w:bCs/>
          <w:sz w:val="20"/>
          <w:szCs w:val="20"/>
        </w:rPr>
      </w:pPr>
    </w:p>
    <w:p w14:paraId="2894FB9D" w14:textId="77777777" w:rsidR="00CC2495" w:rsidRPr="008A016D" w:rsidRDefault="00CC2495" w:rsidP="00CC2495">
      <w:pPr>
        <w:pStyle w:val="Brezrazmikov"/>
        <w:rPr>
          <w:rFonts w:cstheme="minorHAnsi"/>
          <w:sz w:val="20"/>
          <w:szCs w:val="20"/>
        </w:rPr>
      </w:pPr>
      <w:bookmarkStart w:id="10" w:name="_Hlk57143136"/>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8A016D">
        <w:rPr>
          <w:rFonts w:cstheme="minorHAnsi"/>
          <w:b/>
          <w:bCs/>
          <w:sz w:val="20"/>
          <w:szCs w:val="20"/>
        </w:rPr>
        <w:t>KUPEC</w:t>
      </w:r>
    </w:p>
    <w:p w14:paraId="7685836F" w14:textId="77777777" w:rsidR="00CC2495" w:rsidRPr="008A016D" w:rsidRDefault="00CC2495" w:rsidP="00CC2495">
      <w:pPr>
        <w:pStyle w:val="Brezrazmikov"/>
        <w:rPr>
          <w:rFonts w:cstheme="minorHAnsi"/>
          <w:sz w:val="20"/>
          <w:szCs w:val="20"/>
        </w:rPr>
      </w:pPr>
    </w:p>
    <w:p w14:paraId="7B102B83" w14:textId="77777777" w:rsidR="00CC2495" w:rsidRPr="008A016D" w:rsidRDefault="00CC2495" w:rsidP="00CC2495">
      <w:pPr>
        <w:pStyle w:val="Brezrazmikov"/>
        <w:rPr>
          <w:rFonts w:cstheme="minorHAnsi"/>
          <w:sz w:val="20"/>
          <w:szCs w:val="20"/>
        </w:rPr>
      </w:pPr>
      <w:r w:rsidRPr="008A016D">
        <w:rPr>
          <w:rFonts w:cstheme="minorHAnsi"/>
          <w:sz w:val="20"/>
          <w:szCs w:val="20"/>
        </w:rPr>
        <w:t>in</w:t>
      </w:r>
    </w:p>
    <w:p w14:paraId="366239E6" w14:textId="77777777" w:rsidR="00CC2495" w:rsidRPr="008A016D" w:rsidRDefault="00CC2495" w:rsidP="00CC2495">
      <w:pPr>
        <w:pStyle w:val="Brezrazmikov"/>
        <w:rPr>
          <w:rFonts w:cstheme="minorHAnsi"/>
          <w:sz w:val="20"/>
          <w:szCs w:val="20"/>
        </w:rPr>
      </w:pPr>
    </w:p>
    <w:p w14:paraId="71540963" w14:textId="77777777" w:rsidR="00CC2495" w:rsidRPr="008A016D" w:rsidRDefault="00CC2495" w:rsidP="00CC2495">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in sedež prodajalca</w:t>
      </w:r>
      <w:r w:rsidRPr="008A016D">
        <w:rPr>
          <w:rFonts w:cstheme="minorHAnsi"/>
          <w:sz w:val="20"/>
          <w:szCs w:val="20"/>
        </w:rPr>
        <w:t xml:space="preserve">, matična številka: </w:t>
      </w:r>
      <w:proofErr w:type="spellStart"/>
      <w:r w:rsidRPr="008A016D">
        <w:rPr>
          <w:rFonts w:cstheme="minorHAnsi"/>
          <w:sz w:val="20"/>
          <w:szCs w:val="20"/>
          <w:highlight w:val="lightGray"/>
        </w:rPr>
        <w:t>xxxxxxxxxx</w:t>
      </w:r>
      <w:proofErr w:type="spellEnd"/>
      <w:r w:rsidRPr="008A016D">
        <w:rPr>
          <w:rFonts w:cstheme="minorHAnsi"/>
          <w:sz w:val="20"/>
          <w:szCs w:val="20"/>
        </w:rPr>
        <w:t xml:space="preserve">, ID št. za DDV: SI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IBAN: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jo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Pr="008A016D">
        <w:rPr>
          <w:rFonts w:cstheme="minorHAnsi"/>
          <w:b/>
          <w:bCs/>
          <w:sz w:val="20"/>
          <w:szCs w:val="20"/>
        </w:rPr>
        <w:t>PRODAJALEC</w:t>
      </w:r>
    </w:p>
    <w:p w14:paraId="3FF91D31" w14:textId="77777777" w:rsidR="00CC2495" w:rsidRPr="008A016D" w:rsidRDefault="00CC2495" w:rsidP="00CC2495">
      <w:pPr>
        <w:pStyle w:val="Brezrazmikov"/>
        <w:rPr>
          <w:rFonts w:cstheme="minorHAnsi"/>
          <w:sz w:val="20"/>
          <w:szCs w:val="20"/>
        </w:rPr>
      </w:pPr>
    </w:p>
    <w:p w14:paraId="52E1AEF3" w14:textId="77777777" w:rsidR="00CC2495" w:rsidRPr="008A016D" w:rsidRDefault="00CC2495" w:rsidP="00CC2495">
      <w:pPr>
        <w:spacing w:after="0" w:line="240" w:lineRule="auto"/>
        <w:jc w:val="both"/>
        <w:rPr>
          <w:rFonts w:cstheme="minorHAnsi"/>
          <w:sz w:val="20"/>
          <w:szCs w:val="20"/>
        </w:rPr>
      </w:pPr>
      <w:r w:rsidRPr="008A016D">
        <w:rPr>
          <w:rFonts w:cstheme="minorHAnsi"/>
          <w:sz w:val="20"/>
          <w:szCs w:val="20"/>
        </w:rPr>
        <w:t>dogovorita in skleneta naslednjo</w:t>
      </w:r>
    </w:p>
    <w:p w14:paraId="37018B6D" w14:textId="77777777" w:rsidR="00CC2495" w:rsidRPr="008A016D" w:rsidRDefault="00CC2495" w:rsidP="00CC2495">
      <w:pPr>
        <w:spacing w:after="0" w:line="240" w:lineRule="auto"/>
        <w:jc w:val="both"/>
        <w:rPr>
          <w:rFonts w:cstheme="minorHAnsi"/>
          <w:sz w:val="20"/>
          <w:szCs w:val="20"/>
        </w:rPr>
      </w:pPr>
    </w:p>
    <w:p w14:paraId="514EA4B2" w14:textId="77777777" w:rsidR="00CC2495" w:rsidRPr="008A016D" w:rsidRDefault="00CC2495" w:rsidP="00CC2495">
      <w:pPr>
        <w:spacing w:after="0" w:line="240" w:lineRule="auto"/>
        <w:jc w:val="center"/>
        <w:rPr>
          <w:rFonts w:cstheme="minorHAnsi"/>
          <w:b/>
        </w:rPr>
      </w:pPr>
      <w:r w:rsidRPr="008A016D">
        <w:rPr>
          <w:rFonts w:cstheme="minorHAnsi"/>
          <w:b/>
        </w:rPr>
        <w:t>POGODBO</w:t>
      </w:r>
    </w:p>
    <w:p w14:paraId="5111212C" w14:textId="470F53EE" w:rsidR="00CC2495" w:rsidRPr="008A016D" w:rsidRDefault="008C0867" w:rsidP="00CC2495">
      <w:pPr>
        <w:spacing w:after="0" w:line="240" w:lineRule="auto"/>
        <w:jc w:val="center"/>
        <w:rPr>
          <w:rFonts w:cstheme="minorHAnsi"/>
          <w:b/>
        </w:rPr>
      </w:pPr>
      <w:r>
        <w:rPr>
          <w:rFonts w:cstheme="minorHAnsi"/>
          <w:b/>
        </w:rPr>
        <w:t>O NAKUPU</w:t>
      </w:r>
      <w:r w:rsidR="00CC2495" w:rsidRPr="008A016D">
        <w:rPr>
          <w:rFonts w:cstheme="minorHAnsi"/>
          <w:b/>
        </w:rPr>
        <w:t xml:space="preserve"> </w:t>
      </w:r>
      <w:r w:rsidR="00C401F5">
        <w:rPr>
          <w:rFonts w:cstheme="minorHAnsi"/>
          <w:b/>
        </w:rPr>
        <w:t>INDUSTRIJSKEGA STROJA</w:t>
      </w:r>
    </w:p>
    <w:p w14:paraId="19326D07" w14:textId="77777777" w:rsidR="00CC2495" w:rsidRPr="008A016D" w:rsidRDefault="00CC2495" w:rsidP="00CC2495">
      <w:pPr>
        <w:spacing w:after="0" w:line="240" w:lineRule="auto"/>
        <w:jc w:val="center"/>
        <w:rPr>
          <w:rFonts w:cstheme="minorHAnsi"/>
          <w:b/>
        </w:rPr>
      </w:pPr>
      <w:r w:rsidRPr="008A016D">
        <w:rPr>
          <w:rFonts w:cstheme="minorHAnsi"/>
          <w:b/>
        </w:rPr>
        <w:t xml:space="preserve">št. </w:t>
      </w:r>
      <w:proofErr w:type="spellStart"/>
      <w:r w:rsidRPr="008A016D">
        <w:rPr>
          <w:rFonts w:cstheme="minorHAnsi"/>
          <w:b/>
          <w:highlight w:val="lightGray"/>
        </w:rPr>
        <w:t>xxxxx</w:t>
      </w:r>
      <w:proofErr w:type="spellEnd"/>
    </w:p>
    <w:p w14:paraId="3E8D696E" w14:textId="77777777" w:rsidR="00CC2495" w:rsidRPr="008A016D" w:rsidRDefault="00CC2495" w:rsidP="00CC2495">
      <w:pPr>
        <w:spacing w:after="0" w:line="240" w:lineRule="auto"/>
        <w:rPr>
          <w:rFonts w:cstheme="minorHAnsi"/>
          <w:b/>
          <w:sz w:val="20"/>
          <w:szCs w:val="20"/>
        </w:rPr>
      </w:pPr>
    </w:p>
    <w:p w14:paraId="52126A2A" w14:textId="77777777" w:rsidR="00CC2495" w:rsidRPr="008A016D" w:rsidRDefault="00CC2495" w:rsidP="00CC2495">
      <w:pPr>
        <w:spacing w:after="0" w:line="240" w:lineRule="auto"/>
        <w:rPr>
          <w:rFonts w:cstheme="minorHAnsi"/>
          <w:b/>
          <w:sz w:val="20"/>
          <w:szCs w:val="20"/>
        </w:rPr>
      </w:pPr>
    </w:p>
    <w:p w14:paraId="277FB8DB" w14:textId="77777777" w:rsidR="00CC2495" w:rsidRPr="008A016D" w:rsidRDefault="00CC2495" w:rsidP="00CC2495">
      <w:pPr>
        <w:numPr>
          <w:ilvl w:val="0"/>
          <w:numId w:val="26"/>
        </w:numPr>
        <w:spacing w:after="0" w:line="240" w:lineRule="auto"/>
        <w:rPr>
          <w:rFonts w:cstheme="minorHAnsi"/>
          <w:b/>
          <w:sz w:val="20"/>
          <w:szCs w:val="20"/>
        </w:rPr>
      </w:pPr>
      <w:r w:rsidRPr="008A016D">
        <w:rPr>
          <w:rFonts w:cstheme="minorHAnsi"/>
          <w:b/>
          <w:sz w:val="20"/>
          <w:szCs w:val="20"/>
        </w:rPr>
        <w:t>UVODNE UGOTOVITVE</w:t>
      </w:r>
    </w:p>
    <w:p w14:paraId="69E37D1A" w14:textId="77777777" w:rsidR="00CC2495" w:rsidRPr="008A016D" w:rsidRDefault="00CC2495" w:rsidP="00CC2495">
      <w:pPr>
        <w:spacing w:after="0" w:line="240" w:lineRule="auto"/>
        <w:jc w:val="center"/>
        <w:rPr>
          <w:rFonts w:cstheme="minorHAnsi"/>
          <w:b/>
          <w:sz w:val="20"/>
          <w:szCs w:val="20"/>
        </w:rPr>
      </w:pPr>
    </w:p>
    <w:p w14:paraId="57433C97" w14:textId="77777777" w:rsidR="00CC2495" w:rsidRPr="008A016D" w:rsidRDefault="00CC2495" w:rsidP="00CC2495">
      <w:pPr>
        <w:numPr>
          <w:ilvl w:val="0"/>
          <w:numId w:val="23"/>
        </w:numPr>
        <w:spacing w:after="0" w:line="240" w:lineRule="auto"/>
        <w:jc w:val="center"/>
        <w:rPr>
          <w:rFonts w:cstheme="minorHAnsi"/>
          <w:sz w:val="20"/>
          <w:szCs w:val="20"/>
        </w:rPr>
      </w:pPr>
    </w:p>
    <w:p w14:paraId="49784725" w14:textId="77777777" w:rsidR="00CC2495" w:rsidRPr="008A016D" w:rsidRDefault="00CC2495" w:rsidP="00CC2495">
      <w:pPr>
        <w:spacing w:after="0" w:line="240" w:lineRule="auto"/>
        <w:ind w:left="360"/>
        <w:jc w:val="both"/>
        <w:rPr>
          <w:rFonts w:cstheme="minorHAnsi"/>
          <w:sz w:val="20"/>
          <w:szCs w:val="20"/>
        </w:rPr>
      </w:pPr>
    </w:p>
    <w:p w14:paraId="264E2B90" w14:textId="5D360925" w:rsidR="00CC2495" w:rsidRPr="008A016D" w:rsidRDefault="00CC2495" w:rsidP="00CC2495">
      <w:pPr>
        <w:numPr>
          <w:ilvl w:val="0"/>
          <w:numId w:val="24"/>
        </w:numPr>
        <w:spacing w:after="0" w:line="240" w:lineRule="auto"/>
        <w:jc w:val="both"/>
        <w:rPr>
          <w:rFonts w:cstheme="minorHAnsi"/>
          <w:sz w:val="20"/>
          <w:szCs w:val="20"/>
        </w:rPr>
      </w:pPr>
      <w:bookmarkStart w:id="11" w:name="_Hlk57143107"/>
      <w:r w:rsidRPr="008A016D">
        <w:rPr>
          <w:rFonts w:cstheme="minorHAnsi"/>
          <w:sz w:val="20"/>
          <w:szCs w:val="20"/>
        </w:rPr>
        <w:t>Kupec je v skladu s 4</w:t>
      </w:r>
      <w:r w:rsidR="006B0EF7">
        <w:rPr>
          <w:rFonts w:cstheme="minorHAnsi"/>
          <w:sz w:val="20"/>
          <w:szCs w:val="20"/>
        </w:rPr>
        <w:t>0</w:t>
      </w:r>
      <w:r w:rsidRPr="008A016D">
        <w:rPr>
          <w:rFonts w:cstheme="minorHAnsi"/>
          <w:sz w:val="20"/>
          <w:szCs w:val="20"/>
        </w:rPr>
        <w:t>. členom Zakona o javnem naročanju (</w:t>
      </w:r>
      <w:r w:rsidRPr="00CC2495">
        <w:rPr>
          <w:rFonts w:cstheme="minorHAnsi"/>
          <w:bCs/>
          <w:sz w:val="20"/>
          <w:szCs w:val="20"/>
          <w:shd w:val="clear" w:color="auto" w:fill="FFFFFF"/>
        </w:rPr>
        <w:t>Uradni list RS, št. 91/15, 14/18, 121/21, 10/22, 74/22 – odl. US, 100/22 – ZNUZSZS in 28/23</w:t>
      </w:r>
      <w:r w:rsidRPr="008A016D">
        <w:rPr>
          <w:rFonts w:cstheme="minorHAnsi"/>
          <w:sz w:val="20"/>
          <w:szCs w:val="20"/>
        </w:rPr>
        <w:t xml:space="preserve">) izvedel postopek oddaje naročila </w:t>
      </w:r>
      <w:r w:rsidR="006B0EF7">
        <w:rPr>
          <w:rFonts w:cstheme="minorHAnsi"/>
          <w:sz w:val="20"/>
          <w:szCs w:val="20"/>
        </w:rPr>
        <w:t>po odprtem postopku</w:t>
      </w:r>
      <w:r w:rsidRPr="008A016D">
        <w:rPr>
          <w:rFonts w:cstheme="minorHAnsi"/>
          <w:sz w:val="20"/>
          <w:szCs w:val="20"/>
        </w:rPr>
        <w:t xml:space="preserve"> za NAKUP </w:t>
      </w:r>
      <w:r w:rsidR="00C401F5">
        <w:rPr>
          <w:rFonts w:cstheme="minorHAnsi"/>
          <w:sz w:val="20"/>
          <w:szCs w:val="20"/>
        </w:rPr>
        <w:t>INDUSTRIJSKIH STROJEV</w:t>
      </w:r>
      <w:r w:rsidRPr="008A016D">
        <w:rPr>
          <w:rFonts w:cstheme="minorHAnsi"/>
          <w:sz w:val="20"/>
          <w:szCs w:val="20"/>
        </w:rPr>
        <w:t xml:space="preserve">, ki je bilo objavljeno na Portalu javnih naročil,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xml:space="preserve">. mm. </w:t>
      </w:r>
      <w:r w:rsidRPr="00CC2495">
        <w:rPr>
          <w:rFonts w:cstheme="minorHAnsi"/>
          <w:sz w:val="20"/>
          <w:szCs w:val="20"/>
        </w:rPr>
        <w:t>202</w:t>
      </w:r>
      <w:r>
        <w:rPr>
          <w:rFonts w:cstheme="minorHAnsi"/>
          <w:sz w:val="20"/>
          <w:szCs w:val="20"/>
        </w:rPr>
        <w:t>3,</w:t>
      </w:r>
      <w:r w:rsidRPr="008A016D">
        <w:rPr>
          <w:rFonts w:cstheme="minorHAnsi"/>
          <w:sz w:val="20"/>
          <w:szCs w:val="20"/>
        </w:rPr>
        <w:t xml:space="preserve"> pod številko objave </w:t>
      </w:r>
      <w:proofErr w:type="spellStart"/>
      <w:r w:rsidRPr="008A016D">
        <w:rPr>
          <w:rFonts w:cstheme="minorHAnsi"/>
          <w:sz w:val="20"/>
          <w:szCs w:val="20"/>
          <w:highlight w:val="lightGray"/>
        </w:rPr>
        <w:t>xxxx</w:t>
      </w:r>
      <w:proofErr w:type="spellEnd"/>
      <w:r w:rsidR="00C401F5">
        <w:rPr>
          <w:rFonts w:cstheme="minorHAnsi"/>
          <w:sz w:val="20"/>
          <w:szCs w:val="20"/>
        </w:rPr>
        <w:t xml:space="preserve"> in v Uradnem listu EU, </w:t>
      </w:r>
      <w:r w:rsidR="00C401F5" w:rsidRPr="008A016D">
        <w:rPr>
          <w:rFonts w:cstheme="minorHAnsi"/>
          <w:sz w:val="20"/>
          <w:szCs w:val="20"/>
        </w:rPr>
        <w:t xml:space="preserve">dne </w:t>
      </w:r>
      <w:proofErr w:type="spellStart"/>
      <w:r w:rsidR="00C401F5" w:rsidRPr="008A016D">
        <w:rPr>
          <w:rFonts w:cstheme="minorHAnsi"/>
          <w:sz w:val="20"/>
          <w:szCs w:val="20"/>
          <w:highlight w:val="lightGray"/>
        </w:rPr>
        <w:t>dd</w:t>
      </w:r>
      <w:proofErr w:type="spellEnd"/>
      <w:r w:rsidR="00C401F5" w:rsidRPr="008A016D">
        <w:rPr>
          <w:rFonts w:cstheme="minorHAnsi"/>
          <w:sz w:val="20"/>
          <w:szCs w:val="20"/>
          <w:highlight w:val="lightGray"/>
        </w:rPr>
        <w:t xml:space="preserve">. mm. </w:t>
      </w:r>
      <w:r w:rsidR="00C401F5" w:rsidRPr="00CC2495">
        <w:rPr>
          <w:rFonts w:cstheme="minorHAnsi"/>
          <w:sz w:val="20"/>
          <w:szCs w:val="20"/>
        </w:rPr>
        <w:t>202</w:t>
      </w:r>
      <w:r w:rsidR="00C401F5">
        <w:rPr>
          <w:rFonts w:cstheme="minorHAnsi"/>
          <w:sz w:val="20"/>
          <w:szCs w:val="20"/>
        </w:rPr>
        <w:t>3,</w:t>
      </w:r>
      <w:r w:rsidR="00C401F5" w:rsidRPr="008A016D">
        <w:rPr>
          <w:rFonts w:cstheme="minorHAnsi"/>
          <w:sz w:val="20"/>
          <w:szCs w:val="20"/>
        </w:rPr>
        <w:t xml:space="preserve"> pod številko objave </w:t>
      </w:r>
      <w:proofErr w:type="spellStart"/>
      <w:r w:rsidR="00C401F5" w:rsidRPr="008A016D">
        <w:rPr>
          <w:rFonts w:cstheme="minorHAnsi"/>
          <w:sz w:val="20"/>
          <w:szCs w:val="20"/>
          <w:highlight w:val="lightGray"/>
        </w:rPr>
        <w:t>xxxx</w:t>
      </w:r>
      <w:proofErr w:type="spellEnd"/>
      <w:r w:rsidRPr="008A016D">
        <w:rPr>
          <w:rFonts w:cstheme="minorHAnsi"/>
          <w:sz w:val="20"/>
          <w:szCs w:val="20"/>
        </w:rPr>
        <w:t>.</w:t>
      </w:r>
    </w:p>
    <w:p w14:paraId="1FE9F3FA" w14:textId="7D34575B" w:rsidR="00CC2495" w:rsidRDefault="00CC2495" w:rsidP="00CC2495">
      <w:pPr>
        <w:numPr>
          <w:ilvl w:val="0"/>
          <w:numId w:val="24"/>
        </w:numPr>
        <w:spacing w:after="0" w:line="240" w:lineRule="auto"/>
        <w:jc w:val="both"/>
        <w:rPr>
          <w:rFonts w:cstheme="minorHAnsi"/>
          <w:sz w:val="20"/>
          <w:szCs w:val="20"/>
        </w:rPr>
      </w:pPr>
      <w:r w:rsidRPr="008A016D">
        <w:rPr>
          <w:rFonts w:cstheme="minorHAnsi"/>
          <w:sz w:val="20"/>
          <w:szCs w:val="20"/>
        </w:rPr>
        <w:t xml:space="preserve">Z odločitvijo o oddaji naročila,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xml:space="preserve">. mm. </w:t>
      </w:r>
      <w:r>
        <w:rPr>
          <w:rFonts w:cstheme="minorHAnsi"/>
          <w:sz w:val="20"/>
          <w:szCs w:val="20"/>
        </w:rPr>
        <w:t>2023</w:t>
      </w:r>
      <w:r w:rsidRPr="008A016D">
        <w:rPr>
          <w:rFonts w:cstheme="minorHAnsi"/>
          <w:sz w:val="20"/>
          <w:szCs w:val="20"/>
        </w:rPr>
        <w:t xml:space="preserve">  je kupec odločil, da se pogodba</w:t>
      </w:r>
      <w:r w:rsidR="00C401F5">
        <w:rPr>
          <w:rFonts w:cstheme="minorHAnsi"/>
          <w:sz w:val="20"/>
          <w:szCs w:val="20"/>
        </w:rPr>
        <w:t xml:space="preserve"> za dobavo blaga iz sklopa </w:t>
      </w:r>
      <w:r w:rsidR="00C401F5" w:rsidRPr="00C401F5">
        <w:rPr>
          <w:rFonts w:cstheme="minorHAnsi"/>
          <w:sz w:val="20"/>
          <w:szCs w:val="20"/>
          <w:highlight w:val="lightGray"/>
        </w:rPr>
        <w:t>1/2</w:t>
      </w:r>
      <w:r w:rsidRPr="008A016D">
        <w:rPr>
          <w:rFonts w:cstheme="minorHAnsi"/>
          <w:sz w:val="20"/>
          <w:szCs w:val="20"/>
        </w:rPr>
        <w:t xml:space="preserve"> sklene s prodajalcem.</w:t>
      </w:r>
    </w:p>
    <w:p w14:paraId="7CEDB6BB" w14:textId="55602BCB" w:rsidR="00CC2495" w:rsidRPr="008A016D" w:rsidRDefault="00CC2495" w:rsidP="00CC2495">
      <w:pPr>
        <w:numPr>
          <w:ilvl w:val="0"/>
          <w:numId w:val="24"/>
        </w:numPr>
        <w:spacing w:after="0" w:line="240" w:lineRule="auto"/>
        <w:jc w:val="both"/>
        <w:rPr>
          <w:rFonts w:cstheme="minorHAnsi"/>
          <w:sz w:val="20"/>
          <w:szCs w:val="20"/>
        </w:rPr>
      </w:pPr>
      <w:r>
        <w:rPr>
          <w:rFonts w:cstheme="minorHAnsi"/>
          <w:sz w:val="20"/>
          <w:szCs w:val="20"/>
        </w:rPr>
        <w:t>Prodajalec je kupcu</w:t>
      </w:r>
      <w:r w:rsidRPr="00CC2495">
        <w:rPr>
          <w:rFonts w:cstheme="minorHAnsi"/>
          <w:sz w:val="20"/>
          <w:szCs w:val="20"/>
        </w:rPr>
        <w:t xml:space="preserve"> pred podpisom te pogodbe predložil Izjavo o udeležbi fizičnih in pravnih oseb v lastništvu ponudnika, iz katere izhaja, da v skladu z določili Zakona o integriteti in preprečevanju korupcije ni ovir za sklenitev te pogodbe</w:t>
      </w:r>
    </w:p>
    <w:p w14:paraId="6D418E4A" w14:textId="77777777" w:rsidR="00CC2495" w:rsidRPr="008A016D" w:rsidRDefault="00CC2495" w:rsidP="00CC2495">
      <w:pPr>
        <w:spacing w:after="0" w:line="240" w:lineRule="auto"/>
        <w:outlineLvl w:val="0"/>
        <w:rPr>
          <w:rFonts w:cstheme="minorHAnsi"/>
          <w:b/>
          <w:sz w:val="20"/>
          <w:szCs w:val="20"/>
        </w:rPr>
      </w:pPr>
    </w:p>
    <w:p w14:paraId="06FCB03C" w14:textId="77777777" w:rsidR="00CC2495" w:rsidRPr="008A016D" w:rsidRDefault="00CC2495" w:rsidP="00CC2495">
      <w:pPr>
        <w:numPr>
          <w:ilvl w:val="0"/>
          <w:numId w:val="26"/>
        </w:numPr>
        <w:spacing w:after="0" w:line="240" w:lineRule="auto"/>
        <w:jc w:val="both"/>
        <w:outlineLvl w:val="0"/>
        <w:rPr>
          <w:rFonts w:cstheme="minorHAnsi"/>
          <w:b/>
          <w:sz w:val="20"/>
          <w:szCs w:val="20"/>
        </w:rPr>
      </w:pPr>
      <w:r w:rsidRPr="008A016D">
        <w:rPr>
          <w:rFonts w:cstheme="minorHAnsi"/>
          <w:b/>
          <w:sz w:val="20"/>
          <w:szCs w:val="20"/>
        </w:rPr>
        <w:t>PREDMET POGODBE</w:t>
      </w:r>
    </w:p>
    <w:p w14:paraId="2701B14F" w14:textId="77777777" w:rsidR="00CC2495" w:rsidRPr="008A016D" w:rsidRDefault="00CC2495" w:rsidP="00CC2495">
      <w:pPr>
        <w:spacing w:after="0" w:line="240" w:lineRule="auto"/>
        <w:outlineLvl w:val="0"/>
        <w:rPr>
          <w:rFonts w:cstheme="minorHAnsi"/>
          <w:b/>
          <w:sz w:val="20"/>
          <w:szCs w:val="20"/>
        </w:rPr>
      </w:pPr>
    </w:p>
    <w:p w14:paraId="06FBF06E" w14:textId="77777777" w:rsidR="00CC2495" w:rsidRPr="008A016D" w:rsidRDefault="00CC2495" w:rsidP="00CC2495">
      <w:pPr>
        <w:numPr>
          <w:ilvl w:val="0"/>
          <w:numId w:val="23"/>
        </w:numPr>
        <w:spacing w:after="0" w:line="240" w:lineRule="auto"/>
        <w:jc w:val="center"/>
        <w:rPr>
          <w:rFonts w:cstheme="minorHAnsi"/>
          <w:sz w:val="20"/>
          <w:szCs w:val="20"/>
        </w:rPr>
      </w:pPr>
    </w:p>
    <w:p w14:paraId="0A435F71" w14:textId="77777777" w:rsidR="00CC2495" w:rsidRPr="008A016D" w:rsidRDefault="00CC2495" w:rsidP="00CC2495">
      <w:pPr>
        <w:spacing w:after="0" w:line="240" w:lineRule="auto"/>
        <w:ind w:left="360"/>
        <w:jc w:val="both"/>
        <w:rPr>
          <w:rFonts w:cstheme="minorHAnsi"/>
          <w:sz w:val="20"/>
          <w:szCs w:val="20"/>
        </w:rPr>
      </w:pPr>
    </w:p>
    <w:p w14:paraId="55B11D5C" w14:textId="7F5130C8" w:rsidR="00CC2495" w:rsidRPr="008A016D" w:rsidRDefault="00CC2495" w:rsidP="00CC2495">
      <w:pPr>
        <w:numPr>
          <w:ilvl w:val="0"/>
          <w:numId w:val="25"/>
        </w:numPr>
        <w:spacing w:after="0" w:line="240" w:lineRule="auto"/>
        <w:jc w:val="both"/>
        <w:rPr>
          <w:rFonts w:cstheme="minorHAnsi"/>
          <w:sz w:val="20"/>
          <w:szCs w:val="20"/>
        </w:rPr>
      </w:pPr>
      <w:r w:rsidRPr="008A016D">
        <w:rPr>
          <w:rFonts w:cstheme="minorHAnsi"/>
          <w:sz w:val="20"/>
          <w:szCs w:val="20"/>
        </w:rPr>
        <w:t xml:space="preserve">Prodajalec bo v skladu s to pogodbo kupcu dobavil </w:t>
      </w:r>
      <w:r w:rsidR="00C401F5">
        <w:rPr>
          <w:rFonts w:cstheme="minorHAnsi"/>
          <w:sz w:val="20"/>
          <w:szCs w:val="20"/>
        </w:rPr>
        <w:t>industrijski stroj</w:t>
      </w:r>
      <w:r>
        <w:rPr>
          <w:rFonts w:cstheme="minorHAnsi"/>
          <w:sz w:val="20"/>
          <w:szCs w:val="20"/>
        </w:rPr>
        <w:t>,</w:t>
      </w:r>
      <w:r w:rsidRPr="008A016D">
        <w:rPr>
          <w:rFonts w:cstheme="minorHAnsi"/>
          <w:sz w:val="20"/>
          <w:szCs w:val="20"/>
        </w:rPr>
        <w:t xml:space="preserve"> proizvajalca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tip </w:t>
      </w:r>
      <w:proofErr w:type="spellStart"/>
      <w:r w:rsidRPr="008A016D">
        <w:rPr>
          <w:rFonts w:cstheme="minorHAnsi"/>
          <w:sz w:val="20"/>
          <w:szCs w:val="20"/>
          <w:highlight w:val="lightGray"/>
        </w:rPr>
        <w:t>xxxxxxxx</w:t>
      </w:r>
      <w:proofErr w:type="spellEnd"/>
      <w:r w:rsidRPr="008A016D">
        <w:rPr>
          <w:rFonts w:cstheme="minorHAnsi"/>
          <w:sz w:val="20"/>
          <w:szCs w:val="20"/>
        </w:rPr>
        <w:t>.</w:t>
      </w:r>
    </w:p>
    <w:p w14:paraId="06C02BD1" w14:textId="77777777" w:rsidR="00CC2495" w:rsidRPr="008A016D" w:rsidRDefault="00CC2495" w:rsidP="00CC2495">
      <w:pPr>
        <w:numPr>
          <w:ilvl w:val="0"/>
          <w:numId w:val="25"/>
        </w:numPr>
        <w:spacing w:after="0" w:line="240" w:lineRule="auto"/>
        <w:jc w:val="both"/>
        <w:rPr>
          <w:rFonts w:cstheme="minorHAnsi"/>
          <w:sz w:val="20"/>
          <w:szCs w:val="20"/>
        </w:rPr>
      </w:pPr>
      <w:r w:rsidRPr="008A016D">
        <w:rPr>
          <w:rFonts w:cstheme="minorHAnsi"/>
          <w:sz w:val="20"/>
          <w:szCs w:val="20"/>
        </w:rPr>
        <w:t>S to pogodbo se pogodbeni stranki dogovorita o splošnih in posebnih pogojih izvedbe javnega naročila. Sestavni del pogodbe je dokumentacija v zvezi z javnim naročilom, ki jo je objavil kupec in ponudbena dokumentacija, ki jo je podal prodajalec.</w:t>
      </w:r>
    </w:p>
    <w:p w14:paraId="155D98CA" w14:textId="77777777" w:rsidR="00CC2495" w:rsidRPr="008A016D" w:rsidRDefault="00CC2495" w:rsidP="00CC2495">
      <w:pPr>
        <w:numPr>
          <w:ilvl w:val="0"/>
          <w:numId w:val="25"/>
        </w:numPr>
        <w:spacing w:after="0" w:line="240" w:lineRule="auto"/>
        <w:jc w:val="both"/>
        <w:rPr>
          <w:rFonts w:cstheme="minorHAnsi"/>
          <w:sz w:val="20"/>
          <w:szCs w:val="20"/>
        </w:rPr>
      </w:pPr>
      <w:r w:rsidRPr="008A016D">
        <w:rPr>
          <w:rFonts w:cstheme="minorHAnsi"/>
          <w:sz w:val="20"/>
          <w:szCs w:val="20"/>
        </w:rPr>
        <w:t>Prodajalec izjavlja, da je seznanjen s predmetom pogodbe, da so v ponudbeni ceni zajeta vsa potrebna dela, da je seznanjen z razpisnimi zahtevami ter da so mu razumljivi in jasni pogoji in okoliščine za pravilno izvedbo predmeta naročila.</w:t>
      </w:r>
    </w:p>
    <w:p w14:paraId="42BB4923" w14:textId="4C6296FC" w:rsidR="00CC2495" w:rsidRPr="008A016D" w:rsidRDefault="00CC2495" w:rsidP="00CC2495">
      <w:pPr>
        <w:numPr>
          <w:ilvl w:val="0"/>
          <w:numId w:val="25"/>
        </w:numPr>
        <w:shd w:val="clear" w:color="auto" w:fill="FFFFFF"/>
        <w:spacing w:after="0" w:line="240" w:lineRule="auto"/>
        <w:jc w:val="both"/>
        <w:rPr>
          <w:rFonts w:cstheme="minorHAnsi"/>
          <w:sz w:val="20"/>
          <w:szCs w:val="20"/>
        </w:rPr>
      </w:pPr>
      <w:r w:rsidRPr="008A016D">
        <w:rPr>
          <w:rFonts w:cstheme="minorHAnsi"/>
          <w:sz w:val="20"/>
          <w:szCs w:val="20"/>
        </w:rPr>
        <w:t xml:space="preserve">Dobava blaga mora ustrezati kupčevim zahtevam iz dokumentacija v zvezi z </w:t>
      </w:r>
      <w:r w:rsidR="00C401F5">
        <w:rPr>
          <w:rFonts w:cstheme="minorHAnsi"/>
          <w:sz w:val="20"/>
          <w:szCs w:val="20"/>
        </w:rPr>
        <w:t xml:space="preserve">oddajo </w:t>
      </w:r>
      <w:r w:rsidRPr="008A016D">
        <w:rPr>
          <w:rFonts w:cstheme="minorHAnsi"/>
          <w:sz w:val="20"/>
          <w:szCs w:val="20"/>
        </w:rPr>
        <w:t>javn</w:t>
      </w:r>
      <w:r w:rsidR="00C401F5">
        <w:rPr>
          <w:rFonts w:cstheme="minorHAnsi"/>
          <w:sz w:val="20"/>
          <w:szCs w:val="20"/>
        </w:rPr>
        <w:t>ega</w:t>
      </w:r>
      <w:r w:rsidRPr="008A016D">
        <w:rPr>
          <w:rFonts w:cstheme="minorHAnsi"/>
          <w:sz w:val="20"/>
          <w:szCs w:val="20"/>
        </w:rPr>
        <w:t xml:space="preserve"> naročil</w:t>
      </w:r>
      <w:r w:rsidR="00C401F5">
        <w:rPr>
          <w:rFonts w:cstheme="minorHAnsi"/>
          <w:sz w:val="20"/>
          <w:szCs w:val="20"/>
        </w:rPr>
        <w:t>a</w:t>
      </w:r>
      <w:r w:rsidRPr="008A016D">
        <w:rPr>
          <w:rFonts w:cstheme="minorHAnsi"/>
          <w:sz w:val="20"/>
          <w:szCs w:val="20"/>
        </w:rPr>
        <w:t xml:space="preserve"> in mora biti skladna z vso veljavno zakonodajo.</w:t>
      </w:r>
    </w:p>
    <w:p w14:paraId="25F18FB2" w14:textId="77777777" w:rsidR="00CC2495" w:rsidRPr="008A016D" w:rsidRDefault="00CC2495" w:rsidP="00CC2495">
      <w:pPr>
        <w:spacing w:after="0" w:line="240" w:lineRule="auto"/>
        <w:jc w:val="both"/>
        <w:rPr>
          <w:rFonts w:cstheme="minorHAnsi"/>
          <w:sz w:val="20"/>
          <w:szCs w:val="20"/>
        </w:rPr>
      </w:pPr>
    </w:p>
    <w:p w14:paraId="3F225A2F" w14:textId="77777777" w:rsidR="00CC2495" w:rsidRPr="008A016D" w:rsidRDefault="00CC2495" w:rsidP="00CC2495">
      <w:pPr>
        <w:numPr>
          <w:ilvl w:val="0"/>
          <w:numId w:val="26"/>
        </w:numPr>
        <w:spacing w:after="0" w:line="240" w:lineRule="auto"/>
        <w:rPr>
          <w:rFonts w:cstheme="minorHAnsi"/>
          <w:b/>
          <w:sz w:val="20"/>
          <w:szCs w:val="20"/>
        </w:rPr>
      </w:pPr>
      <w:r w:rsidRPr="008A016D">
        <w:rPr>
          <w:rFonts w:cstheme="minorHAnsi"/>
          <w:b/>
          <w:sz w:val="20"/>
          <w:szCs w:val="20"/>
        </w:rPr>
        <w:t>POGODBENA VREDNOST IN PLAČILO</w:t>
      </w:r>
    </w:p>
    <w:p w14:paraId="23EA9198" w14:textId="77777777" w:rsidR="00CC2495" w:rsidRPr="008A016D" w:rsidRDefault="00CC2495" w:rsidP="00CC2495">
      <w:pPr>
        <w:spacing w:after="0" w:line="240" w:lineRule="auto"/>
        <w:rPr>
          <w:rFonts w:cstheme="minorHAnsi"/>
          <w:b/>
          <w:sz w:val="20"/>
          <w:szCs w:val="20"/>
        </w:rPr>
      </w:pPr>
    </w:p>
    <w:p w14:paraId="78E049DC" w14:textId="77777777" w:rsidR="00CC2495" w:rsidRPr="008A016D" w:rsidRDefault="00CC2495" w:rsidP="00CC2495">
      <w:pPr>
        <w:numPr>
          <w:ilvl w:val="0"/>
          <w:numId w:val="23"/>
        </w:numPr>
        <w:spacing w:after="0" w:line="240" w:lineRule="auto"/>
        <w:jc w:val="center"/>
        <w:rPr>
          <w:rFonts w:cstheme="minorHAnsi"/>
          <w:sz w:val="20"/>
          <w:szCs w:val="20"/>
        </w:rPr>
      </w:pPr>
    </w:p>
    <w:p w14:paraId="4F7E6E5D" w14:textId="77777777" w:rsidR="00CC2495" w:rsidRPr="008A016D" w:rsidRDefault="00CC2495" w:rsidP="00CC2495">
      <w:pPr>
        <w:spacing w:after="0" w:line="240" w:lineRule="auto"/>
        <w:jc w:val="both"/>
        <w:rPr>
          <w:rFonts w:cstheme="minorHAnsi"/>
          <w:sz w:val="20"/>
          <w:szCs w:val="20"/>
        </w:rPr>
      </w:pPr>
    </w:p>
    <w:p w14:paraId="405CBFED" w14:textId="6A4F64A3" w:rsidR="00CC2495" w:rsidRDefault="00CC2495" w:rsidP="00CC2495">
      <w:pPr>
        <w:numPr>
          <w:ilvl w:val="0"/>
          <w:numId w:val="21"/>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prodajalca,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w:t>
      </w:r>
      <w:r w:rsidRPr="00CC2495">
        <w:rPr>
          <w:rFonts w:cstheme="minorHAnsi"/>
          <w:sz w:val="20"/>
          <w:szCs w:val="20"/>
          <w:highlight w:val="lightGray"/>
        </w:rPr>
        <w:t>.</w:t>
      </w:r>
      <w:r>
        <w:rPr>
          <w:rFonts w:cstheme="minorHAnsi"/>
          <w:sz w:val="20"/>
          <w:szCs w:val="20"/>
        </w:rPr>
        <w:t xml:space="preserve"> 2023</w:t>
      </w:r>
      <w:r w:rsidRPr="008A016D">
        <w:rPr>
          <w:rFonts w:cstheme="minorHAnsi"/>
          <w:sz w:val="20"/>
          <w:szCs w:val="20"/>
        </w:rPr>
        <w:t xml:space="preserve">, št.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neto </w:t>
      </w:r>
      <w:proofErr w:type="spellStart"/>
      <w:r w:rsidRPr="008A016D">
        <w:rPr>
          <w:rFonts w:cstheme="minorHAnsi"/>
          <w:sz w:val="20"/>
          <w:szCs w:val="20"/>
          <w:highlight w:val="lightGray"/>
        </w:rPr>
        <w:t>xx.xxx,xx</w:t>
      </w:r>
      <w:proofErr w:type="spellEnd"/>
      <w:r w:rsidRPr="008A016D">
        <w:rPr>
          <w:rFonts w:cstheme="minorHAnsi"/>
          <w:sz w:val="20"/>
          <w:szCs w:val="20"/>
        </w:rPr>
        <w:t xml:space="preserve"> EUR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proofErr w:type="spellStart"/>
      <w:r w:rsidRPr="008A016D">
        <w:rPr>
          <w:rFonts w:cstheme="minorHAnsi"/>
          <w:sz w:val="20"/>
          <w:szCs w:val="20"/>
          <w:highlight w:val="lightGray"/>
        </w:rPr>
        <w:t>xx.xxx,xx</w:t>
      </w:r>
      <w:proofErr w:type="spellEnd"/>
      <w:r w:rsidRPr="008A016D">
        <w:rPr>
          <w:rFonts w:cstheme="minorHAnsi"/>
          <w:sz w:val="20"/>
          <w:szCs w:val="20"/>
        </w:rPr>
        <w:t xml:space="preserve"> EUR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413BAE48" w14:textId="77777777" w:rsidR="00CC2495" w:rsidRPr="008A016D" w:rsidRDefault="00CC2495" w:rsidP="00CC2495">
      <w:pPr>
        <w:spacing w:after="0" w:line="240" w:lineRule="auto"/>
        <w:jc w:val="both"/>
        <w:rPr>
          <w:rFonts w:cstheme="minorHAnsi"/>
          <w:sz w:val="20"/>
          <w:szCs w:val="20"/>
        </w:rPr>
      </w:pPr>
    </w:p>
    <w:p w14:paraId="2999C910" w14:textId="77777777" w:rsidR="00CC2495" w:rsidRPr="008A016D" w:rsidRDefault="00CC2495" w:rsidP="00CC2495">
      <w:pPr>
        <w:spacing w:after="0" w:line="240" w:lineRule="auto"/>
        <w:jc w:val="center"/>
        <w:rPr>
          <w:rFonts w:cstheme="minorHAnsi"/>
          <w:b/>
          <w:bCs/>
          <w:sz w:val="20"/>
          <w:szCs w:val="20"/>
        </w:rPr>
      </w:pPr>
      <w:proofErr w:type="spellStart"/>
      <w:r w:rsidRPr="008A016D">
        <w:rPr>
          <w:rFonts w:cstheme="minorHAnsi"/>
          <w:b/>
          <w:bCs/>
          <w:sz w:val="20"/>
          <w:szCs w:val="20"/>
          <w:highlight w:val="lightGray"/>
        </w:rPr>
        <w:t>xx.xxx,xx</w:t>
      </w:r>
      <w:proofErr w:type="spellEnd"/>
      <w:r w:rsidRPr="008A016D">
        <w:rPr>
          <w:rFonts w:cstheme="minorHAnsi"/>
          <w:b/>
          <w:bCs/>
          <w:sz w:val="20"/>
          <w:szCs w:val="20"/>
        </w:rPr>
        <w:t xml:space="preserve"> EUR </w:t>
      </w:r>
    </w:p>
    <w:p w14:paraId="0BC33A8A" w14:textId="77777777" w:rsidR="00CC2495" w:rsidRDefault="00CC2495" w:rsidP="00CC2495">
      <w:pPr>
        <w:spacing w:after="0" w:line="240" w:lineRule="auto"/>
        <w:jc w:val="center"/>
        <w:rPr>
          <w:rFonts w:cstheme="minorHAnsi"/>
          <w:sz w:val="20"/>
          <w:szCs w:val="20"/>
        </w:rPr>
      </w:pPr>
      <w:r w:rsidRPr="008A016D">
        <w:rPr>
          <w:rFonts w:cstheme="minorHAnsi"/>
          <w:sz w:val="20"/>
          <w:szCs w:val="20"/>
        </w:rPr>
        <w:t xml:space="preserve">(z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5BA97DCC" w14:textId="77777777" w:rsidR="00CC2495" w:rsidRPr="008A016D" w:rsidRDefault="00CC2495" w:rsidP="00CC2495">
      <w:pPr>
        <w:spacing w:after="0" w:line="240" w:lineRule="auto"/>
        <w:jc w:val="center"/>
        <w:rPr>
          <w:rFonts w:cstheme="minorHAnsi"/>
          <w:sz w:val="20"/>
          <w:szCs w:val="20"/>
        </w:rPr>
      </w:pPr>
    </w:p>
    <w:p w14:paraId="104BE7C2" w14:textId="77777777" w:rsidR="00CC2495" w:rsidRPr="008A016D" w:rsidRDefault="00CC2495" w:rsidP="00CC2495">
      <w:pPr>
        <w:numPr>
          <w:ilvl w:val="0"/>
          <w:numId w:val="21"/>
        </w:numPr>
        <w:spacing w:after="0" w:line="240" w:lineRule="auto"/>
        <w:jc w:val="both"/>
        <w:rPr>
          <w:rFonts w:cstheme="minorHAnsi"/>
          <w:sz w:val="20"/>
          <w:szCs w:val="20"/>
        </w:rPr>
      </w:pPr>
      <w:r w:rsidRPr="008A016D">
        <w:rPr>
          <w:rFonts w:cstheme="minorHAnsi"/>
          <w:sz w:val="20"/>
          <w:szCs w:val="20"/>
        </w:rPr>
        <w:lastRenderedPageBreak/>
        <w:t>V pogodbeni vrednosti so zajeti vsi stroški prodajalca, ki so potrebni za izvedbo predmeta naročila v skladu s to pogodbo, tako da je pogodbena cena fiksna in nespremenljiva.</w:t>
      </w:r>
    </w:p>
    <w:p w14:paraId="4B06BF7D" w14:textId="54BB7750" w:rsidR="00CC2495" w:rsidRPr="008A016D" w:rsidRDefault="00CC2495" w:rsidP="00CC2495">
      <w:pPr>
        <w:numPr>
          <w:ilvl w:val="0"/>
          <w:numId w:val="21"/>
        </w:numPr>
        <w:spacing w:after="0" w:line="240" w:lineRule="auto"/>
        <w:jc w:val="both"/>
        <w:rPr>
          <w:rFonts w:cstheme="minorHAnsi"/>
          <w:sz w:val="20"/>
          <w:szCs w:val="20"/>
        </w:rPr>
      </w:pPr>
      <w:r w:rsidRPr="008A016D">
        <w:rPr>
          <w:rFonts w:cstheme="minorHAnsi"/>
          <w:sz w:val="20"/>
          <w:szCs w:val="20"/>
        </w:rPr>
        <w:t xml:space="preserve">V pogodbeni vrednosti je zajeto servisiranje </w:t>
      </w:r>
      <w:r w:rsidR="00AA2AD0">
        <w:rPr>
          <w:rFonts w:cstheme="minorHAnsi"/>
          <w:sz w:val="20"/>
          <w:szCs w:val="20"/>
        </w:rPr>
        <w:t>stroja do vključno 2.000 delovnih ur</w:t>
      </w:r>
      <w:r w:rsidRPr="008A016D">
        <w:rPr>
          <w:rFonts w:cstheme="minorHAnsi"/>
          <w:sz w:val="20"/>
          <w:szCs w:val="20"/>
        </w:rPr>
        <w:t>.</w:t>
      </w:r>
    </w:p>
    <w:p w14:paraId="5CECF939" w14:textId="77777777" w:rsidR="00CC2495" w:rsidRPr="008A016D" w:rsidRDefault="00CC2495" w:rsidP="00CC2495">
      <w:pPr>
        <w:pStyle w:val="Telobesedila"/>
        <w:spacing w:after="0" w:line="240" w:lineRule="auto"/>
        <w:jc w:val="both"/>
        <w:rPr>
          <w:rFonts w:cstheme="minorHAnsi"/>
          <w:sz w:val="20"/>
          <w:szCs w:val="20"/>
        </w:rPr>
      </w:pPr>
    </w:p>
    <w:p w14:paraId="0A21DF3F" w14:textId="77777777" w:rsidR="00CC2495" w:rsidRPr="008A016D" w:rsidRDefault="00CC2495" w:rsidP="00CC2495">
      <w:pPr>
        <w:keepNext/>
        <w:numPr>
          <w:ilvl w:val="0"/>
          <w:numId w:val="23"/>
        </w:numPr>
        <w:spacing w:after="0" w:line="240" w:lineRule="auto"/>
        <w:jc w:val="center"/>
        <w:rPr>
          <w:rFonts w:cstheme="minorHAnsi"/>
          <w:sz w:val="20"/>
          <w:szCs w:val="20"/>
        </w:rPr>
      </w:pPr>
    </w:p>
    <w:p w14:paraId="507E17B4" w14:textId="77777777" w:rsidR="00CC2495" w:rsidRPr="008A016D" w:rsidRDefault="00CC2495" w:rsidP="00CC2495">
      <w:pPr>
        <w:keepNext/>
        <w:spacing w:after="0" w:line="240" w:lineRule="auto"/>
        <w:jc w:val="both"/>
        <w:rPr>
          <w:rFonts w:cstheme="minorHAnsi"/>
          <w:sz w:val="20"/>
          <w:szCs w:val="20"/>
        </w:rPr>
      </w:pPr>
    </w:p>
    <w:p w14:paraId="1060277D" w14:textId="74F93453" w:rsidR="00CC2495" w:rsidRPr="008A016D" w:rsidRDefault="00CC2495" w:rsidP="00CC2495">
      <w:pPr>
        <w:keepNext/>
        <w:numPr>
          <w:ilvl w:val="0"/>
          <w:numId w:val="27"/>
        </w:numPr>
        <w:spacing w:after="0" w:line="240" w:lineRule="auto"/>
        <w:jc w:val="both"/>
        <w:rPr>
          <w:rFonts w:cstheme="minorHAnsi"/>
          <w:sz w:val="20"/>
          <w:szCs w:val="20"/>
        </w:rPr>
      </w:pPr>
      <w:r w:rsidRPr="008A016D">
        <w:rPr>
          <w:rFonts w:cstheme="minorHAnsi"/>
          <w:sz w:val="20"/>
          <w:szCs w:val="20"/>
        </w:rPr>
        <w:t xml:space="preserve">Prodajalec bo kupcu izstavil račun po uspešno izvedenem prevzemu </w:t>
      </w:r>
      <w:r w:rsidR="00AA2AD0">
        <w:rPr>
          <w:rFonts w:cstheme="minorHAnsi"/>
          <w:sz w:val="20"/>
          <w:szCs w:val="20"/>
        </w:rPr>
        <w:t>stroja, skladno s</w:t>
      </w:r>
      <w:r w:rsidRPr="008A016D">
        <w:rPr>
          <w:rFonts w:cstheme="minorHAnsi"/>
          <w:sz w:val="20"/>
          <w:szCs w:val="20"/>
        </w:rPr>
        <w:t xml:space="preserve"> 7. člen</w:t>
      </w:r>
      <w:r w:rsidR="00AA2AD0">
        <w:rPr>
          <w:rFonts w:cstheme="minorHAnsi"/>
          <w:sz w:val="20"/>
          <w:szCs w:val="20"/>
        </w:rPr>
        <w:t>om</w:t>
      </w:r>
      <w:r w:rsidRPr="008A016D">
        <w:rPr>
          <w:rFonts w:cstheme="minorHAnsi"/>
          <w:sz w:val="20"/>
          <w:szCs w:val="20"/>
        </w:rPr>
        <w:t xml:space="preserve"> te pogodbe. Če se kupec z računom ne strinja, ga je dolžan v roku osmih (8) dni od prejema pisno zavrniti.</w:t>
      </w:r>
    </w:p>
    <w:p w14:paraId="3EAD8233" w14:textId="25DA81CE" w:rsidR="00CC2495" w:rsidRPr="00CC2495" w:rsidRDefault="00CC2495" w:rsidP="00CC2495">
      <w:pPr>
        <w:keepNext/>
        <w:numPr>
          <w:ilvl w:val="0"/>
          <w:numId w:val="27"/>
        </w:numPr>
        <w:spacing w:after="0" w:line="240" w:lineRule="auto"/>
        <w:jc w:val="both"/>
        <w:rPr>
          <w:rFonts w:cstheme="minorHAnsi"/>
          <w:sz w:val="20"/>
          <w:szCs w:val="20"/>
        </w:rPr>
      </w:pPr>
      <w:r w:rsidRPr="008A016D">
        <w:rPr>
          <w:rFonts w:cstheme="minorHAnsi"/>
          <w:sz w:val="20"/>
          <w:szCs w:val="20"/>
        </w:rPr>
        <w:t xml:space="preserve">Kupec se obveže plačati pogodbeno vrednost </w:t>
      </w:r>
      <w:r w:rsidRPr="00CC2495">
        <w:rPr>
          <w:rFonts w:cstheme="minorHAnsi"/>
          <w:sz w:val="20"/>
          <w:szCs w:val="20"/>
        </w:rPr>
        <w:t xml:space="preserve">30. (trideseti) dan od dneva uradno evidentiranega prejema pravilno izstavljenega e-računa. Če zadnji dan roka sovpada z dnem, ko se po zakonu ne dela, se </w:t>
      </w:r>
      <w:r>
        <w:rPr>
          <w:rFonts w:cstheme="minorHAnsi"/>
          <w:sz w:val="20"/>
          <w:szCs w:val="20"/>
        </w:rPr>
        <w:t xml:space="preserve">za </w:t>
      </w:r>
      <w:r w:rsidRPr="00CC2495">
        <w:rPr>
          <w:rFonts w:cstheme="minorHAnsi"/>
          <w:sz w:val="20"/>
          <w:szCs w:val="20"/>
        </w:rPr>
        <w:t xml:space="preserve">zadnji dan roka šteje naslednji delavnik. </w:t>
      </w:r>
    </w:p>
    <w:p w14:paraId="2168A51D" w14:textId="77777777" w:rsidR="00CC2495" w:rsidRPr="00CC2495" w:rsidRDefault="00CC2495" w:rsidP="00CC2495">
      <w:pPr>
        <w:keepNext/>
        <w:numPr>
          <w:ilvl w:val="0"/>
          <w:numId w:val="27"/>
        </w:numPr>
        <w:spacing w:after="0" w:line="240" w:lineRule="auto"/>
        <w:jc w:val="both"/>
        <w:rPr>
          <w:rFonts w:cstheme="minorHAnsi"/>
          <w:sz w:val="20"/>
          <w:szCs w:val="20"/>
        </w:rPr>
      </w:pPr>
      <w:r w:rsidRPr="00CC2495">
        <w:rPr>
          <w:rFonts w:cstheme="minorHAnsi"/>
          <w:sz w:val="20"/>
          <w:szCs w:val="20"/>
        </w:rPr>
        <w:t>Pri izstavitvi računov se je potrebno obvezno sklicevati na številko te pogodbe.</w:t>
      </w:r>
    </w:p>
    <w:p w14:paraId="4693010F" w14:textId="083A847C" w:rsidR="00CC2495" w:rsidRPr="00CC2495" w:rsidRDefault="00CC2495" w:rsidP="00CC2495">
      <w:pPr>
        <w:keepNext/>
        <w:numPr>
          <w:ilvl w:val="0"/>
          <w:numId w:val="27"/>
        </w:numPr>
        <w:spacing w:after="0" w:line="240" w:lineRule="auto"/>
        <w:jc w:val="both"/>
        <w:rPr>
          <w:rFonts w:cstheme="minorHAnsi"/>
          <w:sz w:val="20"/>
          <w:szCs w:val="20"/>
        </w:rPr>
      </w:pPr>
      <w:r>
        <w:rPr>
          <w:rFonts w:cstheme="minorHAnsi"/>
          <w:sz w:val="20"/>
          <w:szCs w:val="20"/>
        </w:rPr>
        <w:t>Kupec</w:t>
      </w:r>
      <w:r w:rsidRPr="00CC2495">
        <w:rPr>
          <w:rFonts w:cstheme="minorHAnsi"/>
          <w:sz w:val="20"/>
          <w:szCs w:val="20"/>
        </w:rPr>
        <w:t xml:space="preserve"> račune (skupaj s prilogami) prejema izključno v obliki e-Računa v xml strukturi, ki jo je definirala GZS, v ePredal (prejemnikov BIC: BASSSI2DICL, IBAN: SI56 0443 0000 0394 225, DŠ: SI32621213) ali na elektronski naslov </w:t>
      </w:r>
      <w:hyperlink r:id="rId10" w:history="1">
        <w:r w:rsidRPr="00A1087E">
          <w:rPr>
            <w:rStyle w:val="Hiperpovezava"/>
            <w:rFonts w:cstheme="minorHAnsi"/>
            <w:sz w:val="20"/>
            <w:szCs w:val="20"/>
          </w:rPr>
          <w:t>racuni@komunala-slb.si</w:t>
        </w:r>
      </w:hyperlink>
      <w:r w:rsidRPr="00CC2495">
        <w:rPr>
          <w:rFonts w:cstheme="minorHAnsi"/>
          <w:sz w:val="20"/>
          <w:szCs w:val="20"/>
        </w:rPr>
        <w:t>.</w:t>
      </w:r>
    </w:p>
    <w:p w14:paraId="109C66C8" w14:textId="62F26E92" w:rsidR="00CC2495" w:rsidRPr="00CC2495" w:rsidRDefault="00CC2495" w:rsidP="00CC2495">
      <w:pPr>
        <w:keepNext/>
        <w:numPr>
          <w:ilvl w:val="0"/>
          <w:numId w:val="27"/>
        </w:numPr>
        <w:spacing w:after="0" w:line="240" w:lineRule="auto"/>
        <w:jc w:val="both"/>
        <w:rPr>
          <w:rFonts w:cstheme="minorHAnsi"/>
          <w:sz w:val="20"/>
          <w:szCs w:val="20"/>
        </w:rPr>
      </w:pPr>
      <w:r w:rsidRPr="00CC2495">
        <w:rPr>
          <w:rFonts w:cstheme="minorHAnsi"/>
          <w:sz w:val="20"/>
          <w:szCs w:val="20"/>
        </w:rPr>
        <w:t xml:space="preserve">Plačilo se vrši na transakcijski račun </w:t>
      </w:r>
      <w:r>
        <w:rPr>
          <w:rFonts w:cstheme="minorHAnsi"/>
          <w:sz w:val="20"/>
          <w:szCs w:val="20"/>
        </w:rPr>
        <w:t>prodajalca</w:t>
      </w:r>
      <w:r w:rsidRPr="00CC2495">
        <w:rPr>
          <w:rFonts w:cstheme="minorHAnsi"/>
          <w:sz w:val="20"/>
          <w:szCs w:val="20"/>
        </w:rPr>
        <w:t>, ki bo naveden na računu.</w:t>
      </w:r>
    </w:p>
    <w:p w14:paraId="13BE2E0B" w14:textId="52B18799" w:rsidR="00CC2495" w:rsidRPr="008A016D" w:rsidRDefault="00CC2495" w:rsidP="00CC2495">
      <w:pPr>
        <w:keepNext/>
        <w:numPr>
          <w:ilvl w:val="0"/>
          <w:numId w:val="27"/>
        </w:numPr>
        <w:spacing w:after="0" w:line="240" w:lineRule="auto"/>
        <w:jc w:val="both"/>
        <w:rPr>
          <w:rFonts w:cstheme="minorHAnsi"/>
          <w:sz w:val="20"/>
          <w:szCs w:val="20"/>
        </w:rPr>
      </w:pPr>
      <w:r w:rsidRPr="00CC2495">
        <w:rPr>
          <w:rFonts w:cstheme="minorHAnsi"/>
          <w:sz w:val="20"/>
          <w:szCs w:val="20"/>
        </w:rPr>
        <w:t xml:space="preserve">Če </w:t>
      </w:r>
      <w:r>
        <w:rPr>
          <w:rFonts w:cstheme="minorHAnsi"/>
          <w:sz w:val="20"/>
          <w:szCs w:val="20"/>
        </w:rPr>
        <w:t>kupec</w:t>
      </w:r>
      <w:r w:rsidRPr="00CC2495">
        <w:rPr>
          <w:rFonts w:cstheme="minorHAnsi"/>
          <w:sz w:val="20"/>
          <w:szCs w:val="20"/>
        </w:rPr>
        <w:t xml:space="preserve"> svojih obveznosti ne plača pravočasno, pripadajo </w:t>
      </w:r>
      <w:r>
        <w:rPr>
          <w:rFonts w:cstheme="minorHAnsi"/>
          <w:sz w:val="20"/>
          <w:szCs w:val="20"/>
        </w:rPr>
        <w:t>prodajalcu</w:t>
      </w:r>
      <w:r w:rsidRPr="00CC2495">
        <w:rPr>
          <w:rFonts w:cstheme="minorHAnsi"/>
          <w:sz w:val="20"/>
          <w:szCs w:val="20"/>
        </w:rPr>
        <w:t xml:space="preserve"> zakonite zamudne obresti od dneva zapadlosti računa v plačilo do dneva dejanskega plačila. Za plačila s kompenzacijo se zamudne obresti ne obračunajo</w:t>
      </w:r>
      <w:r w:rsidRPr="008A016D">
        <w:rPr>
          <w:rFonts w:cstheme="minorHAnsi"/>
          <w:sz w:val="20"/>
          <w:szCs w:val="20"/>
        </w:rPr>
        <w:t>.</w:t>
      </w:r>
    </w:p>
    <w:p w14:paraId="01F90882" w14:textId="77777777" w:rsidR="00CC2495" w:rsidRPr="008A016D" w:rsidRDefault="00CC2495" w:rsidP="00CC2495">
      <w:pPr>
        <w:spacing w:after="0" w:line="240" w:lineRule="auto"/>
        <w:rPr>
          <w:rFonts w:cstheme="minorHAnsi"/>
          <w:b/>
          <w:sz w:val="20"/>
          <w:szCs w:val="20"/>
        </w:rPr>
      </w:pPr>
    </w:p>
    <w:p w14:paraId="49C812A8" w14:textId="77777777" w:rsidR="00CC2495" w:rsidRPr="008A016D" w:rsidRDefault="00CC2495" w:rsidP="00CC2495">
      <w:pPr>
        <w:numPr>
          <w:ilvl w:val="0"/>
          <w:numId w:val="26"/>
        </w:numPr>
        <w:spacing w:after="0" w:line="240" w:lineRule="auto"/>
        <w:ind w:right="284"/>
        <w:rPr>
          <w:rFonts w:cstheme="minorHAnsi"/>
          <w:b/>
          <w:sz w:val="20"/>
          <w:szCs w:val="20"/>
        </w:rPr>
      </w:pPr>
      <w:r w:rsidRPr="008A016D">
        <w:rPr>
          <w:rFonts w:cstheme="minorHAnsi"/>
          <w:b/>
          <w:sz w:val="20"/>
          <w:szCs w:val="20"/>
        </w:rPr>
        <w:t>VELJAVNOST POGODBE IN ROK DOBAVE</w:t>
      </w:r>
    </w:p>
    <w:p w14:paraId="1B80900D" w14:textId="77777777" w:rsidR="00CC2495" w:rsidRPr="008A016D" w:rsidRDefault="00CC2495" w:rsidP="00CC2495">
      <w:pPr>
        <w:spacing w:after="0" w:line="240" w:lineRule="auto"/>
        <w:rPr>
          <w:rFonts w:cstheme="minorHAnsi"/>
          <w:bCs/>
          <w:sz w:val="20"/>
          <w:szCs w:val="20"/>
        </w:rPr>
      </w:pPr>
    </w:p>
    <w:p w14:paraId="2E23051C" w14:textId="77777777" w:rsidR="00CC2495" w:rsidRPr="008A016D" w:rsidRDefault="00CC2495" w:rsidP="00CC2495">
      <w:pPr>
        <w:numPr>
          <w:ilvl w:val="0"/>
          <w:numId w:val="23"/>
        </w:numPr>
        <w:spacing w:after="0" w:line="240" w:lineRule="auto"/>
        <w:jc w:val="center"/>
        <w:rPr>
          <w:rFonts w:cstheme="minorHAnsi"/>
          <w:bCs/>
          <w:sz w:val="20"/>
          <w:szCs w:val="20"/>
        </w:rPr>
      </w:pPr>
    </w:p>
    <w:p w14:paraId="1087DA77" w14:textId="77777777" w:rsidR="00CC2495" w:rsidRPr="008A016D" w:rsidRDefault="00CC2495" w:rsidP="00CC2495">
      <w:pPr>
        <w:spacing w:after="0" w:line="240" w:lineRule="auto"/>
        <w:rPr>
          <w:rFonts w:cstheme="minorHAnsi"/>
          <w:bCs/>
          <w:sz w:val="20"/>
          <w:szCs w:val="20"/>
        </w:rPr>
      </w:pPr>
    </w:p>
    <w:p w14:paraId="46D4D229" w14:textId="77777777" w:rsidR="00CC2495" w:rsidRPr="008A016D" w:rsidRDefault="00CC2495" w:rsidP="00CC2495">
      <w:pPr>
        <w:spacing w:after="0" w:line="240" w:lineRule="auto"/>
        <w:jc w:val="both"/>
        <w:rPr>
          <w:rFonts w:cstheme="minorHAnsi"/>
          <w:sz w:val="20"/>
          <w:szCs w:val="20"/>
        </w:rPr>
      </w:pPr>
      <w:r w:rsidRPr="008A016D">
        <w:rPr>
          <w:rFonts w:cstheme="minorHAnsi"/>
          <w:sz w:val="20"/>
          <w:szCs w:val="20"/>
        </w:rPr>
        <w:t>Veljavnost pogodbe nastopi z dnem podpisa kupca in prodajalca ter z dnem predložitve zavarovanja za dobro izvedbo pogodbenih obveznosti. Pogodba velja do izpolnitve vseh obveznosti po tej pogodbi.</w:t>
      </w:r>
    </w:p>
    <w:p w14:paraId="6D8F3AF2" w14:textId="77777777" w:rsidR="00CC2495" w:rsidRPr="008A016D" w:rsidRDefault="00CC2495" w:rsidP="00CC2495">
      <w:pPr>
        <w:spacing w:after="0" w:line="240" w:lineRule="auto"/>
        <w:rPr>
          <w:rFonts w:cstheme="minorHAnsi"/>
          <w:sz w:val="20"/>
          <w:szCs w:val="20"/>
        </w:rPr>
      </w:pPr>
    </w:p>
    <w:p w14:paraId="2AD53DC4" w14:textId="77777777" w:rsidR="00CC2495" w:rsidRPr="008A016D" w:rsidRDefault="00CC2495" w:rsidP="00CC2495">
      <w:pPr>
        <w:numPr>
          <w:ilvl w:val="0"/>
          <w:numId w:val="23"/>
        </w:numPr>
        <w:spacing w:after="0" w:line="240" w:lineRule="auto"/>
        <w:jc w:val="center"/>
        <w:rPr>
          <w:rFonts w:cstheme="minorHAnsi"/>
          <w:bCs/>
          <w:sz w:val="20"/>
          <w:szCs w:val="20"/>
        </w:rPr>
      </w:pPr>
    </w:p>
    <w:p w14:paraId="51AF58C0" w14:textId="77777777" w:rsidR="00CC2495" w:rsidRPr="008A016D" w:rsidRDefault="00CC2495" w:rsidP="00CC2495">
      <w:pPr>
        <w:spacing w:after="0" w:line="240" w:lineRule="auto"/>
        <w:rPr>
          <w:rFonts w:cstheme="minorHAnsi"/>
          <w:sz w:val="20"/>
          <w:szCs w:val="20"/>
        </w:rPr>
      </w:pPr>
    </w:p>
    <w:p w14:paraId="4EECA1B4" w14:textId="40C21EB9" w:rsidR="00CC2495" w:rsidRPr="008A016D" w:rsidRDefault="00CC2495" w:rsidP="00CC2495">
      <w:pPr>
        <w:pStyle w:val="Brezrazmikov"/>
        <w:numPr>
          <w:ilvl w:val="0"/>
          <w:numId w:val="36"/>
        </w:numPr>
        <w:ind w:left="360"/>
        <w:rPr>
          <w:rFonts w:cstheme="minorHAnsi"/>
          <w:sz w:val="20"/>
          <w:szCs w:val="20"/>
        </w:rPr>
      </w:pPr>
      <w:r w:rsidRPr="008A016D">
        <w:rPr>
          <w:rFonts w:cstheme="minorHAnsi"/>
          <w:sz w:val="20"/>
          <w:szCs w:val="20"/>
        </w:rPr>
        <w:t xml:space="preserve">Prodajalec se zavezuje dobaviti blago po tej pogodbi s pariteto DDP (Delivery Duty Paid, Incoterms 2000) </w:t>
      </w:r>
      <w:r w:rsidR="00AA2AD0" w:rsidRPr="00AA2AD0">
        <w:rPr>
          <w:rFonts w:cstheme="minorHAnsi"/>
          <w:sz w:val="20"/>
          <w:szCs w:val="20"/>
        </w:rPr>
        <w:t xml:space="preserve">Center za ravnanje z odpadki - CERO Pragersko, Travniška ulica </w:t>
      </w:r>
      <w:proofErr w:type="spellStart"/>
      <w:r w:rsidR="00AA2AD0" w:rsidRPr="00AA2AD0">
        <w:rPr>
          <w:rFonts w:cstheme="minorHAnsi"/>
          <w:sz w:val="20"/>
          <w:szCs w:val="20"/>
        </w:rPr>
        <w:t>b.š</w:t>
      </w:r>
      <w:proofErr w:type="spellEnd"/>
      <w:r w:rsidR="00AA2AD0" w:rsidRPr="00AA2AD0">
        <w:rPr>
          <w:rFonts w:cstheme="minorHAnsi"/>
          <w:sz w:val="20"/>
          <w:szCs w:val="20"/>
        </w:rPr>
        <w:t>., 2331 Pragersko</w:t>
      </w:r>
      <w:r w:rsidR="00DC47C4">
        <w:rPr>
          <w:rFonts w:cstheme="minorHAnsi"/>
          <w:sz w:val="20"/>
          <w:szCs w:val="20"/>
        </w:rPr>
        <w:t xml:space="preserve"> (v nadaljevanju: CERO Pragersko)</w:t>
      </w:r>
      <w:r w:rsidR="00AA2AD0" w:rsidRPr="00AA2AD0">
        <w:rPr>
          <w:rFonts w:cstheme="minorHAnsi"/>
          <w:sz w:val="20"/>
          <w:szCs w:val="20"/>
        </w:rPr>
        <w:t xml:space="preserve"> </w:t>
      </w:r>
      <w:r w:rsidRPr="008A016D">
        <w:rPr>
          <w:rFonts w:cstheme="minorHAnsi"/>
          <w:sz w:val="20"/>
          <w:szCs w:val="20"/>
        </w:rPr>
        <w:t xml:space="preserve">v roku </w:t>
      </w:r>
      <w:r w:rsidR="00AA2AD0">
        <w:rPr>
          <w:rFonts w:cstheme="minorHAnsi"/>
          <w:sz w:val="20"/>
          <w:szCs w:val="20"/>
        </w:rPr>
        <w:t xml:space="preserve">do </w:t>
      </w:r>
      <w:proofErr w:type="spellStart"/>
      <w:r w:rsidR="00AA2AD0" w:rsidRPr="00AA2AD0">
        <w:rPr>
          <w:rFonts w:cstheme="minorHAnsi"/>
          <w:sz w:val="20"/>
          <w:szCs w:val="20"/>
          <w:highlight w:val="lightGray"/>
        </w:rPr>
        <w:t>dd</w:t>
      </w:r>
      <w:proofErr w:type="spellEnd"/>
      <w:r w:rsidR="00AA2AD0" w:rsidRPr="00AA2AD0">
        <w:rPr>
          <w:rFonts w:cstheme="minorHAnsi"/>
          <w:sz w:val="20"/>
          <w:szCs w:val="20"/>
          <w:highlight w:val="lightGray"/>
        </w:rPr>
        <w:t xml:space="preserve">. mm. </w:t>
      </w:r>
      <w:proofErr w:type="spellStart"/>
      <w:r w:rsidR="00AA2AD0" w:rsidRPr="00AA2AD0">
        <w:rPr>
          <w:rFonts w:cstheme="minorHAnsi"/>
          <w:sz w:val="20"/>
          <w:szCs w:val="20"/>
          <w:highlight w:val="lightGray"/>
        </w:rPr>
        <w:t>llll</w:t>
      </w:r>
      <w:proofErr w:type="spellEnd"/>
      <w:r w:rsidR="00AA2AD0">
        <w:rPr>
          <w:rFonts w:cstheme="minorHAnsi"/>
          <w:sz w:val="20"/>
          <w:szCs w:val="20"/>
        </w:rPr>
        <w:t xml:space="preserve"> in najkasneje do 31. 1. 2024</w:t>
      </w:r>
      <w:r w:rsidRPr="008A016D">
        <w:rPr>
          <w:rFonts w:cstheme="minorHAnsi"/>
          <w:sz w:val="20"/>
          <w:szCs w:val="20"/>
        </w:rPr>
        <w:t>.</w:t>
      </w:r>
    </w:p>
    <w:p w14:paraId="67045C11" w14:textId="77777777" w:rsidR="00CC2495" w:rsidRPr="008A016D" w:rsidRDefault="00CC2495" w:rsidP="00CC2495">
      <w:pPr>
        <w:pStyle w:val="Brezrazmikov"/>
        <w:numPr>
          <w:ilvl w:val="0"/>
          <w:numId w:val="36"/>
        </w:numPr>
        <w:ind w:left="360"/>
        <w:rPr>
          <w:rFonts w:cstheme="minorHAnsi"/>
          <w:sz w:val="20"/>
          <w:szCs w:val="20"/>
        </w:rPr>
      </w:pPr>
      <w:r w:rsidRPr="008A016D">
        <w:rPr>
          <w:rFonts w:cstheme="minorHAnsi"/>
          <w:sz w:val="20"/>
          <w:szCs w:val="20"/>
        </w:rPr>
        <w:t>V primeru zamude pri dobavi iz razlogov, ki niso na strani kupca, je prodajalec dolžan plačati pogodbeno kazen, za vsak dan zamude v višini 0,5 %</w:t>
      </w:r>
      <w:r w:rsidRPr="008A016D">
        <w:rPr>
          <w:rFonts w:cstheme="minorHAnsi"/>
          <w:b/>
          <w:sz w:val="20"/>
          <w:szCs w:val="20"/>
        </w:rPr>
        <w:t xml:space="preserve"> </w:t>
      </w:r>
      <w:r w:rsidRPr="008A016D">
        <w:rPr>
          <w:rFonts w:cstheme="minorHAnsi"/>
          <w:sz w:val="20"/>
          <w:szCs w:val="20"/>
        </w:rPr>
        <w:t xml:space="preserve">obračunano od neto vrednosti pogodbe, vendar skupaj ne več kot 10 % pogodbene vrednosti. </w:t>
      </w:r>
    </w:p>
    <w:p w14:paraId="2D4CE4AC" w14:textId="77777777" w:rsidR="00CC2495" w:rsidRPr="008A016D" w:rsidRDefault="00CC2495" w:rsidP="00CC2495">
      <w:pPr>
        <w:pStyle w:val="Brezrazmikov"/>
        <w:numPr>
          <w:ilvl w:val="0"/>
          <w:numId w:val="36"/>
        </w:numPr>
        <w:ind w:left="360"/>
        <w:rPr>
          <w:rFonts w:cstheme="minorHAnsi"/>
          <w:sz w:val="20"/>
          <w:szCs w:val="20"/>
        </w:rPr>
      </w:pPr>
      <w:r w:rsidRPr="008A016D">
        <w:rPr>
          <w:rFonts w:cstheme="minorHAnsi"/>
          <w:sz w:val="20"/>
          <w:szCs w:val="20"/>
        </w:rPr>
        <w:t>Dosežena maksimalna pogodbena kazen je lahko razlog za unovčenje finančnega zavarovanja za dobro izvedbo pogodbenih obveznosti.</w:t>
      </w:r>
    </w:p>
    <w:p w14:paraId="79ED74EB" w14:textId="77777777" w:rsidR="00CC2495" w:rsidRPr="008A016D" w:rsidRDefault="00CC2495" w:rsidP="00CC2495">
      <w:pPr>
        <w:pStyle w:val="Brezrazmikov"/>
        <w:numPr>
          <w:ilvl w:val="0"/>
          <w:numId w:val="36"/>
        </w:numPr>
        <w:ind w:left="360"/>
        <w:rPr>
          <w:rFonts w:cstheme="minorHAnsi"/>
          <w:sz w:val="20"/>
          <w:szCs w:val="20"/>
        </w:rPr>
      </w:pPr>
      <w:r w:rsidRPr="008A016D">
        <w:rPr>
          <w:rFonts w:cstheme="minorHAnsi"/>
          <w:sz w:val="20"/>
          <w:szCs w:val="20"/>
        </w:rPr>
        <w:t>Dogovorjen dobavni rok je bistvena sestavina te pogodbe. Kupec lahko to pogodbo razdre v celoti, če prodajalec z dobavo (delno ali v celoti) zamuja za več kot deset (10) dni.</w:t>
      </w:r>
    </w:p>
    <w:p w14:paraId="25AB64CB" w14:textId="77777777" w:rsidR="00CC2495" w:rsidRPr="008A016D" w:rsidRDefault="00CC2495" w:rsidP="00CC2495">
      <w:pPr>
        <w:pStyle w:val="Brezrazmikov"/>
        <w:rPr>
          <w:rFonts w:cstheme="minorHAnsi"/>
          <w:sz w:val="20"/>
          <w:szCs w:val="20"/>
        </w:rPr>
      </w:pPr>
    </w:p>
    <w:p w14:paraId="3B467851" w14:textId="77777777" w:rsidR="00CC2495" w:rsidRPr="008A016D" w:rsidRDefault="00CC2495" w:rsidP="00CC2495">
      <w:pPr>
        <w:numPr>
          <w:ilvl w:val="0"/>
          <w:numId w:val="26"/>
        </w:numPr>
        <w:spacing w:after="0" w:line="240" w:lineRule="auto"/>
        <w:rPr>
          <w:rFonts w:cstheme="minorHAnsi"/>
          <w:b/>
          <w:sz w:val="20"/>
          <w:szCs w:val="20"/>
        </w:rPr>
      </w:pPr>
      <w:r w:rsidRPr="008A016D">
        <w:rPr>
          <w:rFonts w:cstheme="minorHAnsi"/>
          <w:b/>
          <w:sz w:val="20"/>
          <w:szCs w:val="20"/>
        </w:rPr>
        <w:t>DOBAVA, IZROČITEV IN PREVZEM</w:t>
      </w:r>
    </w:p>
    <w:p w14:paraId="19829A96" w14:textId="77777777" w:rsidR="00CC2495" w:rsidRPr="008A016D" w:rsidRDefault="00CC2495" w:rsidP="00CC2495">
      <w:pPr>
        <w:spacing w:after="0" w:line="240" w:lineRule="auto"/>
        <w:rPr>
          <w:rFonts w:cstheme="minorHAnsi"/>
          <w:b/>
          <w:sz w:val="20"/>
          <w:szCs w:val="20"/>
        </w:rPr>
      </w:pPr>
    </w:p>
    <w:p w14:paraId="42713A31" w14:textId="77777777" w:rsidR="00CC2495" w:rsidRPr="008A016D" w:rsidRDefault="00CC2495" w:rsidP="00CC2495">
      <w:pPr>
        <w:numPr>
          <w:ilvl w:val="0"/>
          <w:numId w:val="23"/>
        </w:numPr>
        <w:spacing w:after="0" w:line="240" w:lineRule="auto"/>
        <w:jc w:val="center"/>
        <w:rPr>
          <w:rFonts w:cstheme="minorHAnsi"/>
          <w:sz w:val="20"/>
          <w:szCs w:val="20"/>
        </w:rPr>
      </w:pPr>
    </w:p>
    <w:p w14:paraId="0CD25181" w14:textId="77777777" w:rsidR="00CC2495" w:rsidRPr="008A016D" w:rsidRDefault="00CC2495" w:rsidP="00CC2495">
      <w:pPr>
        <w:spacing w:after="0" w:line="240" w:lineRule="auto"/>
        <w:jc w:val="both"/>
        <w:rPr>
          <w:rFonts w:cstheme="minorHAnsi"/>
          <w:sz w:val="20"/>
          <w:szCs w:val="20"/>
        </w:rPr>
      </w:pPr>
    </w:p>
    <w:p w14:paraId="7B8D8452" w14:textId="08D1972C" w:rsidR="00CC2495" w:rsidRPr="008A016D" w:rsidRDefault="00CC2495" w:rsidP="00CC2495">
      <w:pPr>
        <w:pStyle w:val="Brezrazmikov"/>
        <w:numPr>
          <w:ilvl w:val="0"/>
          <w:numId w:val="37"/>
        </w:numPr>
        <w:rPr>
          <w:rFonts w:cstheme="minorHAnsi"/>
          <w:sz w:val="20"/>
          <w:szCs w:val="20"/>
        </w:rPr>
      </w:pPr>
      <w:r w:rsidRPr="008A016D">
        <w:rPr>
          <w:rFonts w:cstheme="minorHAnsi"/>
          <w:sz w:val="20"/>
          <w:szCs w:val="20"/>
        </w:rPr>
        <w:t xml:space="preserve">Prevzem </w:t>
      </w:r>
      <w:r w:rsidR="00AA2AD0">
        <w:rPr>
          <w:rFonts w:cstheme="minorHAnsi"/>
          <w:sz w:val="20"/>
          <w:szCs w:val="20"/>
        </w:rPr>
        <w:t>stroja</w:t>
      </w:r>
      <w:r w:rsidRPr="008A016D">
        <w:rPr>
          <w:rFonts w:cstheme="minorHAnsi"/>
          <w:sz w:val="20"/>
          <w:szCs w:val="20"/>
        </w:rPr>
        <w:t xml:space="preserve"> ter vsi potrebni preizkusi delovanja se izvede na </w:t>
      </w:r>
      <w:r w:rsidR="00AA2AD0">
        <w:rPr>
          <w:rFonts w:cstheme="minorHAnsi"/>
          <w:sz w:val="20"/>
          <w:szCs w:val="20"/>
        </w:rPr>
        <w:t xml:space="preserve">naslovu </w:t>
      </w:r>
      <w:r w:rsidR="00AA2AD0" w:rsidRPr="00AA2AD0">
        <w:rPr>
          <w:rFonts w:cstheme="minorHAnsi"/>
          <w:sz w:val="20"/>
          <w:szCs w:val="20"/>
        </w:rPr>
        <w:t>CERO Pragersko</w:t>
      </w:r>
      <w:r w:rsidRPr="008A016D">
        <w:rPr>
          <w:rFonts w:cstheme="minorHAnsi"/>
          <w:sz w:val="20"/>
          <w:szCs w:val="20"/>
        </w:rPr>
        <w:t xml:space="preserve">. Prodajalec mora hkrati </w:t>
      </w:r>
      <w:r w:rsidR="00AA2AD0">
        <w:rPr>
          <w:rFonts w:cstheme="minorHAnsi"/>
          <w:sz w:val="20"/>
          <w:szCs w:val="20"/>
        </w:rPr>
        <w:t>s strojem</w:t>
      </w:r>
      <w:r w:rsidRPr="008A016D">
        <w:rPr>
          <w:rFonts w:cstheme="minorHAnsi"/>
          <w:sz w:val="20"/>
          <w:szCs w:val="20"/>
        </w:rPr>
        <w:t xml:space="preserve"> ob prevzemu kupcu izročiti še:</w:t>
      </w:r>
    </w:p>
    <w:p w14:paraId="2C8906FE" w14:textId="5C35CD8D"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Navodila za uporabo in vzdrževanje v slovenskem jeziku</w:t>
      </w:r>
      <w:r>
        <w:rPr>
          <w:rFonts w:cstheme="minorHAnsi"/>
          <w:sz w:val="20"/>
          <w:szCs w:val="20"/>
        </w:rPr>
        <w:t>,</w:t>
      </w:r>
    </w:p>
    <w:p w14:paraId="1FDE1B56" w14:textId="171B7929"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Katalog rezervnih delov ali dostop do kataloga v elektronski obliki</w:t>
      </w:r>
      <w:r>
        <w:rPr>
          <w:rFonts w:cstheme="minorHAnsi"/>
          <w:sz w:val="20"/>
          <w:szCs w:val="20"/>
        </w:rPr>
        <w:t>,</w:t>
      </w:r>
    </w:p>
    <w:p w14:paraId="26CB7CA6" w14:textId="1403D2B1"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CE Certifikat – izjava o skladnosti</w:t>
      </w:r>
      <w:r>
        <w:rPr>
          <w:rFonts w:cstheme="minorHAnsi"/>
          <w:sz w:val="20"/>
          <w:szCs w:val="20"/>
        </w:rPr>
        <w:t>,</w:t>
      </w:r>
    </w:p>
    <w:p w14:paraId="6779ADF1" w14:textId="71B69E00"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Potrdilo o pregledu stroja pred pričetkom uporabe v skladu z Zakonom o varnosti in zdravju pri delu, izdano s strani izvajalca z veljavnim dovoljenjem v RS za preglede delovne opreme</w:t>
      </w:r>
      <w:r>
        <w:rPr>
          <w:rFonts w:cstheme="minorHAnsi"/>
          <w:sz w:val="20"/>
          <w:szCs w:val="20"/>
        </w:rPr>
        <w:t>,</w:t>
      </w:r>
    </w:p>
    <w:p w14:paraId="4212D4E3" w14:textId="05D84DB4"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Servisn</w:t>
      </w:r>
      <w:r>
        <w:rPr>
          <w:rFonts w:cstheme="minorHAnsi"/>
          <w:sz w:val="20"/>
          <w:szCs w:val="20"/>
        </w:rPr>
        <w:t>o</w:t>
      </w:r>
      <w:r w:rsidRPr="00AA2AD0">
        <w:rPr>
          <w:rFonts w:cstheme="minorHAnsi"/>
          <w:sz w:val="20"/>
          <w:szCs w:val="20"/>
        </w:rPr>
        <w:t xml:space="preserve"> knjig</w:t>
      </w:r>
      <w:r>
        <w:rPr>
          <w:rFonts w:cstheme="minorHAnsi"/>
          <w:sz w:val="20"/>
          <w:szCs w:val="20"/>
        </w:rPr>
        <w:t>o,</w:t>
      </w:r>
    </w:p>
    <w:p w14:paraId="677DD63D" w14:textId="5629B4DA"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Servisni list</w:t>
      </w:r>
      <w:r>
        <w:rPr>
          <w:rFonts w:cstheme="minorHAnsi"/>
          <w:sz w:val="20"/>
          <w:szCs w:val="20"/>
        </w:rPr>
        <w:t>,</w:t>
      </w:r>
    </w:p>
    <w:p w14:paraId="6190D0D4" w14:textId="190BED75"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Obratovano dovoljenje</w:t>
      </w:r>
      <w:r>
        <w:rPr>
          <w:rFonts w:cstheme="minorHAnsi"/>
          <w:sz w:val="20"/>
          <w:szCs w:val="20"/>
        </w:rPr>
        <w:t>,</w:t>
      </w:r>
    </w:p>
    <w:p w14:paraId="0BA839B9" w14:textId="79A1684F" w:rsidR="00AA2AD0" w:rsidRPr="00AA2AD0"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Seznam pooblaščenih serviserjev</w:t>
      </w:r>
      <w:r>
        <w:rPr>
          <w:rFonts w:cstheme="minorHAnsi"/>
          <w:sz w:val="20"/>
          <w:szCs w:val="20"/>
        </w:rPr>
        <w:t>,</w:t>
      </w:r>
    </w:p>
    <w:p w14:paraId="79EFFC4A" w14:textId="75370E8A" w:rsidR="00CC2495" w:rsidRPr="008A016D" w:rsidRDefault="00AA2AD0" w:rsidP="00AA2AD0">
      <w:pPr>
        <w:pStyle w:val="Odstavekseznama"/>
        <w:numPr>
          <w:ilvl w:val="0"/>
          <w:numId w:val="92"/>
        </w:numPr>
        <w:spacing w:after="0" w:line="240" w:lineRule="auto"/>
        <w:rPr>
          <w:rFonts w:cstheme="minorHAnsi"/>
          <w:sz w:val="20"/>
          <w:szCs w:val="20"/>
        </w:rPr>
      </w:pPr>
      <w:r w:rsidRPr="00AA2AD0">
        <w:rPr>
          <w:rFonts w:cstheme="minorHAnsi"/>
          <w:sz w:val="20"/>
          <w:szCs w:val="20"/>
        </w:rPr>
        <w:t>Garancijsk</w:t>
      </w:r>
      <w:r>
        <w:rPr>
          <w:rFonts w:cstheme="minorHAnsi"/>
          <w:sz w:val="20"/>
          <w:szCs w:val="20"/>
        </w:rPr>
        <w:t>o</w:t>
      </w:r>
      <w:r w:rsidRPr="00AA2AD0">
        <w:rPr>
          <w:rFonts w:cstheme="minorHAnsi"/>
          <w:sz w:val="20"/>
          <w:szCs w:val="20"/>
        </w:rPr>
        <w:t xml:space="preserve"> izjav</w:t>
      </w:r>
      <w:r>
        <w:rPr>
          <w:rFonts w:cstheme="minorHAnsi"/>
          <w:sz w:val="20"/>
          <w:szCs w:val="20"/>
        </w:rPr>
        <w:t>o</w:t>
      </w:r>
      <w:r w:rsidR="00932382">
        <w:rPr>
          <w:rFonts w:cstheme="minorHAnsi"/>
          <w:sz w:val="20"/>
          <w:szCs w:val="20"/>
        </w:rPr>
        <w:t>.</w:t>
      </w:r>
    </w:p>
    <w:p w14:paraId="06AE8CAF" w14:textId="3223837B" w:rsidR="00CC2495" w:rsidRPr="008A016D" w:rsidRDefault="00CC2495" w:rsidP="00CC2495">
      <w:pPr>
        <w:pStyle w:val="Brezrazmikov"/>
        <w:numPr>
          <w:ilvl w:val="0"/>
          <w:numId w:val="37"/>
        </w:numPr>
        <w:rPr>
          <w:rFonts w:cstheme="minorHAnsi"/>
          <w:sz w:val="20"/>
          <w:szCs w:val="20"/>
        </w:rPr>
      </w:pPr>
      <w:r w:rsidRPr="008A016D">
        <w:rPr>
          <w:rFonts w:cstheme="minorHAnsi"/>
          <w:sz w:val="20"/>
          <w:szCs w:val="20"/>
        </w:rPr>
        <w:t xml:space="preserve">O prevzemu </w:t>
      </w:r>
      <w:r w:rsidR="009F78DB">
        <w:rPr>
          <w:rFonts w:cstheme="minorHAnsi"/>
          <w:sz w:val="20"/>
          <w:szCs w:val="20"/>
        </w:rPr>
        <w:t>stroja</w:t>
      </w:r>
      <w:r w:rsidRPr="008A016D">
        <w:rPr>
          <w:rFonts w:cstheme="minorHAnsi"/>
          <w:sz w:val="20"/>
          <w:szCs w:val="20"/>
        </w:rPr>
        <w:t xml:space="preserve"> sestavijo pooblaščeni predstavniki pogodbenih strank primopredajni zapisnik, katerega priloga je ustrezno potrjen garancijski list.</w:t>
      </w:r>
    </w:p>
    <w:p w14:paraId="7157DB54" w14:textId="77777777" w:rsidR="00CC2495" w:rsidRPr="008A016D" w:rsidRDefault="00CC2495" w:rsidP="00CC2495">
      <w:pPr>
        <w:pStyle w:val="Brezrazmikov"/>
        <w:numPr>
          <w:ilvl w:val="0"/>
          <w:numId w:val="37"/>
        </w:numPr>
        <w:rPr>
          <w:rFonts w:cstheme="minorHAnsi"/>
          <w:sz w:val="20"/>
          <w:szCs w:val="20"/>
        </w:rPr>
      </w:pPr>
      <w:r w:rsidRPr="008A016D">
        <w:rPr>
          <w:rFonts w:cstheme="minorHAnsi"/>
          <w:sz w:val="20"/>
          <w:szCs w:val="20"/>
        </w:rPr>
        <w:lastRenderedPageBreak/>
        <w:t>Če bo ob prevzemu blaga ugotovljeno, da to ni v skladu z minimalnimi tehničnimi zahtevami kupca iz dokumentacije v zvezi z javnim naročilom, ali ni v skladu z določili te pogodbe, bo zavrnjeno, zaradi česar bo prodajalec prešel v zamudo.</w:t>
      </w:r>
    </w:p>
    <w:p w14:paraId="528629D7" w14:textId="77777777" w:rsidR="00CC2495" w:rsidRPr="008A016D" w:rsidRDefault="00CC2495" w:rsidP="00CC2495">
      <w:pPr>
        <w:pStyle w:val="Brezrazmikov"/>
        <w:rPr>
          <w:rFonts w:cstheme="minorHAnsi"/>
          <w:sz w:val="20"/>
          <w:szCs w:val="20"/>
        </w:rPr>
      </w:pPr>
    </w:p>
    <w:p w14:paraId="7FFFEE8D" w14:textId="5B4DFBED" w:rsidR="00CC2495" w:rsidRPr="008A016D" w:rsidRDefault="00CC2495" w:rsidP="00CC2495">
      <w:pPr>
        <w:keepNext/>
        <w:numPr>
          <w:ilvl w:val="0"/>
          <w:numId w:val="26"/>
        </w:numPr>
        <w:spacing w:after="0" w:line="240" w:lineRule="auto"/>
        <w:rPr>
          <w:rFonts w:cstheme="minorHAnsi"/>
          <w:b/>
          <w:sz w:val="20"/>
          <w:szCs w:val="20"/>
        </w:rPr>
      </w:pPr>
      <w:r w:rsidRPr="008A016D">
        <w:rPr>
          <w:rFonts w:cstheme="minorHAnsi"/>
          <w:b/>
          <w:sz w:val="20"/>
          <w:szCs w:val="20"/>
        </w:rPr>
        <w:t>ZAGON</w:t>
      </w:r>
      <w:r w:rsidR="00AA2AD0">
        <w:rPr>
          <w:rFonts w:cstheme="minorHAnsi"/>
          <w:b/>
          <w:sz w:val="20"/>
          <w:szCs w:val="20"/>
        </w:rPr>
        <w:t xml:space="preserve"> </w:t>
      </w:r>
      <w:r w:rsidR="009F78DB">
        <w:rPr>
          <w:rFonts w:cstheme="minorHAnsi"/>
          <w:b/>
          <w:sz w:val="20"/>
          <w:szCs w:val="20"/>
        </w:rPr>
        <w:t>STROJA</w:t>
      </w:r>
      <w:r w:rsidR="00AA2AD0">
        <w:rPr>
          <w:rFonts w:cstheme="minorHAnsi"/>
          <w:b/>
          <w:sz w:val="20"/>
          <w:szCs w:val="20"/>
        </w:rPr>
        <w:t xml:space="preserve"> IN UPOSABLJANJE</w:t>
      </w:r>
    </w:p>
    <w:p w14:paraId="186F8213" w14:textId="77777777" w:rsidR="00CC2495" w:rsidRPr="008A016D" w:rsidRDefault="00CC2495" w:rsidP="00CC2495">
      <w:pPr>
        <w:pStyle w:val="Brezrazmikov"/>
        <w:keepNext/>
        <w:rPr>
          <w:rFonts w:cstheme="minorHAnsi"/>
          <w:sz w:val="20"/>
          <w:szCs w:val="20"/>
        </w:rPr>
      </w:pPr>
    </w:p>
    <w:p w14:paraId="08DDC748" w14:textId="77777777" w:rsidR="00CC2495" w:rsidRPr="008A016D" w:rsidRDefault="00CC2495" w:rsidP="00CC2495">
      <w:pPr>
        <w:keepNext/>
        <w:numPr>
          <w:ilvl w:val="0"/>
          <w:numId w:val="23"/>
        </w:numPr>
        <w:shd w:val="clear" w:color="auto" w:fill="FFFFFF"/>
        <w:spacing w:after="0" w:line="240" w:lineRule="auto"/>
        <w:jc w:val="center"/>
        <w:rPr>
          <w:rFonts w:cstheme="minorHAnsi"/>
          <w:sz w:val="20"/>
          <w:szCs w:val="20"/>
        </w:rPr>
      </w:pPr>
    </w:p>
    <w:p w14:paraId="3F32C75C" w14:textId="77777777" w:rsidR="00CC2495" w:rsidRPr="008A016D" w:rsidRDefault="00CC2495" w:rsidP="00CC2495">
      <w:pPr>
        <w:keepNext/>
        <w:spacing w:after="0" w:line="240" w:lineRule="auto"/>
        <w:jc w:val="center"/>
        <w:outlineLvl w:val="0"/>
        <w:rPr>
          <w:rFonts w:cstheme="minorHAnsi"/>
          <w:sz w:val="20"/>
          <w:szCs w:val="20"/>
        </w:rPr>
      </w:pPr>
    </w:p>
    <w:p w14:paraId="1A16E2B9" w14:textId="1522F515" w:rsidR="00CC2495" w:rsidRDefault="00CC2495" w:rsidP="00CC2495">
      <w:pPr>
        <w:pStyle w:val="Odstavekseznama"/>
        <w:keepNext/>
        <w:numPr>
          <w:ilvl w:val="0"/>
          <w:numId w:val="83"/>
        </w:numPr>
        <w:spacing w:after="0" w:line="240" w:lineRule="auto"/>
        <w:ind w:left="360"/>
        <w:jc w:val="both"/>
        <w:rPr>
          <w:rFonts w:cstheme="minorHAnsi"/>
          <w:sz w:val="20"/>
          <w:szCs w:val="20"/>
        </w:rPr>
      </w:pPr>
      <w:r w:rsidRPr="008A016D">
        <w:rPr>
          <w:rFonts w:cstheme="minorHAnsi"/>
          <w:sz w:val="20"/>
          <w:szCs w:val="20"/>
        </w:rPr>
        <w:t xml:space="preserve">Pogodbena vrednost iz 3. člena te pogodbe vključuje tudi celotne stroške pomoči ob zagonu </w:t>
      </w:r>
      <w:r w:rsidR="009F78DB">
        <w:rPr>
          <w:rFonts w:cstheme="minorHAnsi"/>
          <w:sz w:val="20"/>
          <w:szCs w:val="20"/>
        </w:rPr>
        <w:t>stroja</w:t>
      </w:r>
      <w:r w:rsidRPr="008A016D">
        <w:rPr>
          <w:rFonts w:cstheme="minorHAnsi"/>
          <w:sz w:val="20"/>
          <w:szCs w:val="20"/>
        </w:rPr>
        <w:t xml:space="preserve">, ki jo potrebuje kupec. </w:t>
      </w:r>
    </w:p>
    <w:p w14:paraId="6968676E" w14:textId="78861EFC" w:rsidR="00AA2AD0" w:rsidRPr="00AA2AD0" w:rsidRDefault="00AA2AD0" w:rsidP="00AA2AD0">
      <w:pPr>
        <w:pStyle w:val="Odstavekseznama"/>
        <w:keepNext/>
        <w:numPr>
          <w:ilvl w:val="0"/>
          <w:numId w:val="83"/>
        </w:numPr>
        <w:spacing w:after="0" w:line="240" w:lineRule="auto"/>
        <w:ind w:left="360"/>
        <w:jc w:val="both"/>
        <w:rPr>
          <w:rFonts w:cstheme="minorHAnsi"/>
          <w:sz w:val="20"/>
          <w:szCs w:val="20"/>
        </w:rPr>
      </w:pPr>
      <w:r w:rsidRPr="008A016D">
        <w:rPr>
          <w:rFonts w:cstheme="minorHAnsi"/>
          <w:sz w:val="20"/>
          <w:szCs w:val="20"/>
        </w:rPr>
        <w:t xml:space="preserve">Pogodbena vrednost iz 3. člena te pogodbe vključuje tudi celotne stroške </w:t>
      </w:r>
      <w:r w:rsidRPr="00AA2AD0">
        <w:rPr>
          <w:rFonts w:cstheme="minorHAnsi"/>
          <w:sz w:val="20"/>
          <w:szCs w:val="20"/>
        </w:rPr>
        <w:t>usposabljanja strojnika za delo in dnevno vzdrževanje stroja</w:t>
      </w:r>
      <w:r w:rsidRPr="008A016D">
        <w:rPr>
          <w:rFonts w:cstheme="minorHAnsi"/>
          <w:sz w:val="20"/>
          <w:szCs w:val="20"/>
        </w:rPr>
        <w:t xml:space="preserve">. </w:t>
      </w:r>
    </w:p>
    <w:p w14:paraId="7B04A5ED" w14:textId="0023E09E" w:rsidR="00CC2495" w:rsidRPr="008A016D" w:rsidRDefault="00CC2495" w:rsidP="00CC2495">
      <w:pPr>
        <w:pStyle w:val="Odstavekseznama"/>
        <w:numPr>
          <w:ilvl w:val="0"/>
          <w:numId w:val="83"/>
        </w:numPr>
        <w:spacing w:after="0" w:line="240" w:lineRule="auto"/>
        <w:ind w:left="357" w:hanging="357"/>
        <w:jc w:val="both"/>
        <w:rPr>
          <w:rFonts w:cstheme="minorHAnsi"/>
          <w:sz w:val="20"/>
          <w:szCs w:val="20"/>
        </w:rPr>
      </w:pPr>
      <w:r w:rsidRPr="008A016D">
        <w:rPr>
          <w:rFonts w:cstheme="minorHAnsi"/>
          <w:sz w:val="20"/>
          <w:szCs w:val="20"/>
        </w:rPr>
        <w:t xml:space="preserve">Zagon </w:t>
      </w:r>
      <w:r w:rsidR="00AA2AD0">
        <w:rPr>
          <w:rFonts w:cstheme="minorHAnsi"/>
          <w:sz w:val="20"/>
          <w:szCs w:val="20"/>
        </w:rPr>
        <w:t xml:space="preserve">in usposabljanje </w:t>
      </w:r>
      <w:r w:rsidR="00AA2AD0" w:rsidRPr="008A016D">
        <w:rPr>
          <w:rFonts w:cstheme="minorHAnsi"/>
          <w:sz w:val="20"/>
          <w:szCs w:val="20"/>
        </w:rPr>
        <w:t>se izvede</w:t>
      </w:r>
      <w:r w:rsidR="00AA2AD0">
        <w:rPr>
          <w:rFonts w:cstheme="minorHAnsi"/>
          <w:sz w:val="20"/>
          <w:szCs w:val="20"/>
        </w:rPr>
        <w:t>ta</w:t>
      </w:r>
      <w:r w:rsidR="00AA2AD0" w:rsidRPr="008A016D">
        <w:rPr>
          <w:rFonts w:cstheme="minorHAnsi"/>
          <w:sz w:val="20"/>
          <w:szCs w:val="20"/>
        </w:rPr>
        <w:t xml:space="preserve"> </w:t>
      </w:r>
      <w:r w:rsidRPr="008A016D">
        <w:rPr>
          <w:rFonts w:cstheme="minorHAnsi"/>
          <w:sz w:val="20"/>
          <w:szCs w:val="20"/>
        </w:rPr>
        <w:t xml:space="preserve">v terminu in na lokaciji po dogovoru s kupcem, praviloma ob prevzemu </w:t>
      </w:r>
      <w:r w:rsidR="009F78DB">
        <w:rPr>
          <w:rFonts w:cstheme="minorHAnsi"/>
          <w:sz w:val="20"/>
          <w:szCs w:val="20"/>
        </w:rPr>
        <w:t>stroja</w:t>
      </w:r>
      <w:r w:rsidRPr="008A016D">
        <w:rPr>
          <w:rFonts w:cstheme="minorHAnsi"/>
          <w:sz w:val="20"/>
          <w:szCs w:val="20"/>
        </w:rPr>
        <w:t xml:space="preserve">. </w:t>
      </w:r>
    </w:p>
    <w:p w14:paraId="7C5E6350" w14:textId="77777777" w:rsidR="00CC2495" w:rsidRPr="008A016D" w:rsidRDefault="00CC2495" w:rsidP="00CC2495">
      <w:pPr>
        <w:spacing w:after="0" w:line="240" w:lineRule="auto"/>
        <w:jc w:val="both"/>
        <w:outlineLvl w:val="0"/>
        <w:rPr>
          <w:rFonts w:cstheme="minorHAnsi"/>
          <w:sz w:val="20"/>
          <w:szCs w:val="20"/>
        </w:rPr>
      </w:pPr>
    </w:p>
    <w:p w14:paraId="4C14FBC2" w14:textId="77777777" w:rsidR="00CC2495" w:rsidRPr="008A016D" w:rsidRDefault="00CC2495" w:rsidP="00CC249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SERVISNE STORITVE</w:t>
      </w:r>
    </w:p>
    <w:p w14:paraId="5C0B1984" w14:textId="77777777" w:rsidR="00CC2495" w:rsidRPr="008A016D" w:rsidRDefault="00CC2495" w:rsidP="00CC2495">
      <w:pPr>
        <w:keepNext/>
        <w:spacing w:after="0" w:line="240" w:lineRule="auto"/>
        <w:jc w:val="both"/>
        <w:rPr>
          <w:rFonts w:cstheme="minorHAnsi"/>
          <w:b/>
          <w:sz w:val="20"/>
          <w:szCs w:val="20"/>
        </w:rPr>
      </w:pPr>
    </w:p>
    <w:p w14:paraId="30DEC734" w14:textId="77777777" w:rsidR="00CC2495" w:rsidRPr="008A016D" w:rsidRDefault="00CC2495" w:rsidP="00CC2495">
      <w:pPr>
        <w:keepNext/>
        <w:numPr>
          <w:ilvl w:val="0"/>
          <w:numId w:val="23"/>
        </w:numPr>
        <w:shd w:val="clear" w:color="auto" w:fill="FFFFFF"/>
        <w:spacing w:after="0" w:line="240" w:lineRule="auto"/>
        <w:jc w:val="center"/>
        <w:rPr>
          <w:rFonts w:cstheme="minorHAnsi"/>
          <w:sz w:val="20"/>
          <w:szCs w:val="20"/>
        </w:rPr>
      </w:pPr>
    </w:p>
    <w:p w14:paraId="6D8CDF18" w14:textId="77777777" w:rsidR="00CC2495" w:rsidRPr="008A016D" w:rsidRDefault="00CC2495" w:rsidP="00CC2495">
      <w:pPr>
        <w:keepNext/>
        <w:shd w:val="clear" w:color="auto" w:fill="FFFFFF"/>
        <w:spacing w:after="0" w:line="240" w:lineRule="auto"/>
        <w:jc w:val="both"/>
        <w:rPr>
          <w:rFonts w:cstheme="minorHAnsi"/>
          <w:sz w:val="20"/>
          <w:szCs w:val="20"/>
        </w:rPr>
      </w:pPr>
    </w:p>
    <w:p w14:paraId="50578751" w14:textId="58C0A3C8" w:rsidR="00CC2495" w:rsidRDefault="00CC2495" w:rsidP="00815687">
      <w:pPr>
        <w:pStyle w:val="Brezrazmikov"/>
        <w:numPr>
          <w:ilvl w:val="0"/>
          <w:numId w:val="44"/>
        </w:numPr>
        <w:rPr>
          <w:sz w:val="20"/>
          <w:szCs w:val="20"/>
        </w:rPr>
      </w:pPr>
      <w:r w:rsidRPr="00AA2AD0">
        <w:rPr>
          <w:sz w:val="20"/>
          <w:szCs w:val="20"/>
        </w:rPr>
        <w:t xml:space="preserve">Pogodbena vrednost </w:t>
      </w:r>
      <w:r w:rsidR="00AA2AD0" w:rsidRPr="00AA2AD0">
        <w:rPr>
          <w:sz w:val="20"/>
          <w:szCs w:val="20"/>
        </w:rPr>
        <w:t xml:space="preserve">iz 3. člena te pogodbe </w:t>
      </w:r>
      <w:r w:rsidRPr="00AA2AD0">
        <w:rPr>
          <w:sz w:val="20"/>
          <w:szCs w:val="20"/>
        </w:rPr>
        <w:t xml:space="preserve">vključuje </w:t>
      </w:r>
      <w:r w:rsidR="00AA2AD0" w:rsidRPr="00AA2AD0">
        <w:rPr>
          <w:sz w:val="20"/>
          <w:szCs w:val="20"/>
        </w:rPr>
        <w:t>vse potrebne servise stroja do vključno 2.000 delovnih ur. Servis se izvaja najmanj ob intervalih, predpisanih v servisni knjižici</w:t>
      </w:r>
      <w:r w:rsidRPr="00AA2AD0">
        <w:rPr>
          <w:sz w:val="20"/>
          <w:szCs w:val="20"/>
        </w:rPr>
        <w:t>.</w:t>
      </w:r>
    </w:p>
    <w:p w14:paraId="6D5E43A2" w14:textId="295E9D3D" w:rsidR="00AA2AD0" w:rsidRPr="00DC47C4" w:rsidRDefault="00AA2AD0" w:rsidP="00DC47C4">
      <w:pPr>
        <w:pStyle w:val="Brezrazmikov"/>
        <w:numPr>
          <w:ilvl w:val="0"/>
          <w:numId w:val="44"/>
        </w:numPr>
        <w:rPr>
          <w:sz w:val="20"/>
          <w:szCs w:val="20"/>
        </w:rPr>
      </w:pPr>
      <w:r>
        <w:rPr>
          <w:sz w:val="20"/>
          <w:szCs w:val="20"/>
        </w:rPr>
        <w:t xml:space="preserve">Prodajalec zagotavlja </w:t>
      </w:r>
      <w:r w:rsidRPr="00AA2AD0">
        <w:rPr>
          <w:sz w:val="20"/>
          <w:szCs w:val="20"/>
        </w:rPr>
        <w:t xml:space="preserve">servisno službo in usposobljen servisni kader ter servisno delavnico na območju Republike Slovenije. </w:t>
      </w:r>
      <w:r w:rsidRPr="00DC47C4">
        <w:rPr>
          <w:sz w:val="20"/>
          <w:szCs w:val="20"/>
          <w:highlight w:val="lightGray"/>
        </w:rPr>
        <w:t xml:space="preserve">Servisne storitve </w:t>
      </w:r>
      <w:r w:rsidRPr="00DC47C4">
        <w:rPr>
          <w:sz w:val="20"/>
          <w:szCs w:val="20"/>
          <w:highlight w:val="lightGray"/>
        </w:rPr>
        <w:t>bodo</w:t>
      </w:r>
      <w:r w:rsidRPr="00DC47C4">
        <w:rPr>
          <w:sz w:val="20"/>
          <w:szCs w:val="20"/>
          <w:highlight w:val="lightGray"/>
        </w:rPr>
        <w:t xml:space="preserve"> izvedene s strani gospodarskega subjekta, ki ima pooblastilo proizvajalca za izvajanje servisnih del na blagu ter z njim sklenjeno pogodbo za dobavo nadomestnih delov, razen če ni ponudnik sam ustrezno pooblaščen in sam ne opravlja te dejavnosti.</w:t>
      </w:r>
      <w:r w:rsidRPr="00AA2AD0">
        <w:rPr>
          <w:sz w:val="20"/>
          <w:szCs w:val="20"/>
        </w:rPr>
        <w:t xml:space="preserve"> </w:t>
      </w:r>
    </w:p>
    <w:p w14:paraId="5455A240" w14:textId="2DC30713" w:rsidR="00AA2AD0" w:rsidRDefault="00AA2AD0" w:rsidP="00AA2AD0">
      <w:pPr>
        <w:pStyle w:val="Brezrazmikov"/>
        <w:numPr>
          <w:ilvl w:val="0"/>
          <w:numId w:val="44"/>
        </w:numPr>
        <w:rPr>
          <w:sz w:val="20"/>
          <w:szCs w:val="20"/>
        </w:rPr>
      </w:pPr>
      <w:r w:rsidRPr="00AA2AD0">
        <w:rPr>
          <w:sz w:val="20"/>
          <w:szCs w:val="20"/>
        </w:rPr>
        <w:t>Servis se izvaja na lokaciji naročnika, odzivni čas serviserja je največ 3 delovne dni od prejema obvestila o okvari. V primeru nujnosti izvajanja servisa v servisni delavnici, mora prodajalec v času garancijske dobe na svoje stroške zagotoviti prevoz blaga iz mesta okvare v delavnico in nazaj na CERO Pragersko. Servis se mora izvesti v najkrajšem možnem času in najkasneje v roku 5 delovnih dni od prejema obvestila o okvari.</w:t>
      </w:r>
    </w:p>
    <w:p w14:paraId="7C2E87EE" w14:textId="05221D3E" w:rsidR="00DC47C4" w:rsidRDefault="00DC47C4" w:rsidP="00DC47C4">
      <w:pPr>
        <w:pStyle w:val="Odstavekseznama"/>
        <w:numPr>
          <w:ilvl w:val="0"/>
          <w:numId w:val="44"/>
        </w:numPr>
        <w:spacing w:after="0" w:line="240" w:lineRule="auto"/>
        <w:jc w:val="both"/>
        <w:rPr>
          <w:rFonts w:cstheme="minorHAnsi"/>
          <w:sz w:val="20"/>
          <w:szCs w:val="20"/>
        </w:rPr>
      </w:pPr>
      <w:r w:rsidRPr="008A016D">
        <w:rPr>
          <w:rFonts w:cstheme="minorHAnsi"/>
          <w:sz w:val="20"/>
          <w:szCs w:val="20"/>
        </w:rPr>
        <w:t>Prodajalec kupcu zagotavlja vgradnjo originalnih nadomestnih delov, ob upoštevanju standardov kakovosti proizvajalca.</w:t>
      </w:r>
    </w:p>
    <w:p w14:paraId="584BEB9F" w14:textId="77777777" w:rsidR="00CC2495" w:rsidRPr="008A016D" w:rsidRDefault="00CC2495" w:rsidP="00CC2495">
      <w:pPr>
        <w:spacing w:after="0" w:line="240" w:lineRule="auto"/>
        <w:jc w:val="both"/>
        <w:rPr>
          <w:rFonts w:cstheme="minorHAnsi"/>
          <w:b/>
          <w:sz w:val="20"/>
          <w:szCs w:val="20"/>
        </w:rPr>
      </w:pPr>
    </w:p>
    <w:p w14:paraId="739B081A"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1D92C961" w14:textId="77777777" w:rsidR="00CC2495" w:rsidRPr="008A016D" w:rsidRDefault="00CC2495" w:rsidP="00CC2495">
      <w:pPr>
        <w:shd w:val="clear" w:color="auto" w:fill="FFFFFF"/>
        <w:spacing w:after="0" w:line="240" w:lineRule="auto"/>
        <w:jc w:val="both"/>
        <w:rPr>
          <w:rFonts w:cstheme="minorHAnsi"/>
          <w:sz w:val="20"/>
          <w:szCs w:val="20"/>
        </w:rPr>
      </w:pPr>
    </w:p>
    <w:p w14:paraId="73DD1F4B" w14:textId="03F9BF7A" w:rsidR="00DC47C4" w:rsidRPr="00DC47C4" w:rsidRDefault="00CC2495" w:rsidP="00DC47C4">
      <w:pPr>
        <w:pStyle w:val="Odstavekseznama"/>
        <w:numPr>
          <w:ilvl w:val="0"/>
          <w:numId w:val="38"/>
        </w:numPr>
        <w:spacing w:after="0" w:line="240" w:lineRule="auto"/>
        <w:ind w:left="360"/>
        <w:jc w:val="both"/>
        <w:rPr>
          <w:rFonts w:cstheme="minorHAnsi"/>
          <w:sz w:val="20"/>
          <w:szCs w:val="20"/>
        </w:rPr>
      </w:pPr>
      <w:r w:rsidRPr="008A016D">
        <w:rPr>
          <w:rFonts w:cstheme="minorHAnsi"/>
          <w:sz w:val="20"/>
          <w:szCs w:val="20"/>
        </w:rPr>
        <w:t xml:space="preserve">Prodajalec </w:t>
      </w:r>
      <w:r w:rsidR="00DC47C4">
        <w:rPr>
          <w:sz w:val="20"/>
          <w:szCs w:val="20"/>
        </w:rPr>
        <w:t xml:space="preserve">se zavezuje </w:t>
      </w:r>
      <w:r w:rsidR="00DC47C4" w:rsidRPr="00DC47C4">
        <w:rPr>
          <w:sz w:val="20"/>
          <w:szCs w:val="20"/>
        </w:rPr>
        <w:t xml:space="preserve">proti plačilu </w:t>
      </w:r>
      <w:r w:rsidR="00DC47C4">
        <w:rPr>
          <w:sz w:val="20"/>
          <w:szCs w:val="20"/>
        </w:rPr>
        <w:t>kupcu</w:t>
      </w:r>
      <w:r w:rsidR="00DC47C4" w:rsidRPr="00DC47C4">
        <w:rPr>
          <w:sz w:val="20"/>
          <w:szCs w:val="20"/>
        </w:rPr>
        <w:t xml:space="preserve"> zagotavljati servisno vzdrževanje tudi izven obsega</w:t>
      </w:r>
      <w:r w:rsidR="00DC47C4">
        <w:rPr>
          <w:sz w:val="20"/>
          <w:szCs w:val="20"/>
        </w:rPr>
        <w:t xml:space="preserve"> iz 9. člena te pogodbe</w:t>
      </w:r>
      <w:r w:rsidR="00DC47C4" w:rsidRPr="00DC47C4">
        <w:rPr>
          <w:sz w:val="20"/>
          <w:szCs w:val="20"/>
        </w:rPr>
        <w:t>, najmanj še 5 (pet) let po prevzemu blaga.</w:t>
      </w:r>
    </w:p>
    <w:p w14:paraId="2CED1410" w14:textId="55270460" w:rsidR="00DC47C4" w:rsidRPr="00DC47C4" w:rsidRDefault="00DC47C4" w:rsidP="00DC47C4">
      <w:pPr>
        <w:pStyle w:val="Odstavekseznama"/>
        <w:numPr>
          <w:ilvl w:val="0"/>
          <w:numId w:val="38"/>
        </w:numPr>
        <w:spacing w:after="0" w:line="240" w:lineRule="auto"/>
        <w:ind w:left="360"/>
        <w:jc w:val="both"/>
        <w:rPr>
          <w:rFonts w:cstheme="minorHAnsi"/>
          <w:sz w:val="20"/>
          <w:szCs w:val="20"/>
        </w:rPr>
      </w:pPr>
      <w:r w:rsidRPr="00DC47C4">
        <w:rPr>
          <w:sz w:val="20"/>
          <w:szCs w:val="20"/>
        </w:rPr>
        <w:t xml:space="preserve">Prodajalec kupcu zagotavlja aktualni katalog rezervnih delov oz. mu omogoči dostop do elektronskega kataloga na svetovnem spletu. </w:t>
      </w:r>
    </w:p>
    <w:p w14:paraId="257CBA4B" w14:textId="77777777" w:rsidR="00DC47C4" w:rsidRPr="00DC47C4" w:rsidRDefault="00DC47C4" w:rsidP="00DC47C4">
      <w:pPr>
        <w:pStyle w:val="Odstavekseznama"/>
        <w:numPr>
          <w:ilvl w:val="0"/>
          <w:numId w:val="38"/>
        </w:numPr>
        <w:spacing w:after="0" w:line="240" w:lineRule="auto"/>
        <w:ind w:left="360"/>
        <w:jc w:val="both"/>
        <w:rPr>
          <w:rFonts w:cstheme="minorHAnsi"/>
          <w:sz w:val="20"/>
          <w:szCs w:val="20"/>
        </w:rPr>
      </w:pPr>
      <w:r w:rsidRPr="00DC47C4">
        <w:rPr>
          <w:sz w:val="20"/>
          <w:szCs w:val="20"/>
        </w:rPr>
        <w:t xml:space="preserve">Rezervni deli morajo biti na voljo v 48 urah. </w:t>
      </w:r>
    </w:p>
    <w:p w14:paraId="7DBFE06C" w14:textId="4AB554B7" w:rsidR="00DC47C4" w:rsidRPr="00DC47C4" w:rsidRDefault="00DC47C4" w:rsidP="00DC47C4">
      <w:pPr>
        <w:pStyle w:val="Odstavekseznama"/>
        <w:numPr>
          <w:ilvl w:val="0"/>
          <w:numId w:val="38"/>
        </w:numPr>
        <w:spacing w:after="0" w:line="240" w:lineRule="auto"/>
        <w:ind w:left="360"/>
        <w:jc w:val="both"/>
        <w:rPr>
          <w:rFonts w:cstheme="minorHAnsi"/>
          <w:sz w:val="20"/>
          <w:szCs w:val="20"/>
        </w:rPr>
      </w:pPr>
      <w:r w:rsidRPr="008A016D">
        <w:rPr>
          <w:rFonts w:cstheme="minorHAnsi"/>
          <w:sz w:val="20"/>
          <w:szCs w:val="20"/>
        </w:rPr>
        <w:t xml:space="preserve">Prodajalec </w:t>
      </w:r>
      <w:r>
        <w:rPr>
          <w:sz w:val="20"/>
          <w:szCs w:val="20"/>
        </w:rPr>
        <w:t xml:space="preserve">se zavezuje </w:t>
      </w:r>
      <w:r w:rsidRPr="00DC47C4">
        <w:rPr>
          <w:sz w:val="20"/>
          <w:szCs w:val="20"/>
        </w:rPr>
        <w:t xml:space="preserve">proti plačilu </w:t>
      </w:r>
      <w:r>
        <w:rPr>
          <w:sz w:val="20"/>
          <w:szCs w:val="20"/>
        </w:rPr>
        <w:t xml:space="preserve">rezervne dele </w:t>
      </w:r>
      <w:r>
        <w:rPr>
          <w:sz w:val="20"/>
          <w:szCs w:val="20"/>
        </w:rPr>
        <w:t>kupcu</w:t>
      </w:r>
      <w:r w:rsidRPr="00DC47C4">
        <w:rPr>
          <w:sz w:val="20"/>
          <w:szCs w:val="20"/>
        </w:rPr>
        <w:t xml:space="preserve"> zagotavljati </w:t>
      </w:r>
      <w:r>
        <w:rPr>
          <w:sz w:val="20"/>
          <w:szCs w:val="20"/>
        </w:rPr>
        <w:t xml:space="preserve">tudi po poteku garancijskega roka, in sicer </w:t>
      </w:r>
      <w:r w:rsidRPr="00DC47C4">
        <w:rPr>
          <w:sz w:val="20"/>
          <w:szCs w:val="20"/>
        </w:rPr>
        <w:t>vsaj še 10 (deset) let po prevzemu blaga.</w:t>
      </w:r>
    </w:p>
    <w:p w14:paraId="7A74A997" w14:textId="77777777" w:rsidR="00CC2495" w:rsidRPr="008A016D" w:rsidRDefault="00CC2495" w:rsidP="00CC2495">
      <w:pPr>
        <w:spacing w:after="0" w:line="240" w:lineRule="auto"/>
        <w:jc w:val="both"/>
        <w:outlineLvl w:val="0"/>
        <w:rPr>
          <w:rFonts w:cstheme="minorHAnsi"/>
          <w:b/>
          <w:sz w:val="20"/>
          <w:szCs w:val="20"/>
        </w:rPr>
      </w:pPr>
    </w:p>
    <w:p w14:paraId="689B08C1" w14:textId="77777777" w:rsidR="00CC2495" w:rsidRPr="008A016D" w:rsidRDefault="00CC2495" w:rsidP="00CC249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JAMSTVA IN GARANCIJSKE OBVEZNOSTI PRODAJALCA</w:t>
      </w:r>
    </w:p>
    <w:p w14:paraId="1EABD178" w14:textId="77777777" w:rsidR="00CC2495" w:rsidRPr="008A016D" w:rsidRDefault="00CC2495" w:rsidP="00CC2495">
      <w:pPr>
        <w:keepNext/>
        <w:spacing w:after="0" w:line="240" w:lineRule="auto"/>
        <w:rPr>
          <w:rFonts w:cstheme="minorHAnsi"/>
          <w:sz w:val="20"/>
          <w:szCs w:val="20"/>
        </w:rPr>
      </w:pPr>
    </w:p>
    <w:p w14:paraId="408FBE03"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657955A0" w14:textId="77777777" w:rsidR="00CC2495" w:rsidRPr="008A016D" w:rsidRDefault="00CC2495" w:rsidP="00CC2495">
      <w:pPr>
        <w:spacing w:after="0" w:line="240" w:lineRule="auto"/>
        <w:jc w:val="both"/>
        <w:rPr>
          <w:rFonts w:cstheme="minorHAnsi"/>
          <w:b/>
          <w:sz w:val="20"/>
          <w:szCs w:val="20"/>
        </w:rPr>
      </w:pPr>
    </w:p>
    <w:p w14:paraId="7AD6C179" w14:textId="77777777" w:rsidR="00CC2495" w:rsidRPr="008A016D" w:rsidRDefault="00CC2495" w:rsidP="00CC2495">
      <w:pPr>
        <w:pStyle w:val="Brezrazmikov"/>
        <w:numPr>
          <w:ilvl w:val="0"/>
          <w:numId w:val="40"/>
        </w:numPr>
        <w:rPr>
          <w:rFonts w:cstheme="minorHAnsi"/>
          <w:sz w:val="20"/>
          <w:szCs w:val="20"/>
        </w:rPr>
      </w:pPr>
      <w:r w:rsidRPr="008A016D">
        <w:rPr>
          <w:rFonts w:cstheme="minorHAnsi"/>
          <w:sz w:val="20"/>
          <w:szCs w:val="20"/>
        </w:rPr>
        <w:t>Prodajalec kupcu jamči:</w:t>
      </w:r>
    </w:p>
    <w:p w14:paraId="1BC943CF" w14:textId="77777777" w:rsidR="00CC2495" w:rsidRPr="008A016D" w:rsidRDefault="00CC2495" w:rsidP="00CC2495">
      <w:pPr>
        <w:pStyle w:val="Brezrazmikov"/>
        <w:numPr>
          <w:ilvl w:val="0"/>
          <w:numId w:val="41"/>
        </w:numPr>
        <w:rPr>
          <w:rFonts w:cstheme="minorHAnsi"/>
          <w:sz w:val="20"/>
          <w:szCs w:val="20"/>
        </w:rPr>
      </w:pPr>
      <w:r w:rsidRPr="008A016D">
        <w:rPr>
          <w:rFonts w:cstheme="minorHAnsi"/>
          <w:sz w:val="20"/>
          <w:szCs w:val="20"/>
        </w:rPr>
        <w:t>da kupljeno blago deluje brezhibno in nima stvarnih napak;</w:t>
      </w:r>
    </w:p>
    <w:p w14:paraId="133B11A0" w14:textId="77777777" w:rsidR="00CC2495" w:rsidRPr="008A016D" w:rsidRDefault="00CC2495" w:rsidP="00CC2495">
      <w:pPr>
        <w:pStyle w:val="Brezrazmikov"/>
        <w:numPr>
          <w:ilvl w:val="0"/>
          <w:numId w:val="41"/>
        </w:numPr>
        <w:rPr>
          <w:rFonts w:cstheme="minorHAnsi"/>
          <w:sz w:val="20"/>
          <w:szCs w:val="20"/>
        </w:rPr>
      </w:pPr>
      <w:r w:rsidRPr="008A016D">
        <w:rPr>
          <w:rFonts w:cstheme="minorHAnsi"/>
          <w:sz w:val="20"/>
          <w:szCs w:val="20"/>
        </w:rPr>
        <w:t>da nima pravnih napak;</w:t>
      </w:r>
    </w:p>
    <w:p w14:paraId="5C1FEE28" w14:textId="1F02CA5C" w:rsidR="00CC2495" w:rsidRPr="008A016D" w:rsidRDefault="00CC2495" w:rsidP="00CC2495">
      <w:pPr>
        <w:pStyle w:val="Brezrazmikov"/>
        <w:numPr>
          <w:ilvl w:val="0"/>
          <w:numId w:val="41"/>
        </w:numPr>
        <w:rPr>
          <w:rFonts w:cstheme="minorHAnsi"/>
          <w:sz w:val="20"/>
          <w:szCs w:val="20"/>
        </w:rPr>
      </w:pPr>
      <w:r w:rsidRPr="008A016D">
        <w:rPr>
          <w:rFonts w:cstheme="minorHAnsi"/>
          <w:sz w:val="20"/>
          <w:szCs w:val="20"/>
        </w:rPr>
        <w:t xml:space="preserve">da popolnoma ustreza vsem tehničnim opisom, karakteristikam in specifikacijam, ki so bila dana v okviru </w:t>
      </w:r>
      <w:r w:rsidR="00DC47C4">
        <w:rPr>
          <w:rFonts w:cstheme="minorHAnsi"/>
          <w:sz w:val="20"/>
          <w:szCs w:val="20"/>
        </w:rPr>
        <w:t>dokumentacije v zvezi z oddajo javnega naročila</w:t>
      </w:r>
      <w:r w:rsidRPr="008A016D">
        <w:rPr>
          <w:rFonts w:cstheme="minorHAnsi"/>
          <w:sz w:val="20"/>
          <w:szCs w:val="20"/>
        </w:rPr>
        <w:t xml:space="preserve"> in ponudbene dokumentacije;</w:t>
      </w:r>
    </w:p>
    <w:p w14:paraId="500055DD" w14:textId="77777777" w:rsidR="00CC2495" w:rsidRPr="008A016D" w:rsidRDefault="00CC2495" w:rsidP="00CC2495">
      <w:pPr>
        <w:pStyle w:val="Brezrazmikov"/>
        <w:numPr>
          <w:ilvl w:val="0"/>
          <w:numId w:val="41"/>
        </w:numPr>
        <w:rPr>
          <w:rFonts w:cstheme="minorHAnsi"/>
          <w:sz w:val="20"/>
          <w:szCs w:val="20"/>
        </w:rPr>
      </w:pPr>
      <w:r w:rsidRPr="008A016D">
        <w:rPr>
          <w:rFonts w:cstheme="minorHAnsi"/>
          <w:sz w:val="20"/>
          <w:szCs w:val="20"/>
        </w:rPr>
        <w:t>da bo kupec pridobil vse pravice, ki so vezane na blago, prodajalec pa bo brezhibno izvrševal vse obveznosti, ki so vezane na blago.</w:t>
      </w:r>
    </w:p>
    <w:p w14:paraId="37EAD740" w14:textId="77777777" w:rsidR="00CC2495" w:rsidRPr="008A016D" w:rsidRDefault="00CC2495" w:rsidP="00CC2495">
      <w:pPr>
        <w:pStyle w:val="Brezrazmikov"/>
        <w:numPr>
          <w:ilvl w:val="0"/>
          <w:numId w:val="40"/>
        </w:numPr>
        <w:rPr>
          <w:rFonts w:cstheme="minorHAnsi"/>
          <w:sz w:val="20"/>
          <w:szCs w:val="20"/>
        </w:rPr>
      </w:pPr>
      <w:r w:rsidRPr="008A016D">
        <w:rPr>
          <w:rFonts w:cstheme="minorHAnsi"/>
          <w:sz w:val="20"/>
          <w:szCs w:val="20"/>
        </w:rPr>
        <w:t xml:space="preserve">Jamstvo prodajalca za skrite napake na blagu velja še sto osemdeset (180) dni po dobavi. Če se v tem roku pri kateremkoli kosu dobavljenega blaga pokažejo zgoraj našteta odstopanja ali napake, lahko kupec razdre pogodbo delno ali v celoti in zahteva vrnitev kupnine. </w:t>
      </w:r>
    </w:p>
    <w:p w14:paraId="47509588" w14:textId="77777777" w:rsidR="00CC2495" w:rsidRPr="008A016D" w:rsidRDefault="00CC2495" w:rsidP="00CC2495">
      <w:pPr>
        <w:pStyle w:val="Brezrazmikov"/>
        <w:ind w:left="360"/>
        <w:rPr>
          <w:rFonts w:cstheme="minorHAnsi"/>
          <w:sz w:val="20"/>
          <w:szCs w:val="20"/>
        </w:rPr>
      </w:pPr>
    </w:p>
    <w:p w14:paraId="79854FBB" w14:textId="77777777" w:rsidR="00CC2495" w:rsidRPr="008A016D" w:rsidRDefault="00CC2495" w:rsidP="00DC47C4">
      <w:pPr>
        <w:keepNext/>
        <w:numPr>
          <w:ilvl w:val="0"/>
          <w:numId w:val="23"/>
        </w:numPr>
        <w:shd w:val="clear" w:color="auto" w:fill="FFFFFF"/>
        <w:spacing w:after="0" w:line="240" w:lineRule="auto"/>
        <w:jc w:val="center"/>
        <w:rPr>
          <w:rFonts w:cstheme="minorHAnsi"/>
          <w:sz w:val="20"/>
          <w:szCs w:val="20"/>
        </w:rPr>
      </w:pPr>
    </w:p>
    <w:p w14:paraId="0A50A429" w14:textId="77777777" w:rsidR="00CC2495" w:rsidRPr="008A016D" w:rsidRDefault="00CC2495" w:rsidP="00DC47C4">
      <w:pPr>
        <w:keepNext/>
        <w:spacing w:after="0" w:line="240" w:lineRule="auto"/>
        <w:rPr>
          <w:rFonts w:cstheme="minorHAnsi"/>
          <w:sz w:val="20"/>
          <w:szCs w:val="20"/>
        </w:rPr>
      </w:pPr>
    </w:p>
    <w:p w14:paraId="52B669AC" w14:textId="1D02355E" w:rsidR="00CC2495" w:rsidRPr="008A016D" w:rsidRDefault="00CC2495" w:rsidP="00DC47C4">
      <w:pPr>
        <w:pStyle w:val="Odstavekseznama"/>
        <w:keepNext/>
        <w:numPr>
          <w:ilvl w:val="0"/>
          <w:numId w:val="39"/>
        </w:numPr>
        <w:spacing w:after="0" w:line="240" w:lineRule="auto"/>
        <w:jc w:val="both"/>
        <w:rPr>
          <w:rFonts w:cstheme="minorHAnsi"/>
          <w:sz w:val="20"/>
          <w:szCs w:val="20"/>
        </w:rPr>
      </w:pPr>
      <w:r w:rsidRPr="008A016D">
        <w:rPr>
          <w:rFonts w:cstheme="minorHAnsi"/>
          <w:sz w:val="20"/>
          <w:szCs w:val="20"/>
        </w:rPr>
        <w:t xml:space="preserve">Prodajalec zagotavlja brezhibno tehnično delovanje in garancijo za </w:t>
      </w:r>
      <w:r w:rsidR="00DC47C4">
        <w:rPr>
          <w:rFonts w:cstheme="minorHAnsi"/>
          <w:sz w:val="20"/>
          <w:szCs w:val="20"/>
        </w:rPr>
        <w:t>stro</w:t>
      </w:r>
      <w:r w:rsidR="00AC278F">
        <w:rPr>
          <w:rFonts w:cstheme="minorHAnsi"/>
          <w:sz w:val="20"/>
          <w:szCs w:val="20"/>
        </w:rPr>
        <w:t>j</w:t>
      </w:r>
      <w:r w:rsidRPr="008A016D">
        <w:rPr>
          <w:rFonts w:cstheme="minorHAnsi"/>
          <w:sz w:val="20"/>
          <w:szCs w:val="20"/>
        </w:rPr>
        <w:t xml:space="preserve"> za obdobje </w:t>
      </w:r>
      <w:r w:rsidR="00AC278F" w:rsidRPr="00AC278F">
        <w:rPr>
          <w:rFonts w:cstheme="minorHAnsi"/>
          <w:sz w:val="20"/>
          <w:szCs w:val="20"/>
          <w:highlight w:val="lightGray"/>
        </w:rPr>
        <w:t>najmanj 2.000 delovnih ur oz. 36 mesecev</w:t>
      </w:r>
      <w:r w:rsidR="00AC278F" w:rsidRPr="00AC278F">
        <w:rPr>
          <w:rFonts w:cstheme="minorHAnsi"/>
          <w:sz w:val="20"/>
          <w:szCs w:val="20"/>
        </w:rPr>
        <w:t xml:space="preserve"> od datuma uspešne predaje blaga naročniku</w:t>
      </w:r>
      <w:r w:rsidRPr="008A016D">
        <w:rPr>
          <w:rFonts w:cstheme="minorHAnsi"/>
          <w:sz w:val="20"/>
          <w:szCs w:val="20"/>
        </w:rPr>
        <w:t>, pri čemer mora blago ob predaji v celoti ustrezati zahtevam iz javnega naročila in te pogodbe.</w:t>
      </w:r>
    </w:p>
    <w:p w14:paraId="3B00CED7" w14:textId="78C615B6" w:rsidR="00CC2495" w:rsidRPr="008A016D" w:rsidRDefault="00CC2495" w:rsidP="00CC2495">
      <w:pPr>
        <w:pStyle w:val="Odstavekseznama"/>
        <w:numPr>
          <w:ilvl w:val="0"/>
          <w:numId w:val="39"/>
        </w:numPr>
        <w:spacing w:after="0" w:line="240" w:lineRule="auto"/>
        <w:jc w:val="both"/>
        <w:rPr>
          <w:rFonts w:cstheme="minorHAnsi"/>
          <w:sz w:val="20"/>
          <w:szCs w:val="20"/>
        </w:rPr>
      </w:pPr>
      <w:r w:rsidRPr="008A016D">
        <w:rPr>
          <w:rFonts w:cstheme="minorHAnsi"/>
          <w:sz w:val="20"/>
          <w:szCs w:val="20"/>
        </w:rPr>
        <w:t>V času trajanja garancije prodajalec zagotavlja brezplačno odpravo napak. Vse stroške v zvezi z garancijo nosi prodajalec.</w:t>
      </w:r>
    </w:p>
    <w:p w14:paraId="47F94A28" w14:textId="77777777" w:rsidR="00CC2495" w:rsidRPr="008A016D" w:rsidRDefault="00CC2495" w:rsidP="00CC2495">
      <w:pPr>
        <w:pStyle w:val="Odstavekseznama"/>
        <w:numPr>
          <w:ilvl w:val="0"/>
          <w:numId w:val="39"/>
        </w:numPr>
        <w:spacing w:after="0" w:line="240" w:lineRule="auto"/>
        <w:jc w:val="both"/>
        <w:rPr>
          <w:rFonts w:cstheme="minorHAnsi"/>
          <w:sz w:val="20"/>
          <w:szCs w:val="20"/>
        </w:rPr>
      </w:pPr>
      <w:r w:rsidRPr="008A016D">
        <w:rPr>
          <w:rFonts w:cstheme="minorHAnsi"/>
          <w:sz w:val="20"/>
          <w:szCs w:val="20"/>
        </w:rPr>
        <w:t>Če je bilo blago v garancijskem roku zamenjano ali bistveno popravljeno, začne teči garancijski rok znova in je prodajalec dolžan izdati nov garancijski list.</w:t>
      </w:r>
    </w:p>
    <w:p w14:paraId="419EB7F9" w14:textId="77777777" w:rsidR="00CC2495" w:rsidRPr="008A016D" w:rsidRDefault="00CC2495" w:rsidP="00CC2495">
      <w:pPr>
        <w:spacing w:after="0" w:line="240" w:lineRule="auto"/>
        <w:jc w:val="both"/>
        <w:rPr>
          <w:rFonts w:cstheme="minorHAnsi"/>
          <w:sz w:val="20"/>
          <w:szCs w:val="20"/>
        </w:rPr>
      </w:pPr>
    </w:p>
    <w:p w14:paraId="0104A453"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2A20C7F7" w14:textId="77777777" w:rsidR="00CC2495" w:rsidRPr="008A016D" w:rsidRDefault="00CC2495" w:rsidP="00CC2495">
      <w:pPr>
        <w:shd w:val="clear" w:color="auto" w:fill="FFFFFF"/>
        <w:spacing w:after="0" w:line="240" w:lineRule="auto"/>
        <w:jc w:val="both"/>
        <w:rPr>
          <w:rFonts w:cstheme="minorHAnsi"/>
          <w:sz w:val="20"/>
          <w:szCs w:val="20"/>
        </w:rPr>
      </w:pPr>
    </w:p>
    <w:p w14:paraId="46A410F8" w14:textId="77777777" w:rsidR="00CC2495" w:rsidRPr="008A016D" w:rsidRDefault="00CC2495" w:rsidP="00CC2495">
      <w:pPr>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1F2BCEF4" w14:textId="77777777" w:rsidR="00CC2495" w:rsidRPr="008A016D" w:rsidRDefault="00CC2495" w:rsidP="00CC2495">
      <w:pPr>
        <w:spacing w:after="0" w:line="240" w:lineRule="auto"/>
        <w:jc w:val="both"/>
        <w:rPr>
          <w:rFonts w:cstheme="minorHAnsi"/>
          <w:i/>
          <w:sz w:val="20"/>
          <w:szCs w:val="20"/>
        </w:rPr>
      </w:pPr>
    </w:p>
    <w:p w14:paraId="6EAF2222" w14:textId="77777777" w:rsidR="00CC2495" w:rsidRPr="008A016D" w:rsidRDefault="00CC2495" w:rsidP="00CC2495">
      <w:pPr>
        <w:numPr>
          <w:ilvl w:val="0"/>
          <w:numId w:val="26"/>
        </w:numPr>
        <w:spacing w:after="0" w:line="240" w:lineRule="auto"/>
        <w:jc w:val="both"/>
        <w:outlineLvl w:val="0"/>
        <w:rPr>
          <w:rFonts w:cstheme="minorHAnsi"/>
          <w:sz w:val="20"/>
          <w:szCs w:val="20"/>
        </w:rPr>
      </w:pPr>
      <w:r w:rsidRPr="008A016D">
        <w:rPr>
          <w:rFonts w:cstheme="minorHAnsi"/>
          <w:b/>
          <w:sz w:val="20"/>
          <w:szCs w:val="20"/>
        </w:rPr>
        <w:t>SKRBNIKI POGODBE</w:t>
      </w:r>
    </w:p>
    <w:p w14:paraId="4FBD54BB" w14:textId="77777777" w:rsidR="00CC2495" w:rsidRPr="008A016D" w:rsidRDefault="00CC2495" w:rsidP="00CC2495">
      <w:pPr>
        <w:pStyle w:val="Odstavekseznama"/>
        <w:tabs>
          <w:tab w:val="left" w:pos="284"/>
        </w:tabs>
        <w:spacing w:after="0" w:line="240" w:lineRule="auto"/>
        <w:ind w:left="0"/>
        <w:jc w:val="both"/>
        <w:rPr>
          <w:rFonts w:cstheme="minorHAnsi"/>
          <w:b/>
          <w:sz w:val="20"/>
          <w:szCs w:val="20"/>
        </w:rPr>
      </w:pPr>
    </w:p>
    <w:p w14:paraId="2D6876CE"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1BA293C1" w14:textId="77777777" w:rsidR="00CC2495" w:rsidRPr="008A016D" w:rsidRDefault="00CC2495" w:rsidP="00CC2495">
      <w:pPr>
        <w:pStyle w:val="Odstavekseznama1"/>
        <w:ind w:left="0"/>
        <w:rPr>
          <w:rFonts w:asciiTheme="minorHAnsi" w:eastAsia="Times New Roman" w:hAnsiTheme="minorHAnsi" w:cstheme="minorHAnsi"/>
          <w:szCs w:val="20"/>
        </w:rPr>
      </w:pPr>
    </w:p>
    <w:p w14:paraId="470B2190" w14:textId="65558EC5" w:rsidR="00CC2495" w:rsidRPr="00932382" w:rsidRDefault="00CC2495" w:rsidP="00CC2495">
      <w:pPr>
        <w:pStyle w:val="Odstavekseznama1"/>
        <w:numPr>
          <w:ilvl w:val="0"/>
          <w:numId w:val="28"/>
        </w:numPr>
        <w:rPr>
          <w:rFonts w:asciiTheme="minorHAnsi" w:eastAsia="Times New Roman" w:hAnsiTheme="minorHAnsi" w:cstheme="minorHAnsi"/>
          <w:szCs w:val="20"/>
        </w:rPr>
      </w:pPr>
      <w:r w:rsidRPr="00932382">
        <w:rPr>
          <w:rFonts w:asciiTheme="minorHAnsi" w:eastAsia="Times New Roman" w:hAnsiTheme="minorHAnsi" w:cstheme="minorHAnsi"/>
          <w:szCs w:val="20"/>
        </w:rPr>
        <w:t xml:space="preserve">Skrbnik pogodbe s strani kupca je </w:t>
      </w:r>
      <w:r w:rsidR="00932382" w:rsidRPr="00932382">
        <w:rPr>
          <w:rFonts w:asciiTheme="minorHAnsi" w:eastAsia="Times New Roman" w:hAnsiTheme="minorHAnsi" w:cstheme="minorHAnsi"/>
          <w:szCs w:val="20"/>
        </w:rPr>
        <w:t>Dušan Rupnik</w:t>
      </w:r>
      <w:r w:rsidRPr="00932382">
        <w:rPr>
          <w:rFonts w:asciiTheme="minorHAnsi" w:eastAsia="Times New Roman" w:hAnsiTheme="minorHAnsi" w:cstheme="minorHAnsi"/>
          <w:szCs w:val="20"/>
        </w:rPr>
        <w:t xml:space="preserve">, e-naslov: </w:t>
      </w:r>
      <w:hyperlink r:id="rId11" w:history="1">
        <w:r w:rsidR="00932382" w:rsidRPr="00932382">
          <w:rPr>
            <w:rStyle w:val="Hiperpovezava"/>
            <w:rFonts w:asciiTheme="minorHAnsi" w:hAnsiTheme="minorHAnsi" w:cstheme="minorHAnsi"/>
            <w:szCs w:val="20"/>
          </w:rPr>
          <w:t>dusan.rupnik</w:t>
        </w:r>
        <w:r w:rsidR="00932382" w:rsidRPr="00932382">
          <w:rPr>
            <w:rStyle w:val="Hiperpovezava"/>
            <w:rFonts w:asciiTheme="minorHAnsi" w:eastAsia="Times New Roman" w:hAnsiTheme="minorHAnsi" w:cstheme="minorHAnsi"/>
            <w:szCs w:val="20"/>
          </w:rPr>
          <w:t>@komunala-slb.si</w:t>
        </w:r>
      </w:hyperlink>
      <w:r w:rsidR="00932382" w:rsidRPr="00932382">
        <w:rPr>
          <w:rStyle w:val="Hiperpovezava"/>
          <w:rFonts w:asciiTheme="minorHAnsi" w:eastAsia="Times New Roman" w:hAnsiTheme="minorHAnsi" w:cstheme="minorHAnsi"/>
          <w:szCs w:val="20"/>
        </w:rPr>
        <w:t xml:space="preserve"> </w:t>
      </w:r>
      <w:r w:rsidRPr="00932382">
        <w:rPr>
          <w:rFonts w:asciiTheme="minorHAnsi" w:eastAsia="Times New Roman" w:hAnsiTheme="minorHAnsi" w:cstheme="minorHAnsi"/>
          <w:szCs w:val="20"/>
        </w:rPr>
        <w:t>.</w:t>
      </w:r>
      <w:r w:rsidRPr="00932382">
        <w:rPr>
          <w:rFonts w:asciiTheme="minorHAnsi" w:eastAsia="Times New Roman" w:hAnsiTheme="minorHAnsi" w:cstheme="minorHAnsi"/>
          <w:szCs w:val="20"/>
        </w:rPr>
        <w:tab/>
      </w:r>
    </w:p>
    <w:p w14:paraId="111371F9" w14:textId="77777777" w:rsidR="00CC2495" w:rsidRPr="00932382" w:rsidRDefault="00CC2495" w:rsidP="00CC2495">
      <w:pPr>
        <w:pStyle w:val="Odstavekseznama1"/>
        <w:numPr>
          <w:ilvl w:val="0"/>
          <w:numId w:val="28"/>
        </w:numPr>
        <w:rPr>
          <w:rFonts w:asciiTheme="minorHAnsi" w:eastAsia="Times New Roman" w:hAnsiTheme="minorHAnsi" w:cstheme="minorHAnsi"/>
          <w:szCs w:val="20"/>
        </w:rPr>
      </w:pPr>
      <w:r w:rsidRPr="00932382">
        <w:rPr>
          <w:rFonts w:asciiTheme="minorHAnsi" w:hAnsiTheme="minorHAnsi" w:cstheme="minorHAnsi"/>
          <w:szCs w:val="20"/>
        </w:rPr>
        <w:t xml:space="preserve">Skrbniki pogodbe s strani prodajalca je: </w:t>
      </w:r>
      <w:r w:rsidRPr="00932382">
        <w:rPr>
          <w:rFonts w:asciiTheme="minorHAnsi" w:hAnsiTheme="minorHAnsi" w:cstheme="minorHAnsi"/>
          <w:szCs w:val="20"/>
          <w:highlight w:val="lightGray"/>
        </w:rPr>
        <w:t>Ime in priimek</w:t>
      </w:r>
      <w:r w:rsidRPr="00932382">
        <w:rPr>
          <w:rFonts w:asciiTheme="minorHAnsi" w:hAnsiTheme="minorHAnsi" w:cstheme="minorHAnsi"/>
          <w:szCs w:val="20"/>
        </w:rPr>
        <w:t xml:space="preserve">, e-naslov: </w:t>
      </w:r>
      <w:proofErr w:type="spellStart"/>
      <w:r w:rsidRPr="00932382">
        <w:rPr>
          <w:rFonts w:asciiTheme="minorHAnsi" w:hAnsiTheme="minorHAnsi" w:cstheme="minorHAnsi"/>
          <w:szCs w:val="20"/>
          <w:highlight w:val="lightGray"/>
        </w:rPr>
        <w:t>xxxxx</w:t>
      </w:r>
      <w:proofErr w:type="spellEnd"/>
    </w:p>
    <w:p w14:paraId="32081D13" w14:textId="77777777" w:rsidR="00CC2495" w:rsidRPr="00932382" w:rsidRDefault="00CC2495" w:rsidP="00CC2495">
      <w:pPr>
        <w:numPr>
          <w:ilvl w:val="0"/>
          <w:numId w:val="28"/>
        </w:numPr>
        <w:spacing w:after="0" w:line="240" w:lineRule="auto"/>
        <w:jc w:val="both"/>
        <w:rPr>
          <w:rFonts w:cstheme="minorHAnsi"/>
          <w:sz w:val="20"/>
          <w:szCs w:val="20"/>
        </w:rPr>
      </w:pPr>
      <w:r w:rsidRPr="00932382">
        <w:rPr>
          <w:rFonts w:cstheme="minorHAnsi"/>
          <w:sz w:val="20"/>
          <w:szCs w:val="20"/>
        </w:rPr>
        <w:t>Prodajalec mora kupca pisno obvestiti o morebitni zamenjavi skrbnika ali spremembi njegovega e-naslova.</w:t>
      </w:r>
    </w:p>
    <w:p w14:paraId="7C501D8B" w14:textId="77777777" w:rsidR="00CC2495" w:rsidRPr="008A016D" w:rsidRDefault="00CC2495" w:rsidP="00CC2495">
      <w:pPr>
        <w:spacing w:after="0" w:line="240" w:lineRule="auto"/>
        <w:jc w:val="both"/>
        <w:rPr>
          <w:rFonts w:cstheme="minorHAnsi"/>
          <w:sz w:val="20"/>
          <w:szCs w:val="20"/>
        </w:rPr>
      </w:pPr>
    </w:p>
    <w:p w14:paraId="288A4DD1" w14:textId="77777777" w:rsidR="00CC2495" w:rsidRPr="00E154F5" w:rsidRDefault="00CC2495" w:rsidP="00CC2495">
      <w:pPr>
        <w:numPr>
          <w:ilvl w:val="0"/>
          <w:numId w:val="26"/>
        </w:numPr>
        <w:spacing w:after="0" w:line="240" w:lineRule="auto"/>
        <w:jc w:val="both"/>
        <w:outlineLvl w:val="0"/>
        <w:rPr>
          <w:rFonts w:cstheme="minorHAnsi"/>
          <w:sz w:val="20"/>
          <w:szCs w:val="20"/>
        </w:rPr>
      </w:pPr>
      <w:r w:rsidRPr="00E154F5">
        <w:rPr>
          <w:rFonts w:cstheme="minorHAnsi"/>
          <w:b/>
          <w:sz w:val="20"/>
          <w:szCs w:val="20"/>
        </w:rPr>
        <w:t>FINANČNA ZAVAROVANJA</w:t>
      </w:r>
    </w:p>
    <w:p w14:paraId="5CD80931" w14:textId="77777777" w:rsidR="00CC2495" w:rsidRPr="00E154F5" w:rsidRDefault="00CC2495" w:rsidP="00CC2495">
      <w:pPr>
        <w:spacing w:after="0" w:line="240" w:lineRule="auto"/>
        <w:jc w:val="both"/>
        <w:outlineLvl w:val="0"/>
        <w:rPr>
          <w:rFonts w:cstheme="minorHAnsi"/>
          <w:i/>
          <w:sz w:val="20"/>
          <w:szCs w:val="20"/>
        </w:rPr>
      </w:pPr>
    </w:p>
    <w:p w14:paraId="66E57477" w14:textId="77777777" w:rsidR="00CC2495" w:rsidRPr="00E154F5" w:rsidRDefault="00CC2495" w:rsidP="00CC2495">
      <w:pPr>
        <w:numPr>
          <w:ilvl w:val="0"/>
          <w:numId w:val="23"/>
        </w:numPr>
        <w:shd w:val="clear" w:color="auto" w:fill="FFFFFF"/>
        <w:spacing w:after="0" w:line="240" w:lineRule="auto"/>
        <w:jc w:val="center"/>
        <w:rPr>
          <w:rFonts w:cstheme="minorHAnsi"/>
          <w:sz w:val="20"/>
          <w:szCs w:val="20"/>
        </w:rPr>
      </w:pPr>
      <w:bookmarkStart w:id="12" w:name="_Toc355690822"/>
    </w:p>
    <w:p w14:paraId="0BB1E701" w14:textId="77777777" w:rsidR="00CC2495" w:rsidRPr="00E154F5" w:rsidRDefault="00CC2495" w:rsidP="00CC2495">
      <w:pPr>
        <w:spacing w:after="0" w:line="240" w:lineRule="auto"/>
        <w:jc w:val="both"/>
        <w:rPr>
          <w:rFonts w:cstheme="minorHAnsi"/>
          <w:sz w:val="20"/>
          <w:szCs w:val="20"/>
        </w:rPr>
      </w:pPr>
    </w:p>
    <w:p w14:paraId="42F7C8CF" w14:textId="2A94449D" w:rsidR="00CC2495" w:rsidRPr="00E154F5" w:rsidRDefault="00CC2495" w:rsidP="00CC2495">
      <w:pPr>
        <w:numPr>
          <w:ilvl w:val="0"/>
          <w:numId w:val="29"/>
        </w:numPr>
        <w:spacing w:after="0" w:line="240" w:lineRule="auto"/>
        <w:jc w:val="both"/>
        <w:rPr>
          <w:rFonts w:cstheme="minorHAnsi"/>
          <w:sz w:val="20"/>
          <w:szCs w:val="20"/>
        </w:rPr>
      </w:pPr>
      <w:r w:rsidRPr="00E154F5">
        <w:rPr>
          <w:rFonts w:cstheme="minorHAnsi"/>
          <w:sz w:val="20"/>
          <w:szCs w:val="20"/>
        </w:rPr>
        <w:t>Prodajalec mora ob podpisu pogodbe kot jamstvo za dobro izvedbo pogodbenih obveznosti kupcu izročiti eno (1) bi</w:t>
      </w:r>
      <w:r w:rsidR="00932382" w:rsidRPr="00E154F5">
        <w:rPr>
          <w:rFonts w:cstheme="minorHAnsi"/>
          <w:sz w:val="20"/>
          <w:szCs w:val="20"/>
        </w:rPr>
        <w:t>an</w:t>
      </w:r>
      <w:r w:rsidRPr="00E154F5">
        <w:rPr>
          <w:rFonts w:cstheme="minorHAnsi"/>
          <w:sz w:val="20"/>
          <w:szCs w:val="20"/>
        </w:rPr>
        <w:t>co podpisano in žigosano menico z meničn</w:t>
      </w:r>
      <w:r w:rsidR="00E154F5">
        <w:rPr>
          <w:rFonts w:cstheme="minorHAnsi"/>
          <w:sz w:val="20"/>
          <w:szCs w:val="20"/>
        </w:rPr>
        <w:t>o</w:t>
      </w:r>
      <w:r w:rsidRPr="00E154F5">
        <w:rPr>
          <w:rFonts w:cstheme="minorHAnsi"/>
          <w:sz w:val="20"/>
          <w:szCs w:val="20"/>
        </w:rPr>
        <w:t xml:space="preserve"> izjav</w:t>
      </w:r>
      <w:r w:rsidR="00E154F5">
        <w:rPr>
          <w:rFonts w:cstheme="minorHAnsi"/>
          <w:sz w:val="20"/>
          <w:szCs w:val="20"/>
        </w:rPr>
        <w:t>o</w:t>
      </w:r>
      <w:r w:rsidRPr="00E154F5">
        <w:rPr>
          <w:rFonts w:cstheme="minorHAnsi"/>
          <w:sz w:val="20"/>
          <w:szCs w:val="20"/>
        </w:rPr>
        <w:t xml:space="preserve"> v višini </w:t>
      </w:r>
      <w:proofErr w:type="spellStart"/>
      <w:r w:rsidRPr="00E154F5">
        <w:rPr>
          <w:rFonts w:cstheme="minorHAnsi"/>
          <w:sz w:val="20"/>
          <w:szCs w:val="20"/>
          <w:highlight w:val="lightGray"/>
        </w:rPr>
        <w:t>x</w:t>
      </w:r>
      <w:r w:rsidR="00E154F5">
        <w:rPr>
          <w:rFonts w:cstheme="minorHAnsi"/>
          <w:sz w:val="20"/>
          <w:szCs w:val="20"/>
          <w:highlight w:val="lightGray"/>
        </w:rPr>
        <w:t>x</w:t>
      </w:r>
      <w:r w:rsidRPr="00E154F5">
        <w:rPr>
          <w:rFonts w:cstheme="minorHAnsi"/>
          <w:sz w:val="20"/>
          <w:szCs w:val="20"/>
          <w:highlight w:val="lightGray"/>
        </w:rPr>
        <w:t>.xxx,xx</w:t>
      </w:r>
      <w:proofErr w:type="spellEnd"/>
      <w:r w:rsidRPr="00E154F5">
        <w:rPr>
          <w:rFonts w:cstheme="minorHAnsi"/>
          <w:sz w:val="20"/>
          <w:szCs w:val="20"/>
        </w:rPr>
        <w:t xml:space="preserve"> EUR s pooblastilom za izpolnitev, z oznako „Brez protesta“, plačljivo na prvi poziv in veljavno </w:t>
      </w:r>
      <w:r w:rsidR="00E154F5" w:rsidRPr="00E154F5">
        <w:rPr>
          <w:rFonts w:cstheme="minorHAnsi"/>
          <w:sz w:val="20"/>
          <w:szCs w:val="20"/>
          <w:highlight w:val="lightGray"/>
        </w:rPr>
        <w:t>3 leta in 30 dni po roku za predajo blaga</w:t>
      </w:r>
      <w:r w:rsidRPr="00E154F5">
        <w:rPr>
          <w:rFonts w:cstheme="minorHAnsi"/>
          <w:sz w:val="20"/>
          <w:szCs w:val="20"/>
        </w:rPr>
        <w:t>.</w:t>
      </w:r>
    </w:p>
    <w:p w14:paraId="36DF96ED" w14:textId="77777777" w:rsidR="00CC2495" w:rsidRPr="00E154F5" w:rsidRDefault="00CC2495" w:rsidP="00CC2495">
      <w:pPr>
        <w:pStyle w:val="Brezrazmikov"/>
        <w:numPr>
          <w:ilvl w:val="0"/>
          <w:numId w:val="29"/>
        </w:numPr>
        <w:rPr>
          <w:rFonts w:cstheme="minorHAnsi"/>
          <w:sz w:val="20"/>
          <w:szCs w:val="20"/>
        </w:rPr>
      </w:pPr>
      <w:r w:rsidRPr="00E154F5">
        <w:rPr>
          <w:rFonts w:cstheme="minorHAnsi"/>
          <w:sz w:val="20"/>
          <w:szCs w:val="20"/>
        </w:rPr>
        <w:t>Finančno zavarovanje lahko kupec unovči pod naslednjimi pogoji:</w:t>
      </w:r>
    </w:p>
    <w:p w14:paraId="3AADC0E3" w14:textId="77777777" w:rsidR="00CC2495" w:rsidRPr="00E154F5" w:rsidRDefault="00CC2495" w:rsidP="00CC2495">
      <w:pPr>
        <w:pStyle w:val="Brezrazmikov"/>
        <w:numPr>
          <w:ilvl w:val="0"/>
          <w:numId w:val="42"/>
        </w:numPr>
        <w:rPr>
          <w:rFonts w:cstheme="minorHAnsi"/>
          <w:sz w:val="20"/>
          <w:szCs w:val="20"/>
        </w:rPr>
      </w:pPr>
      <w:r w:rsidRPr="00E154F5">
        <w:rPr>
          <w:rFonts w:cstheme="minorHAnsi"/>
          <w:sz w:val="20"/>
          <w:szCs w:val="20"/>
        </w:rPr>
        <w:t>če se izkaže, da prodajalec dela ne opravlja v skladu z zahtevami pogodbe ali s specifikacijami;</w:t>
      </w:r>
    </w:p>
    <w:p w14:paraId="36CDA68C" w14:textId="77777777" w:rsidR="00CC2495" w:rsidRPr="00E154F5" w:rsidRDefault="00CC2495" w:rsidP="00CC2495">
      <w:pPr>
        <w:pStyle w:val="Brezrazmikov"/>
        <w:numPr>
          <w:ilvl w:val="0"/>
          <w:numId w:val="42"/>
        </w:numPr>
        <w:rPr>
          <w:rFonts w:cstheme="minorHAnsi"/>
          <w:sz w:val="20"/>
          <w:szCs w:val="20"/>
        </w:rPr>
      </w:pPr>
      <w:r w:rsidRPr="00E154F5">
        <w:rPr>
          <w:rFonts w:cstheme="minorHAnsi"/>
          <w:sz w:val="20"/>
          <w:szCs w:val="20"/>
        </w:rPr>
        <w:t>če kupec razdre pogodbo zaradi kršitev ali zamude na strani prodajalca;</w:t>
      </w:r>
    </w:p>
    <w:p w14:paraId="0A7B19C9" w14:textId="5401E609" w:rsidR="00CC2495" w:rsidRPr="00E154F5" w:rsidRDefault="00CC2495" w:rsidP="00CC2495">
      <w:pPr>
        <w:pStyle w:val="Brezrazmikov"/>
        <w:numPr>
          <w:ilvl w:val="0"/>
          <w:numId w:val="42"/>
        </w:numPr>
        <w:rPr>
          <w:rFonts w:cstheme="minorHAnsi"/>
          <w:sz w:val="20"/>
          <w:szCs w:val="20"/>
        </w:rPr>
      </w:pPr>
      <w:r w:rsidRPr="00E154F5">
        <w:rPr>
          <w:rFonts w:cstheme="minorHAnsi"/>
          <w:sz w:val="20"/>
          <w:szCs w:val="20"/>
        </w:rPr>
        <w:t xml:space="preserve">če se </w:t>
      </w:r>
      <w:r w:rsidR="00E154F5">
        <w:rPr>
          <w:rFonts w:cstheme="minorHAnsi"/>
          <w:sz w:val="20"/>
          <w:szCs w:val="20"/>
        </w:rPr>
        <w:t xml:space="preserve">servisi, </w:t>
      </w:r>
      <w:r w:rsidRPr="00E154F5">
        <w:rPr>
          <w:rFonts w:cstheme="minorHAnsi"/>
          <w:sz w:val="20"/>
          <w:szCs w:val="20"/>
        </w:rPr>
        <w:t xml:space="preserve">pomanjkljivosti </w:t>
      </w:r>
      <w:r w:rsidR="0052235F" w:rsidRPr="00E154F5">
        <w:rPr>
          <w:rFonts w:cstheme="minorHAnsi"/>
          <w:sz w:val="20"/>
          <w:szCs w:val="20"/>
        </w:rPr>
        <w:t xml:space="preserve">in reklamacije </w:t>
      </w:r>
      <w:r w:rsidRPr="00E154F5">
        <w:rPr>
          <w:rFonts w:cstheme="minorHAnsi"/>
          <w:sz w:val="20"/>
          <w:szCs w:val="20"/>
        </w:rPr>
        <w:t>na zahtevo kupca ne odpravijo v primernem roku, ki ga določi kupec.</w:t>
      </w:r>
    </w:p>
    <w:p w14:paraId="2F98EE17" w14:textId="77777777" w:rsidR="00CC2495" w:rsidRPr="00E154F5" w:rsidRDefault="00CC2495" w:rsidP="00CC2495">
      <w:pPr>
        <w:numPr>
          <w:ilvl w:val="0"/>
          <w:numId w:val="29"/>
        </w:numPr>
        <w:spacing w:after="0" w:line="240" w:lineRule="auto"/>
        <w:jc w:val="both"/>
        <w:rPr>
          <w:rFonts w:cstheme="minorHAnsi"/>
          <w:sz w:val="20"/>
          <w:szCs w:val="20"/>
        </w:rPr>
      </w:pPr>
      <w:r w:rsidRPr="00E154F5">
        <w:rPr>
          <w:rFonts w:cstheme="minorHAnsi"/>
          <w:sz w:val="20"/>
          <w:szCs w:val="20"/>
        </w:rPr>
        <w:t>Predložitev zavarovanja za dobro izvedbo pogodbenih obveznosti je pogoj za veljavnost te pogodbe.</w:t>
      </w:r>
    </w:p>
    <w:p w14:paraId="18F2B96E" w14:textId="77777777" w:rsidR="00CC2495" w:rsidRPr="00E154F5" w:rsidRDefault="00CC2495" w:rsidP="00CC2495">
      <w:pPr>
        <w:spacing w:after="0" w:line="240" w:lineRule="auto"/>
        <w:ind w:left="360"/>
        <w:jc w:val="both"/>
        <w:rPr>
          <w:rFonts w:cstheme="minorHAnsi"/>
          <w:sz w:val="20"/>
          <w:szCs w:val="20"/>
        </w:rPr>
      </w:pPr>
    </w:p>
    <w:p w14:paraId="32C078F8" w14:textId="77777777" w:rsidR="00CC2495" w:rsidRPr="00E154F5" w:rsidRDefault="00CC2495" w:rsidP="00CC2495">
      <w:pPr>
        <w:numPr>
          <w:ilvl w:val="0"/>
          <w:numId w:val="23"/>
        </w:numPr>
        <w:shd w:val="clear" w:color="auto" w:fill="FFFFFF"/>
        <w:spacing w:after="0" w:line="240" w:lineRule="auto"/>
        <w:jc w:val="center"/>
        <w:rPr>
          <w:rFonts w:cstheme="minorHAnsi"/>
          <w:sz w:val="20"/>
          <w:szCs w:val="20"/>
        </w:rPr>
      </w:pPr>
    </w:p>
    <w:p w14:paraId="1CED8AED" w14:textId="77777777" w:rsidR="00CC2495" w:rsidRPr="00E154F5" w:rsidRDefault="00CC2495" w:rsidP="00CC2495">
      <w:pPr>
        <w:spacing w:after="0" w:line="240" w:lineRule="auto"/>
        <w:jc w:val="both"/>
        <w:rPr>
          <w:rFonts w:cstheme="minorHAnsi"/>
          <w:sz w:val="20"/>
          <w:szCs w:val="20"/>
        </w:rPr>
      </w:pPr>
    </w:p>
    <w:p w14:paraId="5FF76EDA" w14:textId="77777777" w:rsidR="00CC2495" w:rsidRPr="00E154F5" w:rsidRDefault="00CC2495" w:rsidP="00CC2495">
      <w:pPr>
        <w:numPr>
          <w:ilvl w:val="0"/>
          <w:numId w:val="35"/>
        </w:numPr>
        <w:spacing w:after="0" w:line="240" w:lineRule="auto"/>
        <w:jc w:val="both"/>
        <w:rPr>
          <w:rFonts w:cstheme="minorHAnsi"/>
          <w:sz w:val="20"/>
          <w:szCs w:val="20"/>
        </w:rPr>
      </w:pPr>
      <w:r w:rsidRPr="00E154F5">
        <w:rPr>
          <w:rFonts w:cstheme="minorHAnsi"/>
          <w:sz w:val="20"/>
          <w:szCs w:val="20"/>
        </w:rPr>
        <w:t>V kolikor kupec unovči finančno zavarovanje za dobro izvedbo pogodbenih obveznosti, mora prodajalec predložiti kupcu v roku štirinajst (14) dni od unovčenja zavarovanja novo zavarovanje za dobro izvedbo pogodbenih obveznosti v enaki višini in z enako končno veljavnostjo kot prvotno zavarovanje za dobro izvedbo pogodbenih obveznosti.</w:t>
      </w:r>
    </w:p>
    <w:p w14:paraId="32648959" w14:textId="77777777" w:rsidR="00CC2495" w:rsidRPr="00E154F5" w:rsidRDefault="00CC2495" w:rsidP="00CC2495">
      <w:pPr>
        <w:numPr>
          <w:ilvl w:val="0"/>
          <w:numId w:val="35"/>
        </w:numPr>
        <w:spacing w:after="0" w:line="240" w:lineRule="auto"/>
        <w:jc w:val="both"/>
        <w:rPr>
          <w:rFonts w:cstheme="minorHAnsi"/>
          <w:sz w:val="20"/>
          <w:szCs w:val="20"/>
        </w:rPr>
      </w:pPr>
      <w:r w:rsidRPr="00E154F5">
        <w:rPr>
          <w:rFonts w:cstheme="minorHAnsi"/>
          <w:sz w:val="20"/>
          <w:szCs w:val="20"/>
        </w:rPr>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zavarovanje dobre izvedbe obveznosti.</w:t>
      </w:r>
    </w:p>
    <w:p w14:paraId="55F5E13D" w14:textId="77777777" w:rsidR="00CC2495" w:rsidRPr="00E154F5" w:rsidRDefault="00CC2495" w:rsidP="00CC2495">
      <w:pPr>
        <w:spacing w:after="0" w:line="240" w:lineRule="auto"/>
        <w:jc w:val="both"/>
        <w:rPr>
          <w:rFonts w:cstheme="minorHAnsi"/>
          <w:i/>
          <w:iCs/>
          <w:sz w:val="20"/>
          <w:szCs w:val="20"/>
        </w:rPr>
      </w:pPr>
    </w:p>
    <w:p w14:paraId="54CECD0E" w14:textId="77777777" w:rsidR="00CC2495" w:rsidRPr="00E154F5" w:rsidRDefault="00CC2495" w:rsidP="00CC2495">
      <w:pPr>
        <w:keepNext/>
        <w:numPr>
          <w:ilvl w:val="0"/>
          <w:numId w:val="26"/>
        </w:numPr>
        <w:tabs>
          <w:tab w:val="left" w:pos="284"/>
        </w:tabs>
        <w:spacing w:after="0" w:line="240" w:lineRule="auto"/>
        <w:jc w:val="both"/>
        <w:outlineLvl w:val="0"/>
        <w:rPr>
          <w:rFonts w:cstheme="minorHAnsi"/>
          <w:b/>
          <w:sz w:val="20"/>
          <w:szCs w:val="20"/>
        </w:rPr>
      </w:pPr>
      <w:r w:rsidRPr="00E154F5">
        <w:rPr>
          <w:rFonts w:cstheme="minorHAnsi"/>
          <w:b/>
          <w:sz w:val="20"/>
          <w:szCs w:val="20"/>
        </w:rPr>
        <w:t>VIŠJA SILA</w:t>
      </w:r>
    </w:p>
    <w:p w14:paraId="1C9D8182" w14:textId="77777777" w:rsidR="00CC2495" w:rsidRPr="008C0867" w:rsidRDefault="00CC2495" w:rsidP="00CC2495">
      <w:pPr>
        <w:keepNext/>
        <w:spacing w:after="0" w:line="240" w:lineRule="auto"/>
        <w:jc w:val="both"/>
        <w:rPr>
          <w:rFonts w:cstheme="minorHAnsi"/>
          <w:b/>
          <w:sz w:val="20"/>
          <w:szCs w:val="20"/>
        </w:rPr>
      </w:pPr>
    </w:p>
    <w:p w14:paraId="617E0F86" w14:textId="77777777" w:rsidR="00CC2495" w:rsidRPr="008C0867" w:rsidRDefault="00CC2495" w:rsidP="00CC2495">
      <w:pPr>
        <w:keepNext/>
        <w:numPr>
          <w:ilvl w:val="0"/>
          <w:numId w:val="23"/>
        </w:numPr>
        <w:shd w:val="clear" w:color="auto" w:fill="FFFFFF"/>
        <w:spacing w:after="0" w:line="240" w:lineRule="auto"/>
        <w:jc w:val="center"/>
        <w:rPr>
          <w:rFonts w:cstheme="minorHAnsi"/>
          <w:sz w:val="20"/>
          <w:szCs w:val="20"/>
        </w:rPr>
      </w:pPr>
    </w:p>
    <w:p w14:paraId="3C266378" w14:textId="77777777" w:rsidR="00CC2495" w:rsidRPr="008C0867" w:rsidRDefault="00CC2495" w:rsidP="00CC2495">
      <w:pPr>
        <w:keepNext/>
        <w:tabs>
          <w:tab w:val="left" w:pos="5655"/>
        </w:tabs>
        <w:spacing w:after="0" w:line="240" w:lineRule="auto"/>
        <w:jc w:val="both"/>
        <w:rPr>
          <w:rFonts w:cstheme="minorHAnsi"/>
          <w:sz w:val="20"/>
          <w:szCs w:val="20"/>
        </w:rPr>
      </w:pPr>
    </w:p>
    <w:p w14:paraId="27C2B9A1" w14:textId="77777777" w:rsidR="00CC2495" w:rsidRPr="008C0867" w:rsidRDefault="00CC2495" w:rsidP="00CC2495">
      <w:pPr>
        <w:pStyle w:val="Brezrazmikov"/>
        <w:numPr>
          <w:ilvl w:val="0"/>
          <w:numId w:val="43"/>
        </w:numPr>
        <w:rPr>
          <w:rFonts w:cstheme="minorHAnsi"/>
          <w:sz w:val="20"/>
          <w:szCs w:val="20"/>
        </w:rPr>
      </w:pPr>
      <w:r w:rsidRPr="008C0867">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74581074" w14:textId="77777777" w:rsidR="00CC2495" w:rsidRPr="008C0867" w:rsidRDefault="00CC2495" w:rsidP="00CC2495">
      <w:pPr>
        <w:pStyle w:val="Brezrazmikov"/>
        <w:numPr>
          <w:ilvl w:val="0"/>
          <w:numId w:val="43"/>
        </w:numPr>
        <w:rPr>
          <w:rFonts w:cstheme="minorHAnsi"/>
          <w:sz w:val="20"/>
          <w:szCs w:val="20"/>
        </w:rPr>
      </w:pPr>
      <w:r w:rsidRPr="008C0867">
        <w:rPr>
          <w:rFonts w:cstheme="minorHAnsi"/>
          <w:sz w:val="20"/>
          <w:szCs w:val="20"/>
        </w:rPr>
        <w:t xml:space="preserve">Prodajalec je kupca dolžan pisno obvestiti o nastanku višje sile v dveh (2) delovnih dneh po nastanku. </w:t>
      </w:r>
    </w:p>
    <w:p w14:paraId="717C3078" w14:textId="77777777" w:rsidR="00CC2495" w:rsidRPr="008C0867" w:rsidRDefault="00CC2495" w:rsidP="00CC2495">
      <w:pPr>
        <w:pStyle w:val="Brezrazmikov"/>
        <w:numPr>
          <w:ilvl w:val="0"/>
          <w:numId w:val="43"/>
        </w:numPr>
        <w:rPr>
          <w:rFonts w:cstheme="minorHAnsi"/>
          <w:sz w:val="20"/>
          <w:szCs w:val="20"/>
        </w:rPr>
      </w:pPr>
      <w:r w:rsidRPr="008C0867">
        <w:rPr>
          <w:rFonts w:cstheme="minorHAnsi"/>
          <w:sz w:val="20"/>
          <w:szCs w:val="20"/>
        </w:rPr>
        <w:lastRenderedPageBreak/>
        <w:t>Nobena od strank ni odgovorna za neizpolnitev katerekoli izmed svojih obveznosti iz razlogov, ki so izven njenega nadzor.</w:t>
      </w:r>
    </w:p>
    <w:p w14:paraId="445C4F06" w14:textId="77777777" w:rsidR="00CC2495" w:rsidRPr="008C0867" w:rsidRDefault="00CC2495" w:rsidP="00CC2495">
      <w:pPr>
        <w:spacing w:after="0" w:line="240" w:lineRule="auto"/>
        <w:ind w:left="425"/>
        <w:jc w:val="both"/>
        <w:rPr>
          <w:rFonts w:cstheme="minorHAnsi"/>
          <w:sz w:val="20"/>
          <w:szCs w:val="20"/>
        </w:rPr>
      </w:pPr>
    </w:p>
    <w:bookmarkEnd w:id="12"/>
    <w:p w14:paraId="24507485" w14:textId="20F313E8" w:rsidR="00CC2495" w:rsidRPr="008C0867" w:rsidRDefault="00CC2495" w:rsidP="00CC2495">
      <w:pPr>
        <w:keepNext/>
        <w:numPr>
          <w:ilvl w:val="0"/>
          <w:numId w:val="26"/>
        </w:numPr>
        <w:tabs>
          <w:tab w:val="left" w:pos="284"/>
        </w:tabs>
        <w:spacing w:after="0" w:line="240" w:lineRule="auto"/>
        <w:jc w:val="both"/>
        <w:outlineLvl w:val="0"/>
        <w:rPr>
          <w:rFonts w:cstheme="minorHAnsi"/>
          <w:b/>
          <w:sz w:val="20"/>
          <w:szCs w:val="20"/>
        </w:rPr>
      </w:pPr>
      <w:r w:rsidRPr="008C0867">
        <w:rPr>
          <w:rFonts w:cstheme="minorHAnsi"/>
          <w:b/>
          <w:sz w:val="20"/>
          <w:szCs w:val="20"/>
        </w:rPr>
        <w:t xml:space="preserve">PROTIKORUPCIJSKA </w:t>
      </w:r>
      <w:r w:rsidR="008C0867">
        <w:rPr>
          <w:rFonts w:cstheme="minorHAnsi"/>
          <w:b/>
          <w:sz w:val="20"/>
          <w:szCs w:val="20"/>
        </w:rPr>
        <w:t>IN RAZVEZNI POGOJ</w:t>
      </w:r>
    </w:p>
    <w:p w14:paraId="3D92D5E7" w14:textId="77777777" w:rsidR="00CC2495" w:rsidRPr="00721117" w:rsidRDefault="00CC2495" w:rsidP="00CC2495">
      <w:pPr>
        <w:keepNext/>
        <w:spacing w:after="0" w:line="240" w:lineRule="auto"/>
        <w:jc w:val="both"/>
        <w:rPr>
          <w:rFonts w:cstheme="minorHAnsi"/>
          <w:b/>
          <w:sz w:val="20"/>
          <w:szCs w:val="20"/>
        </w:rPr>
      </w:pPr>
    </w:p>
    <w:p w14:paraId="4524D29D" w14:textId="77777777" w:rsidR="00CC2495" w:rsidRPr="00721117" w:rsidRDefault="00CC2495" w:rsidP="00CC2495">
      <w:pPr>
        <w:keepNext/>
        <w:numPr>
          <w:ilvl w:val="0"/>
          <w:numId w:val="23"/>
        </w:numPr>
        <w:shd w:val="clear" w:color="auto" w:fill="FFFFFF"/>
        <w:spacing w:after="0" w:line="240" w:lineRule="auto"/>
        <w:jc w:val="center"/>
        <w:rPr>
          <w:rFonts w:cstheme="minorHAnsi"/>
          <w:sz w:val="20"/>
          <w:szCs w:val="20"/>
        </w:rPr>
      </w:pPr>
    </w:p>
    <w:p w14:paraId="30B0A6C1" w14:textId="77777777" w:rsidR="00CC2495" w:rsidRPr="00721117" w:rsidRDefault="00CC2495" w:rsidP="00CC2495">
      <w:pPr>
        <w:keepNext/>
        <w:tabs>
          <w:tab w:val="left" w:pos="5655"/>
        </w:tabs>
        <w:spacing w:after="0" w:line="240" w:lineRule="auto"/>
        <w:jc w:val="both"/>
        <w:rPr>
          <w:rFonts w:cstheme="minorHAnsi"/>
          <w:b/>
          <w:sz w:val="20"/>
          <w:szCs w:val="20"/>
        </w:rPr>
      </w:pPr>
    </w:p>
    <w:p w14:paraId="03FA0C2A" w14:textId="77777777" w:rsidR="00CC2495" w:rsidRPr="008C0867" w:rsidRDefault="00CC2495" w:rsidP="00CC2495">
      <w:pPr>
        <w:numPr>
          <w:ilvl w:val="0"/>
          <w:numId w:val="33"/>
        </w:numPr>
        <w:spacing w:after="0" w:line="240" w:lineRule="auto"/>
        <w:jc w:val="both"/>
        <w:rPr>
          <w:rFonts w:cstheme="minorHAnsi"/>
          <w:sz w:val="20"/>
          <w:szCs w:val="20"/>
        </w:rPr>
      </w:pPr>
      <w:r w:rsidRPr="008C0867">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2AB156C4" w14:textId="77777777" w:rsidR="00CC2495" w:rsidRPr="008C0867" w:rsidRDefault="00CC2495" w:rsidP="00CC2495">
      <w:pPr>
        <w:pStyle w:val="Odstavekseznama"/>
        <w:numPr>
          <w:ilvl w:val="0"/>
          <w:numId w:val="22"/>
        </w:numPr>
        <w:spacing w:after="0" w:line="240" w:lineRule="auto"/>
        <w:jc w:val="both"/>
        <w:rPr>
          <w:rFonts w:cstheme="minorHAnsi"/>
          <w:sz w:val="20"/>
          <w:szCs w:val="20"/>
        </w:rPr>
      </w:pPr>
      <w:r w:rsidRPr="008C0867">
        <w:rPr>
          <w:rFonts w:cstheme="minorHAnsi"/>
          <w:sz w:val="20"/>
          <w:szCs w:val="20"/>
        </w:rPr>
        <w:t>pridobitev posla ali</w:t>
      </w:r>
    </w:p>
    <w:p w14:paraId="705A56D2" w14:textId="77777777" w:rsidR="00CC2495" w:rsidRPr="008C0867" w:rsidRDefault="00CC2495" w:rsidP="00CC2495">
      <w:pPr>
        <w:pStyle w:val="Odstavekseznama"/>
        <w:numPr>
          <w:ilvl w:val="0"/>
          <w:numId w:val="22"/>
        </w:numPr>
        <w:spacing w:after="0" w:line="240" w:lineRule="auto"/>
        <w:jc w:val="both"/>
        <w:rPr>
          <w:rFonts w:cstheme="minorHAnsi"/>
          <w:sz w:val="20"/>
          <w:szCs w:val="20"/>
        </w:rPr>
      </w:pPr>
      <w:r w:rsidRPr="008C0867">
        <w:rPr>
          <w:rFonts w:cstheme="minorHAnsi"/>
          <w:sz w:val="20"/>
          <w:szCs w:val="20"/>
        </w:rPr>
        <w:t>za sklenitev posla pod ugodnejšimi pogoji ali</w:t>
      </w:r>
    </w:p>
    <w:p w14:paraId="54C1AA47" w14:textId="77777777" w:rsidR="00CC2495" w:rsidRPr="008C0867" w:rsidRDefault="00CC2495" w:rsidP="00CC2495">
      <w:pPr>
        <w:pStyle w:val="Odstavekseznama"/>
        <w:numPr>
          <w:ilvl w:val="0"/>
          <w:numId w:val="22"/>
        </w:numPr>
        <w:spacing w:after="0" w:line="240" w:lineRule="auto"/>
        <w:jc w:val="both"/>
        <w:rPr>
          <w:rFonts w:cstheme="minorHAnsi"/>
          <w:sz w:val="20"/>
          <w:szCs w:val="20"/>
        </w:rPr>
      </w:pPr>
      <w:r w:rsidRPr="008C0867">
        <w:rPr>
          <w:rFonts w:cstheme="minorHAnsi"/>
          <w:sz w:val="20"/>
          <w:szCs w:val="20"/>
        </w:rPr>
        <w:t>za opustitev dolžnega nadzora nad izvajanjem obveznosti po tej pogodbi ali</w:t>
      </w:r>
    </w:p>
    <w:p w14:paraId="24AE4687" w14:textId="77777777" w:rsidR="00CC2495" w:rsidRPr="008C0867" w:rsidRDefault="00CC2495" w:rsidP="00CC2495">
      <w:pPr>
        <w:pStyle w:val="Odstavekseznama"/>
        <w:numPr>
          <w:ilvl w:val="0"/>
          <w:numId w:val="22"/>
        </w:numPr>
        <w:spacing w:after="0" w:line="240" w:lineRule="auto"/>
        <w:jc w:val="both"/>
        <w:rPr>
          <w:rFonts w:cstheme="minorHAnsi"/>
          <w:sz w:val="20"/>
          <w:szCs w:val="20"/>
        </w:rPr>
      </w:pPr>
      <w:r w:rsidRPr="008C0867">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4CD46FA0" w14:textId="77777777" w:rsidR="00CC2495" w:rsidRPr="008C0867" w:rsidRDefault="00CC2495" w:rsidP="00CC2495">
      <w:pPr>
        <w:numPr>
          <w:ilvl w:val="0"/>
          <w:numId w:val="33"/>
        </w:numPr>
        <w:spacing w:after="0" w:line="240" w:lineRule="auto"/>
        <w:jc w:val="both"/>
        <w:rPr>
          <w:rFonts w:cstheme="minorHAnsi"/>
          <w:sz w:val="20"/>
          <w:szCs w:val="20"/>
        </w:rPr>
      </w:pPr>
      <w:r w:rsidRPr="008C0867">
        <w:rPr>
          <w:rFonts w:cstheme="minorHAnsi"/>
          <w:sz w:val="20"/>
          <w:szCs w:val="20"/>
        </w:rPr>
        <w:t>Kupec in prodajalec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0CCB2B03" w14:textId="77777777" w:rsidR="00CC2495" w:rsidRPr="008A016D" w:rsidRDefault="00CC2495" w:rsidP="00CC2495">
      <w:pPr>
        <w:spacing w:after="0" w:line="240" w:lineRule="auto"/>
        <w:ind w:left="360"/>
        <w:jc w:val="both"/>
        <w:rPr>
          <w:rFonts w:cstheme="minorHAnsi"/>
          <w:sz w:val="20"/>
          <w:szCs w:val="20"/>
        </w:rPr>
      </w:pPr>
    </w:p>
    <w:p w14:paraId="693DDC6B"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053DD5E8" w14:textId="77777777" w:rsidR="00CC2495" w:rsidRPr="008A016D" w:rsidRDefault="00CC2495" w:rsidP="00CC2495">
      <w:pPr>
        <w:spacing w:after="0" w:line="240" w:lineRule="auto"/>
        <w:jc w:val="both"/>
        <w:rPr>
          <w:rFonts w:cstheme="minorHAnsi"/>
          <w:sz w:val="20"/>
          <w:szCs w:val="20"/>
        </w:rPr>
      </w:pPr>
    </w:p>
    <w:p w14:paraId="3FF1CAC9" w14:textId="77777777" w:rsidR="008C0867" w:rsidRPr="008C0867" w:rsidRDefault="008C0867" w:rsidP="008C0867">
      <w:pPr>
        <w:numPr>
          <w:ilvl w:val="0"/>
          <w:numId w:val="31"/>
        </w:numPr>
        <w:spacing w:after="0" w:line="240" w:lineRule="auto"/>
        <w:jc w:val="both"/>
        <w:rPr>
          <w:rFonts w:cstheme="minorHAnsi"/>
          <w:sz w:val="20"/>
          <w:szCs w:val="20"/>
        </w:rPr>
      </w:pPr>
      <w:r w:rsidRPr="008C0867">
        <w:rPr>
          <w:rFonts w:cstheme="minorHAnsi"/>
          <w:sz w:val="20"/>
          <w:szCs w:val="20"/>
        </w:rPr>
        <w:t>Ta pogodba je sklenjena pod razveznim pogojem, ki se uresniči:</w:t>
      </w:r>
    </w:p>
    <w:p w14:paraId="39FD4581" w14:textId="51C2D8FB" w:rsidR="008C0867" w:rsidRPr="008C0867" w:rsidRDefault="008C0867" w:rsidP="008C0867">
      <w:pPr>
        <w:pStyle w:val="Odstavekseznama"/>
        <w:numPr>
          <w:ilvl w:val="0"/>
          <w:numId w:val="8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sodišče s pravnomočno odločitvijo ugotovilo kršitev obveznosti iz drugega odstavka 3. člena ZJN-3 s strani </w:t>
      </w:r>
      <w:r>
        <w:rPr>
          <w:rFonts w:cstheme="minorHAnsi"/>
          <w:sz w:val="20"/>
          <w:szCs w:val="20"/>
        </w:rPr>
        <w:t>prodajalca</w:t>
      </w:r>
      <w:r w:rsidRPr="008C0867">
        <w:rPr>
          <w:rFonts w:cstheme="minorHAnsi"/>
          <w:sz w:val="20"/>
          <w:szCs w:val="20"/>
        </w:rPr>
        <w:t xml:space="preserve"> ali njegovega podizvajalca ali </w:t>
      </w:r>
    </w:p>
    <w:p w14:paraId="44604BEA" w14:textId="697FFE04" w:rsidR="008C0867" w:rsidRPr="008C0867" w:rsidRDefault="008C0867" w:rsidP="008C0867">
      <w:pPr>
        <w:pStyle w:val="Odstavekseznama"/>
        <w:numPr>
          <w:ilvl w:val="0"/>
          <w:numId w:val="8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pristojni državni organ pri </w:t>
      </w:r>
      <w:r>
        <w:rPr>
          <w:rFonts w:cstheme="minorHAnsi"/>
          <w:sz w:val="20"/>
          <w:szCs w:val="20"/>
        </w:rPr>
        <w:t>prodajalcu</w:t>
      </w:r>
      <w:r w:rsidRPr="008C0867">
        <w:rPr>
          <w:rFonts w:cstheme="minorHAnsi"/>
          <w:sz w:val="20"/>
          <w:szCs w:val="20"/>
        </w:rPr>
        <w:t xml:space="preserve">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19D7F3FC" w14:textId="263D454D" w:rsidR="00CC2495" w:rsidRPr="008C0867" w:rsidRDefault="008C0867" w:rsidP="008C0867">
      <w:pPr>
        <w:numPr>
          <w:ilvl w:val="0"/>
          <w:numId w:val="31"/>
        </w:numPr>
        <w:spacing w:after="0" w:line="240" w:lineRule="auto"/>
        <w:jc w:val="both"/>
        <w:rPr>
          <w:rFonts w:cstheme="minorHAnsi"/>
          <w:sz w:val="20"/>
          <w:szCs w:val="20"/>
        </w:rPr>
      </w:pPr>
      <w:r w:rsidRPr="008C0867">
        <w:rPr>
          <w:rFonts w:cstheme="minorHAnsi"/>
          <w:sz w:val="20"/>
          <w:szCs w:val="20"/>
        </w:rPr>
        <w:t>Razvezni pogoj se uresniči pod pogoji in na način, opredeljen v tretji alineji četrtega odstavka 67. člena ZJN-3</w:t>
      </w:r>
      <w:r w:rsidR="00CC2495" w:rsidRPr="008C0867">
        <w:rPr>
          <w:rFonts w:cstheme="minorHAnsi"/>
          <w:sz w:val="20"/>
          <w:szCs w:val="20"/>
        </w:rPr>
        <w:t>.</w:t>
      </w:r>
    </w:p>
    <w:p w14:paraId="0CB7CB97" w14:textId="77777777" w:rsidR="00CC2495" w:rsidRPr="008A016D" w:rsidRDefault="00CC2495" w:rsidP="00CC2495">
      <w:pPr>
        <w:pStyle w:val="Odstavekseznama"/>
        <w:tabs>
          <w:tab w:val="left" w:pos="284"/>
        </w:tabs>
        <w:spacing w:after="0" w:line="240" w:lineRule="auto"/>
        <w:ind w:left="0"/>
        <w:jc w:val="both"/>
        <w:rPr>
          <w:rFonts w:cstheme="minorHAnsi"/>
          <w:b/>
          <w:sz w:val="20"/>
          <w:szCs w:val="20"/>
        </w:rPr>
      </w:pPr>
    </w:p>
    <w:p w14:paraId="020A0673" w14:textId="77777777" w:rsidR="00CC2495" w:rsidRPr="008A016D" w:rsidRDefault="00CC2495" w:rsidP="00CC249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KONČNE DOLOČBE</w:t>
      </w:r>
    </w:p>
    <w:p w14:paraId="55A60BCB" w14:textId="77777777" w:rsidR="00CC2495" w:rsidRPr="008A016D" w:rsidRDefault="00CC2495" w:rsidP="00CC2495">
      <w:pPr>
        <w:pStyle w:val="Odstavekseznama1"/>
        <w:keepNext/>
        <w:ind w:left="0"/>
        <w:rPr>
          <w:rFonts w:asciiTheme="minorHAnsi" w:hAnsiTheme="minorHAnsi" w:cstheme="minorHAnsi"/>
          <w:szCs w:val="20"/>
        </w:rPr>
      </w:pPr>
    </w:p>
    <w:p w14:paraId="5E1F566B" w14:textId="77777777" w:rsidR="00CC2495" w:rsidRPr="008A016D" w:rsidRDefault="00CC2495" w:rsidP="00CC2495">
      <w:pPr>
        <w:keepNext/>
        <w:numPr>
          <w:ilvl w:val="0"/>
          <w:numId w:val="23"/>
        </w:numPr>
        <w:shd w:val="clear" w:color="auto" w:fill="FFFFFF"/>
        <w:spacing w:after="0" w:line="240" w:lineRule="auto"/>
        <w:jc w:val="center"/>
        <w:rPr>
          <w:rFonts w:cstheme="minorHAnsi"/>
          <w:sz w:val="20"/>
          <w:szCs w:val="20"/>
        </w:rPr>
      </w:pPr>
    </w:p>
    <w:p w14:paraId="73433862" w14:textId="77777777" w:rsidR="00CC2495" w:rsidRPr="008A016D" w:rsidRDefault="00CC2495" w:rsidP="00CC2495">
      <w:pPr>
        <w:keepNext/>
        <w:numPr>
          <w:ilvl w:val="12"/>
          <w:numId w:val="0"/>
        </w:numPr>
        <w:spacing w:after="0" w:line="240" w:lineRule="auto"/>
        <w:jc w:val="both"/>
        <w:rPr>
          <w:rFonts w:cstheme="minorHAnsi"/>
          <w:sz w:val="20"/>
          <w:szCs w:val="20"/>
        </w:rPr>
      </w:pPr>
    </w:p>
    <w:p w14:paraId="74D70EEB" w14:textId="77777777" w:rsidR="00CC2495" w:rsidRPr="008A016D" w:rsidRDefault="00CC2495" w:rsidP="00CC2495">
      <w:pPr>
        <w:numPr>
          <w:ilvl w:val="0"/>
          <w:numId w:val="34"/>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79644F5E" w14:textId="77777777" w:rsidR="00CC2495" w:rsidRPr="008A016D" w:rsidRDefault="00CC2495" w:rsidP="00CC2495">
      <w:pPr>
        <w:numPr>
          <w:ilvl w:val="0"/>
          <w:numId w:val="34"/>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1845CF0C" w14:textId="77777777" w:rsidR="00CC2495" w:rsidRPr="008A016D" w:rsidRDefault="00CC2495" w:rsidP="00CC2495">
      <w:pPr>
        <w:numPr>
          <w:ilvl w:val="0"/>
          <w:numId w:val="34"/>
        </w:numPr>
        <w:spacing w:after="0" w:line="240" w:lineRule="auto"/>
        <w:jc w:val="both"/>
        <w:rPr>
          <w:rFonts w:cstheme="minorHAnsi"/>
          <w:sz w:val="20"/>
          <w:szCs w:val="20"/>
        </w:rPr>
      </w:pPr>
      <w:r w:rsidRPr="008A016D">
        <w:rPr>
          <w:rFonts w:cstheme="minorHAnsi"/>
          <w:sz w:val="20"/>
          <w:szCs w:val="20"/>
        </w:rPr>
        <w:t>Odstop pogodbe tretjemu je možen samo s pisnim soglasjem obeh pogodbenih strank. Odstop posamezne terjatve po tej pogodbi je možen samo v primeru predhodnega pisnega soglasja kupca.</w:t>
      </w:r>
    </w:p>
    <w:p w14:paraId="4924C99D" w14:textId="77777777" w:rsidR="00CC2495" w:rsidRPr="008A016D" w:rsidRDefault="00CC2495" w:rsidP="00CC2495">
      <w:pPr>
        <w:spacing w:after="0" w:line="240" w:lineRule="auto"/>
        <w:jc w:val="both"/>
        <w:rPr>
          <w:rFonts w:cstheme="minorHAnsi"/>
          <w:b/>
          <w:sz w:val="20"/>
          <w:szCs w:val="20"/>
        </w:rPr>
      </w:pPr>
    </w:p>
    <w:p w14:paraId="2357661A" w14:textId="77777777" w:rsidR="00CC2495" w:rsidRPr="008A016D" w:rsidRDefault="00CC2495" w:rsidP="00CC2495">
      <w:pPr>
        <w:keepNext/>
        <w:numPr>
          <w:ilvl w:val="0"/>
          <w:numId w:val="23"/>
        </w:numPr>
        <w:shd w:val="clear" w:color="auto" w:fill="FFFFFF"/>
        <w:spacing w:after="0" w:line="240" w:lineRule="auto"/>
        <w:jc w:val="center"/>
        <w:rPr>
          <w:rFonts w:cstheme="minorHAnsi"/>
          <w:sz w:val="20"/>
          <w:szCs w:val="20"/>
        </w:rPr>
      </w:pPr>
    </w:p>
    <w:p w14:paraId="6AF4B3A8" w14:textId="77777777" w:rsidR="00CC2495" w:rsidRPr="008A016D" w:rsidRDefault="00CC2495" w:rsidP="00CC2495">
      <w:pPr>
        <w:keepNext/>
        <w:numPr>
          <w:ilvl w:val="12"/>
          <w:numId w:val="0"/>
        </w:numPr>
        <w:spacing w:after="0" w:line="240" w:lineRule="auto"/>
        <w:jc w:val="both"/>
        <w:rPr>
          <w:rFonts w:cstheme="minorHAnsi"/>
          <w:sz w:val="20"/>
          <w:szCs w:val="20"/>
        </w:rPr>
      </w:pPr>
    </w:p>
    <w:bookmarkEnd w:id="11"/>
    <w:p w14:paraId="489D276C" w14:textId="77777777" w:rsidR="00CC2495" w:rsidRPr="008A016D" w:rsidRDefault="00CC2495" w:rsidP="00CC2495">
      <w:pPr>
        <w:numPr>
          <w:ilvl w:val="12"/>
          <w:numId w:val="0"/>
        </w:numPr>
        <w:spacing w:after="0" w:line="240" w:lineRule="auto"/>
        <w:jc w:val="both"/>
        <w:rPr>
          <w:rFonts w:cstheme="minorHAnsi"/>
          <w:sz w:val="20"/>
          <w:szCs w:val="20"/>
        </w:rPr>
      </w:pPr>
      <w:r w:rsidRPr="008A016D">
        <w:rPr>
          <w:rFonts w:cstheme="minorHAnsi"/>
          <w:sz w:val="20"/>
          <w:szCs w:val="20"/>
        </w:rPr>
        <w:t>Kupec in prodajalec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4FFE2995" w14:textId="77777777" w:rsidR="00CC2495" w:rsidRPr="008A016D" w:rsidRDefault="00CC2495" w:rsidP="00CC2495">
      <w:pPr>
        <w:spacing w:after="0" w:line="240" w:lineRule="auto"/>
        <w:jc w:val="both"/>
        <w:rPr>
          <w:rFonts w:cstheme="minorHAnsi"/>
          <w:b/>
          <w:sz w:val="20"/>
          <w:szCs w:val="20"/>
        </w:rPr>
      </w:pPr>
    </w:p>
    <w:p w14:paraId="648E20AE"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3B888E19" w14:textId="77777777" w:rsidR="00CC2495" w:rsidRPr="008A016D" w:rsidRDefault="00CC2495" w:rsidP="00CC2495">
      <w:pPr>
        <w:numPr>
          <w:ilvl w:val="12"/>
          <w:numId w:val="0"/>
        </w:numPr>
        <w:spacing w:after="0" w:line="240" w:lineRule="auto"/>
        <w:jc w:val="both"/>
        <w:rPr>
          <w:rFonts w:cstheme="minorHAnsi"/>
          <w:sz w:val="20"/>
          <w:szCs w:val="20"/>
        </w:rPr>
      </w:pPr>
    </w:p>
    <w:p w14:paraId="00C03B97" w14:textId="77777777" w:rsidR="00CC2495" w:rsidRPr="008A016D" w:rsidRDefault="00CC2495" w:rsidP="00CC2495">
      <w:pPr>
        <w:numPr>
          <w:ilvl w:val="12"/>
          <w:numId w:val="0"/>
        </w:numPr>
        <w:spacing w:after="0" w:line="240" w:lineRule="auto"/>
        <w:jc w:val="both"/>
        <w:rPr>
          <w:rFonts w:cstheme="minorHAnsi"/>
          <w:sz w:val="20"/>
          <w:szCs w:val="20"/>
        </w:rPr>
      </w:pPr>
      <w:r w:rsidRPr="008A016D">
        <w:rPr>
          <w:rFonts w:cstheme="minorHAnsi"/>
          <w:sz w:val="20"/>
          <w:szCs w:val="20"/>
        </w:rPr>
        <w:t>V primeru statusne spremembe kupca ali prodajalca, se vse obveznosti po tej pogodbi prenesejo na njihove univerzalne pravne naslednike.</w:t>
      </w:r>
    </w:p>
    <w:p w14:paraId="69BAAF8C" w14:textId="77777777" w:rsidR="00CC2495" w:rsidRPr="008A016D" w:rsidRDefault="00CC2495" w:rsidP="00CC2495">
      <w:pPr>
        <w:numPr>
          <w:ilvl w:val="12"/>
          <w:numId w:val="0"/>
        </w:numPr>
        <w:spacing w:after="0" w:line="240" w:lineRule="auto"/>
        <w:jc w:val="both"/>
        <w:rPr>
          <w:rFonts w:cstheme="minorHAnsi"/>
          <w:sz w:val="20"/>
          <w:szCs w:val="20"/>
        </w:rPr>
      </w:pPr>
    </w:p>
    <w:p w14:paraId="39ED87B2" w14:textId="77777777" w:rsidR="00CC2495" w:rsidRPr="008A016D" w:rsidRDefault="00CC2495" w:rsidP="00E154F5">
      <w:pPr>
        <w:keepNext/>
        <w:numPr>
          <w:ilvl w:val="0"/>
          <w:numId w:val="23"/>
        </w:numPr>
        <w:shd w:val="clear" w:color="auto" w:fill="FFFFFF"/>
        <w:spacing w:after="0" w:line="240" w:lineRule="auto"/>
        <w:jc w:val="center"/>
        <w:rPr>
          <w:rFonts w:cstheme="minorHAnsi"/>
          <w:sz w:val="20"/>
          <w:szCs w:val="20"/>
        </w:rPr>
      </w:pPr>
    </w:p>
    <w:p w14:paraId="687B83F0" w14:textId="77777777" w:rsidR="00CC2495" w:rsidRPr="008A016D" w:rsidRDefault="00CC2495" w:rsidP="00E154F5">
      <w:pPr>
        <w:keepNext/>
        <w:numPr>
          <w:ilvl w:val="12"/>
          <w:numId w:val="0"/>
        </w:numPr>
        <w:spacing w:after="0" w:line="240" w:lineRule="auto"/>
        <w:jc w:val="both"/>
        <w:rPr>
          <w:rFonts w:cstheme="minorHAnsi"/>
          <w:sz w:val="20"/>
          <w:szCs w:val="20"/>
        </w:rPr>
      </w:pPr>
    </w:p>
    <w:p w14:paraId="65818AF1" w14:textId="77777777" w:rsidR="00CC2495" w:rsidRPr="008A016D" w:rsidRDefault="00CC2495" w:rsidP="00E154F5">
      <w:pPr>
        <w:keepNext/>
        <w:numPr>
          <w:ilvl w:val="12"/>
          <w:numId w:val="0"/>
        </w:numPr>
        <w:spacing w:after="0" w:line="240" w:lineRule="auto"/>
        <w:jc w:val="both"/>
        <w:rPr>
          <w:rFonts w:cstheme="minorHAnsi"/>
          <w:sz w:val="20"/>
          <w:szCs w:val="20"/>
        </w:rPr>
      </w:pPr>
      <w:r w:rsidRPr="008A016D">
        <w:rPr>
          <w:rFonts w:cstheme="minorHAnsi"/>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kupca, po slovenskem pravu.</w:t>
      </w:r>
    </w:p>
    <w:p w14:paraId="35BC29F3" w14:textId="77777777" w:rsidR="00CC2495" w:rsidRPr="008A016D" w:rsidRDefault="00CC2495" w:rsidP="00CC2495">
      <w:pPr>
        <w:numPr>
          <w:ilvl w:val="12"/>
          <w:numId w:val="0"/>
        </w:numPr>
        <w:spacing w:after="0" w:line="240" w:lineRule="auto"/>
        <w:jc w:val="both"/>
        <w:rPr>
          <w:rFonts w:cstheme="minorHAnsi"/>
          <w:sz w:val="20"/>
          <w:szCs w:val="20"/>
        </w:rPr>
      </w:pPr>
    </w:p>
    <w:p w14:paraId="0EA2266C" w14:textId="77777777" w:rsidR="00CC2495" w:rsidRPr="008A016D" w:rsidRDefault="00CC2495" w:rsidP="00CC2495">
      <w:pPr>
        <w:numPr>
          <w:ilvl w:val="0"/>
          <w:numId w:val="23"/>
        </w:numPr>
        <w:shd w:val="clear" w:color="auto" w:fill="FFFFFF"/>
        <w:spacing w:after="0" w:line="240" w:lineRule="auto"/>
        <w:jc w:val="center"/>
        <w:rPr>
          <w:rFonts w:cstheme="minorHAnsi"/>
          <w:sz w:val="20"/>
          <w:szCs w:val="20"/>
        </w:rPr>
      </w:pPr>
    </w:p>
    <w:p w14:paraId="7DA8BA39" w14:textId="77777777" w:rsidR="00CC2495" w:rsidRPr="008A016D" w:rsidRDefault="00CC2495" w:rsidP="00CC2495">
      <w:pPr>
        <w:spacing w:after="0" w:line="240" w:lineRule="auto"/>
        <w:jc w:val="both"/>
        <w:rPr>
          <w:rFonts w:cstheme="minorHAnsi"/>
          <w:sz w:val="20"/>
          <w:szCs w:val="20"/>
        </w:rPr>
      </w:pPr>
    </w:p>
    <w:p w14:paraId="4CFD175D" w14:textId="77777777" w:rsidR="00CC2495" w:rsidRPr="008A016D" w:rsidRDefault="00CC2495" w:rsidP="00CC2495">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247631F7" w14:textId="77777777" w:rsidR="00CC2495" w:rsidRPr="008A016D" w:rsidRDefault="00CC2495" w:rsidP="00CC2495">
      <w:pPr>
        <w:tabs>
          <w:tab w:val="left" w:pos="2552"/>
        </w:tabs>
        <w:spacing w:after="0" w:line="240" w:lineRule="auto"/>
        <w:jc w:val="both"/>
        <w:rPr>
          <w:rFonts w:eastAsia="Calibri" w:cstheme="minorHAnsi"/>
          <w:sz w:val="20"/>
          <w:szCs w:val="20"/>
        </w:rPr>
      </w:pPr>
    </w:p>
    <w:p w14:paraId="656788C6" w14:textId="77777777" w:rsidR="00CC2495" w:rsidRPr="008A016D" w:rsidRDefault="00CC2495" w:rsidP="00CC2495">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CC2495" w:rsidRPr="008A016D" w14:paraId="3D7BE27A" w14:textId="77777777" w:rsidTr="005962DE">
        <w:trPr>
          <w:trHeight w:val="596"/>
        </w:trPr>
        <w:tc>
          <w:tcPr>
            <w:tcW w:w="2180" w:type="pct"/>
          </w:tcPr>
          <w:p w14:paraId="4FF70F09" w14:textId="77777777" w:rsidR="00CC2495" w:rsidRPr="008A016D" w:rsidRDefault="00CC2495" w:rsidP="005962DE">
            <w:pPr>
              <w:spacing w:after="0" w:line="240" w:lineRule="auto"/>
              <w:jc w:val="both"/>
              <w:rPr>
                <w:rFonts w:cstheme="minorHAnsi"/>
                <w:sz w:val="20"/>
                <w:szCs w:val="20"/>
              </w:rPr>
            </w:pPr>
            <w:r w:rsidRPr="008A016D">
              <w:rPr>
                <w:rFonts w:cstheme="minorHAnsi"/>
                <w:sz w:val="20"/>
                <w:szCs w:val="20"/>
              </w:rPr>
              <w:t>Prodajalec:</w:t>
            </w:r>
          </w:p>
        </w:tc>
        <w:tc>
          <w:tcPr>
            <w:tcW w:w="563" w:type="pct"/>
          </w:tcPr>
          <w:p w14:paraId="5408B6D1" w14:textId="77777777" w:rsidR="00CC2495" w:rsidRPr="008A016D" w:rsidRDefault="00CC2495" w:rsidP="005962DE">
            <w:pPr>
              <w:spacing w:after="0" w:line="240" w:lineRule="auto"/>
              <w:jc w:val="both"/>
              <w:rPr>
                <w:rFonts w:cstheme="minorHAnsi"/>
                <w:sz w:val="20"/>
                <w:szCs w:val="20"/>
              </w:rPr>
            </w:pPr>
          </w:p>
        </w:tc>
        <w:tc>
          <w:tcPr>
            <w:tcW w:w="2257" w:type="pct"/>
          </w:tcPr>
          <w:p w14:paraId="6D5A5500" w14:textId="77777777" w:rsidR="00CC2495" w:rsidRPr="008A016D" w:rsidRDefault="00CC2495" w:rsidP="005962DE">
            <w:pPr>
              <w:spacing w:after="0" w:line="240" w:lineRule="auto"/>
              <w:jc w:val="both"/>
              <w:rPr>
                <w:rFonts w:cstheme="minorHAnsi"/>
                <w:sz w:val="20"/>
                <w:szCs w:val="20"/>
              </w:rPr>
            </w:pPr>
            <w:r w:rsidRPr="008A016D">
              <w:rPr>
                <w:rFonts w:cstheme="minorHAnsi"/>
                <w:sz w:val="20"/>
                <w:szCs w:val="20"/>
              </w:rPr>
              <w:t>Kupec:</w:t>
            </w:r>
          </w:p>
        </w:tc>
      </w:tr>
      <w:tr w:rsidR="00CC2495" w:rsidRPr="008A016D" w14:paraId="290D37B1" w14:textId="77777777" w:rsidTr="005962DE">
        <w:trPr>
          <w:trHeight w:val="596"/>
        </w:trPr>
        <w:tc>
          <w:tcPr>
            <w:tcW w:w="2180" w:type="pct"/>
          </w:tcPr>
          <w:p w14:paraId="54AC375D" w14:textId="77777777" w:rsidR="00CC2495" w:rsidRPr="008A016D" w:rsidRDefault="00CC2495" w:rsidP="005962DE">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6DD4CAD7" w14:textId="77777777" w:rsidR="00CC2495" w:rsidRPr="008A016D" w:rsidRDefault="00CC2495" w:rsidP="005962DE">
            <w:pPr>
              <w:spacing w:after="0" w:line="240" w:lineRule="auto"/>
              <w:jc w:val="both"/>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roofErr w:type="spellStart"/>
            <w:r w:rsidRPr="008A016D">
              <w:rPr>
                <w:rFonts w:cstheme="minorHAnsi"/>
                <w:sz w:val="20"/>
                <w:szCs w:val="20"/>
                <w:shd w:val="clear" w:color="auto" w:fill="D9D9D9"/>
              </w:rPr>
              <w:t>dd.mm.llll</w:t>
            </w:r>
            <w:proofErr w:type="spellEnd"/>
          </w:p>
          <w:p w14:paraId="17769511" w14:textId="77777777" w:rsidR="00CC2495" w:rsidRPr="008A016D" w:rsidRDefault="00CC2495" w:rsidP="005962DE">
            <w:pPr>
              <w:spacing w:after="0" w:line="240" w:lineRule="auto"/>
              <w:jc w:val="both"/>
              <w:rPr>
                <w:rFonts w:cstheme="minorHAnsi"/>
                <w:sz w:val="20"/>
                <w:szCs w:val="20"/>
              </w:rPr>
            </w:pPr>
          </w:p>
          <w:p w14:paraId="3B416380" w14:textId="77777777" w:rsidR="00CC2495" w:rsidRPr="008A016D" w:rsidRDefault="00CC2495" w:rsidP="005962DE">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
          <w:p w14:paraId="5692F36D" w14:textId="77777777" w:rsidR="00CC2495" w:rsidRPr="008A016D" w:rsidRDefault="00CC2495" w:rsidP="005962DE">
            <w:pPr>
              <w:spacing w:after="0" w:line="240" w:lineRule="auto"/>
              <w:jc w:val="center"/>
              <w:rPr>
                <w:rFonts w:cstheme="minorHAnsi"/>
                <w:sz w:val="20"/>
                <w:szCs w:val="20"/>
              </w:rPr>
            </w:pPr>
          </w:p>
          <w:p w14:paraId="5E9172D7" w14:textId="77777777" w:rsidR="00CC2495" w:rsidRPr="008A016D" w:rsidRDefault="00CC2495" w:rsidP="005962DE">
            <w:pPr>
              <w:spacing w:after="0" w:line="240" w:lineRule="auto"/>
              <w:jc w:val="center"/>
              <w:rPr>
                <w:rFonts w:cstheme="minorHAnsi"/>
                <w:sz w:val="20"/>
                <w:szCs w:val="20"/>
              </w:rPr>
            </w:pPr>
            <w:r w:rsidRPr="008A016D">
              <w:rPr>
                <w:rFonts w:cstheme="minorHAnsi"/>
                <w:sz w:val="20"/>
                <w:szCs w:val="20"/>
              </w:rPr>
              <w:t>Direktor/ica</w:t>
            </w:r>
          </w:p>
          <w:p w14:paraId="0CEF7E92" w14:textId="77777777" w:rsidR="00CC2495" w:rsidRPr="008A016D" w:rsidRDefault="00CC2495" w:rsidP="005962DE">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p>
          <w:p w14:paraId="5AD7600F" w14:textId="77777777" w:rsidR="00CC2495" w:rsidRPr="008A016D" w:rsidRDefault="00CC2495" w:rsidP="005962DE">
            <w:pPr>
              <w:spacing w:after="0" w:line="240" w:lineRule="auto"/>
              <w:jc w:val="both"/>
              <w:rPr>
                <w:rFonts w:cstheme="minorHAnsi"/>
                <w:sz w:val="20"/>
                <w:szCs w:val="20"/>
              </w:rPr>
            </w:pPr>
          </w:p>
          <w:p w14:paraId="138D020F" w14:textId="77777777" w:rsidR="00CC2495" w:rsidRPr="008A016D" w:rsidRDefault="00CC2495" w:rsidP="005962DE">
            <w:pPr>
              <w:spacing w:after="0" w:line="240" w:lineRule="auto"/>
              <w:rPr>
                <w:rFonts w:cstheme="minorHAnsi"/>
                <w:sz w:val="20"/>
                <w:szCs w:val="20"/>
              </w:rPr>
            </w:pPr>
            <w:r w:rsidRPr="008A016D">
              <w:rPr>
                <w:rFonts w:cstheme="minorHAnsi"/>
                <w:sz w:val="20"/>
                <w:szCs w:val="20"/>
              </w:rPr>
              <w:t xml:space="preserve">Žig in podpis: </w:t>
            </w:r>
          </w:p>
          <w:p w14:paraId="2394AE6D" w14:textId="77777777" w:rsidR="00CC2495" w:rsidRPr="008A016D" w:rsidRDefault="00CC2495" w:rsidP="005962DE">
            <w:pPr>
              <w:spacing w:after="0" w:line="240" w:lineRule="auto"/>
              <w:rPr>
                <w:rFonts w:cstheme="minorHAnsi"/>
                <w:sz w:val="20"/>
                <w:szCs w:val="20"/>
              </w:rPr>
            </w:pPr>
          </w:p>
          <w:p w14:paraId="19F44F30" w14:textId="77777777" w:rsidR="00CC2495" w:rsidRPr="008A016D" w:rsidRDefault="00CC2495" w:rsidP="005962DE">
            <w:pPr>
              <w:spacing w:after="0" w:line="240" w:lineRule="auto"/>
              <w:rPr>
                <w:rFonts w:cstheme="minorHAnsi"/>
                <w:sz w:val="20"/>
                <w:szCs w:val="20"/>
              </w:rPr>
            </w:pPr>
            <w:r w:rsidRPr="008A016D">
              <w:rPr>
                <w:rFonts w:cstheme="minorHAnsi"/>
                <w:sz w:val="20"/>
                <w:szCs w:val="20"/>
              </w:rPr>
              <w:t>_________________________</w:t>
            </w:r>
          </w:p>
          <w:p w14:paraId="4C8E91C5" w14:textId="77777777" w:rsidR="00CC2495" w:rsidRPr="008A016D" w:rsidRDefault="00CC2495" w:rsidP="005962DE">
            <w:pPr>
              <w:spacing w:after="0" w:line="240" w:lineRule="auto"/>
              <w:jc w:val="both"/>
              <w:rPr>
                <w:rFonts w:cstheme="minorHAnsi"/>
                <w:bCs/>
                <w:sz w:val="20"/>
                <w:szCs w:val="20"/>
              </w:rPr>
            </w:pPr>
          </w:p>
        </w:tc>
        <w:tc>
          <w:tcPr>
            <w:tcW w:w="563" w:type="pct"/>
          </w:tcPr>
          <w:p w14:paraId="147B084A" w14:textId="77777777" w:rsidR="00CC2495" w:rsidRPr="008A016D" w:rsidRDefault="00CC2495" w:rsidP="005962DE">
            <w:pPr>
              <w:spacing w:after="0" w:line="240" w:lineRule="auto"/>
              <w:jc w:val="both"/>
              <w:rPr>
                <w:rFonts w:cstheme="minorHAnsi"/>
                <w:sz w:val="20"/>
                <w:szCs w:val="20"/>
              </w:rPr>
            </w:pPr>
          </w:p>
        </w:tc>
        <w:tc>
          <w:tcPr>
            <w:tcW w:w="2257" w:type="pct"/>
          </w:tcPr>
          <w:p w14:paraId="4EF9AA91" w14:textId="77777777" w:rsidR="00CC2495" w:rsidRPr="008A016D" w:rsidRDefault="00CC2495" w:rsidP="005962DE">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5B11528B" w14:textId="77777777" w:rsidR="00CC2495" w:rsidRPr="008A016D" w:rsidRDefault="00CC2495" w:rsidP="005962DE">
            <w:pPr>
              <w:spacing w:after="0" w:line="240" w:lineRule="auto"/>
              <w:jc w:val="both"/>
              <w:rPr>
                <w:rFonts w:cstheme="minorHAnsi"/>
                <w:sz w:val="20"/>
                <w:szCs w:val="20"/>
              </w:rPr>
            </w:pPr>
            <w:r w:rsidRPr="008A016D">
              <w:rPr>
                <w:rFonts w:cstheme="minorHAnsi"/>
                <w:sz w:val="20"/>
                <w:szCs w:val="20"/>
              </w:rPr>
              <w:t xml:space="preserve">Slovenska Bistrica, </w:t>
            </w:r>
            <w:proofErr w:type="spellStart"/>
            <w:r w:rsidRPr="008A016D">
              <w:rPr>
                <w:rFonts w:cstheme="minorHAnsi"/>
                <w:sz w:val="20"/>
                <w:szCs w:val="20"/>
                <w:shd w:val="clear" w:color="auto" w:fill="D9D9D9"/>
              </w:rPr>
              <w:t>dd.mm.llll</w:t>
            </w:r>
            <w:proofErr w:type="spellEnd"/>
          </w:p>
          <w:p w14:paraId="42987E7B" w14:textId="77777777" w:rsidR="00CC2495" w:rsidRPr="008A016D" w:rsidRDefault="00CC2495" w:rsidP="005962DE">
            <w:pPr>
              <w:spacing w:after="0" w:line="240" w:lineRule="auto"/>
              <w:jc w:val="both"/>
              <w:rPr>
                <w:rFonts w:cstheme="minorHAnsi"/>
                <w:sz w:val="20"/>
                <w:szCs w:val="20"/>
              </w:rPr>
            </w:pPr>
          </w:p>
          <w:p w14:paraId="6F39024F" w14:textId="77777777" w:rsidR="00CC2495" w:rsidRPr="008A016D" w:rsidRDefault="00CC2495" w:rsidP="005962DE">
            <w:pPr>
              <w:spacing w:after="0" w:line="240" w:lineRule="auto"/>
              <w:jc w:val="center"/>
              <w:rPr>
                <w:rFonts w:cstheme="minorHAnsi"/>
                <w:sz w:val="20"/>
                <w:szCs w:val="20"/>
              </w:rPr>
            </w:pPr>
            <w:r w:rsidRPr="008A016D">
              <w:rPr>
                <w:rFonts w:cstheme="minorHAnsi"/>
                <w:sz w:val="20"/>
                <w:szCs w:val="20"/>
              </w:rPr>
              <w:t>KOMUNALA SLOVENSKA BISTRICA,</w:t>
            </w:r>
          </w:p>
          <w:p w14:paraId="791A716E" w14:textId="77777777" w:rsidR="00CC2495" w:rsidRPr="008A016D" w:rsidRDefault="00CC2495" w:rsidP="005962DE">
            <w:pPr>
              <w:spacing w:after="0" w:line="240" w:lineRule="auto"/>
              <w:jc w:val="center"/>
              <w:rPr>
                <w:rFonts w:cstheme="minorHAnsi"/>
                <w:sz w:val="20"/>
                <w:szCs w:val="20"/>
              </w:rPr>
            </w:pPr>
            <w:r w:rsidRPr="008A016D">
              <w:rPr>
                <w:rFonts w:cstheme="minorHAnsi"/>
                <w:sz w:val="20"/>
                <w:szCs w:val="20"/>
              </w:rPr>
              <w:t>podjetje za komunalne in druge storitve d. o. o.</w:t>
            </w:r>
          </w:p>
          <w:p w14:paraId="067E75FC" w14:textId="77777777" w:rsidR="00CC2495" w:rsidRPr="008A016D" w:rsidRDefault="00CC2495" w:rsidP="005962DE">
            <w:pPr>
              <w:spacing w:after="0" w:line="240" w:lineRule="auto"/>
              <w:jc w:val="center"/>
              <w:rPr>
                <w:rFonts w:cstheme="minorHAnsi"/>
                <w:sz w:val="20"/>
                <w:szCs w:val="20"/>
              </w:rPr>
            </w:pPr>
            <w:r w:rsidRPr="008A016D">
              <w:rPr>
                <w:rFonts w:cstheme="minorHAnsi"/>
                <w:sz w:val="20"/>
                <w:szCs w:val="20"/>
              </w:rPr>
              <w:t>Direktor</w:t>
            </w:r>
          </w:p>
          <w:p w14:paraId="3C81031D" w14:textId="77777777" w:rsidR="00CC2495" w:rsidRPr="008A016D" w:rsidRDefault="00CC2495" w:rsidP="005962DE">
            <w:pPr>
              <w:spacing w:after="0" w:line="240" w:lineRule="auto"/>
              <w:jc w:val="center"/>
              <w:rPr>
                <w:rFonts w:cstheme="minorHAnsi"/>
                <w:sz w:val="20"/>
                <w:szCs w:val="20"/>
              </w:rPr>
            </w:pPr>
            <w:r w:rsidRPr="008A016D">
              <w:rPr>
                <w:rFonts w:cstheme="minorHAnsi"/>
                <w:sz w:val="20"/>
                <w:szCs w:val="20"/>
              </w:rPr>
              <w:t>Maksimiljan TRAMŠEK, inž. el.</w:t>
            </w:r>
          </w:p>
          <w:p w14:paraId="3C613CB6" w14:textId="77777777" w:rsidR="00CC2495" w:rsidRPr="008A016D" w:rsidRDefault="00CC2495" w:rsidP="005962DE">
            <w:pPr>
              <w:spacing w:after="0" w:line="240" w:lineRule="auto"/>
              <w:jc w:val="both"/>
              <w:rPr>
                <w:rFonts w:cstheme="minorHAnsi"/>
                <w:sz w:val="20"/>
                <w:szCs w:val="20"/>
              </w:rPr>
            </w:pPr>
          </w:p>
          <w:p w14:paraId="7962EF66" w14:textId="77777777" w:rsidR="00CC2495" w:rsidRPr="008A016D" w:rsidRDefault="00CC2495" w:rsidP="005962DE">
            <w:pPr>
              <w:spacing w:after="0" w:line="240" w:lineRule="auto"/>
              <w:rPr>
                <w:rFonts w:cstheme="minorHAnsi"/>
                <w:sz w:val="20"/>
                <w:szCs w:val="20"/>
              </w:rPr>
            </w:pPr>
            <w:r w:rsidRPr="008A016D">
              <w:rPr>
                <w:rFonts w:cstheme="minorHAnsi"/>
                <w:sz w:val="20"/>
                <w:szCs w:val="20"/>
              </w:rPr>
              <w:t xml:space="preserve">Žig in podpis: </w:t>
            </w:r>
          </w:p>
          <w:p w14:paraId="638721BA" w14:textId="77777777" w:rsidR="00CC2495" w:rsidRPr="008A016D" w:rsidRDefault="00CC2495" w:rsidP="005962DE">
            <w:pPr>
              <w:spacing w:after="0" w:line="240" w:lineRule="auto"/>
              <w:rPr>
                <w:rFonts w:cstheme="minorHAnsi"/>
                <w:sz w:val="20"/>
                <w:szCs w:val="20"/>
              </w:rPr>
            </w:pPr>
          </w:p>
          <w:p w14:paraId="5225B835" w14:textId="77777777" w:rsidR="00CC2495" w:rsidRPr="008A016D" w:rsidRDefault="00CC2495" w:rsidP="005962DE">
            <w:pPr>
              <w:spacing w:after="0" w:line="240" w:lineRule="auto"/>
              <w:rPr>
                <w:rFonts w:cstheme="minorHAnsi"/>
                <w:sz w:val="20"/>
                <w:szCs w:val="20"/>
              </w:rPr>
            </w:pPr>
            <w:r w:rsidRPr="008A016D">
              <w:rPr>
                <w:rFonts w:cstheme="minorHAnsi"/>
                <w:sz w:val="20"/>
                <w:szCs w:val="20"/>
              </w:rPr>
              <w:t>_________________________</w:t>
            </w:r>
          </w:p>
          <w:p w14:paraId="0C18A8B7" w14:textId="77777777" w:rsidR="00CC2495" w:rsidRPr="008A016D" w:rsidRDefault="00CC2495" w:rsidP="005962DE">
            <w:pPr>
              <w:spacing w:after="0" w:line="240" w:lineRule="auto"/>
              <w:rPr>
                <w:rFonts w:cstheme="minorHAnsi"/>
                <w:sz w:val="20"/>
                <w:szCs w:val="20"/>
              </w:rPr>
            </w:pPr>
          </w:p>
        </w:tc>
      </w:tr>
    </w:tbl>
    <w:p w14:paraId="7B1E5884" w14:textId="77777777" w:rsidR="00CC2495" w:rsidRPr="008A016D" w:rsidRDefault="00CC2495" w:rsidP="00CC2495">
      <w:pPr>
        <w:spacing w:after="0" w:line="240" w:lineRule="auto"/>
        <w:jc w:val="both"/>
        <w:rPr>
          <w:rFonts w:cstheme="minorHAnsi"/>
          <w:b/>
          <w:sz w:val="20"/>
          <w:szCs w:val="20"/>
        </w:rPr>
      </w:pPr>
    </w:p>
    <w:p w14:paraId="44E72312" w14:textId="77777777" w:rsidR="007F4E75" w:rsidRPr="008A016D" w:rsidRDefault="007F4E75" w:rsidP="007F4E75">
      <w:pPr>
        <w:spacing w:after="0" w:line="240" w:lineRule="auto"/>
        <w:jc w:val="both"/>
        <w:rPr>
          <w:rFonts w:cstheme="minorHAnsi"/>
          <w:b/>
          <w:sz w:val="20"/>
          <w:szCs w:val="20"/>
        </w:rPr>
      </w:pPr>
      <w:r w:rsidRPr="008A016D">
        <w:rPr>
          <w:rFonts w:cstheme="minorHAnsi"/>
          <w:b/>
          <w:sz w:val="20"/>
          <w:szCs w:val="20"/>
        </w:rPr>
        <w:t>Priloge:</w:t>
      </w:r>
    </w:p>
    <w:p w14:paraId="7239335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Dokumentacija v zvezi z javnim naročilom</w:t>
      </w:r>
    </w:p>
    <w:p w14:paraId="17738D97" w14:textId="76D8852E" w:rsidR="007F4E75" w:rsidRPr="008A016D" w:rsidRDefault="007F4E75" w:rsidP="007F4E75">
      <w:pPr>
        <w:spacing w:after="0" w:line="240" w:lineRule="auto"/>
        <w:jc w:val="both"/>
        <w:rPr>
          <w:rFonts w:cstheme="minorHAnsi"/>
          <w:sz w:val="20"/>
          <w:szCs w:val="20"/>
        </w:rPr>
      </w:pPr>
      <w:r w:rsidRPr="008A016D">
        <w:rPr>
          <w:rFonts w:cstheme="minorHAnsi"/>
          <w:sz w:val="20"/>
          <w:szCs w:val="20"/>
        </w:rPr>
        <w:t xml:space="preserve">Ponudbena dokumentacija </w:t>
      </w:r>
      <w:r w:rsidR="008C0867">
        <w:rPr>
          <w:rFonts w:cstheme="minorHAnsi"/>
          <w:sz w:val="20"/>
          <w:szCs w:val="20"/>
        </w:rPr>
        <w:t>prodajalca</w:t>
      </w:r>
    </w:p>
    <w:p w14:paraId="6B2B0C47" w14:textId="08F96953" w:rsidR="00C30DD8" w:rsidRDefault="007F4E75" w:rsidP="002A769A">
      <w:pPr>
        <w:spacing w:after="0" w:line="240" w:lineRule="auto"/>
        <w:jc w:val="both"/>
        <w:rPr>
          <w:b/>
          <w:bCs/>
          <w:sz w:val="20"/>
          <w:szCs w:val="20"/>
        </w:rPr>
      </w:pPr>
      <w:r w:rsidRPr="008A016D">
        <w:rPr>
          <w:rFonts w:cstheme="minorHAnsi"/>
          <w:sz w:val="20"/>
          <w:szCs w:val="20"/>
        </w:rPr>
        <w:t>Finančno zavarovanje</w:t>
      </w:r>
      <w:bookmarkEnd w:id="10"/>
    </w:p>
    <w:p w14:paraId="55788D3F" w14:textId="0CCF9ACF" w:rsidR="00C30DD8" w:rsidRDefault="00C30DD8" w:rsidP="00583538">
      <w:pPr>
        <w:pStyle w:val="Brezrazmikov"/>
        <w:rPr>
          <w:b/>
          <w:bCs/>
          <w:sz w:val="20"/>
          <w:szCs w:val="20"/>
        </w:rPr>
      </w:pPr>
    </w:p>
    <w:p w14:paraId="7C6CEA9D" w14:textId="77777777" w:rsidR="00DD0390" w:rsidRPr="00833B1E" w:rsidRDefault="00DD0390" w:rsidP="00DD0390">
      <w:pPr>
        <w:pStyle w:val="Naslovobrazca"/>
        <w:pageBreakBefore/>
      </w:pPr>
      <w:bookmarkStart w:id="13" w:name="_Toc57143693"/>
      <w:bookmarkStart w:id="14" w:name="_Toc98498935"/>
      <w:bookmarkStart w:id="15" w:name="_Toc142311305"/>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13"/>
      <w:bookmarkEnd w:id="14"/>
      <w:bookmarkEnd w:id="15"/>
    </w:p>
    <w:p w14:paraId="79718F74" w14:textId="77777777" w:rsidR="00DD0390" w:rsidRDefault="00DD0390" w:rsidP="00DD0390">
      <w:pPr>
        <w:pStyle w:val="Brezrazmikov"/>
      </w:pPr>
    </w:p>
    <w:p w14:paraId="14995040" w14:textId="5B1B6A69" w:rsidR="00DD0390" w:rsidRDefault="003E059E" w:rsidP="00DD0390">
      <w:pPr>
        <w:pStyle w:val="Brezrazmikov"/>
      </w:pPr>
      <w:r>
        <w:t>Kupcu</w:t>
      </w:r>
      <w:r w:rsidR="00DD0390">
        <w:t xml:space="preserve">, </w:t>
      </w:r>
      <w:r w:rsidR="00DD0390" w:rsidRPr="005A6038">
        <w:rPr>
          <w:b/>
          <w:bCs/>
        </w:rPr>
        <w:t>KOMUNALA SLOVENSKA BISTRICA podjetje za komunalne in druge storitve d.o.o.</w:t>
      </w:r>
      <w:r w:rsidR="00DD0390">
        <w:t xml:space="preserve">, Ulica Pohorskega bataljona 12, 2310 Slovenska Bistrica, kot zavarovanje za dobro izvedbo pogodbenih obveznosti v postopku oddaje javnega naročila </w:t>
      </w:r>
      <w:r w:rsidR="00E154F5" w:rsidRPr="00E154F5">
        <w:rPr>
          <w:b/>
          <w:bCs/>
        </w:rPr>
        <w:t>NAKUP INDUSTRIJSKIH STROJEV</w:t>
      </w:r>
      <w:r w:rsidR="00DD0390">
        <w:t xml:space="preserve">, št. </w:t>
      </w:r>
      <w:r w:rsidR="00DD0390" w:rsidRPr="00F7732C">
        <w:rPr>
          <w:highlight w:val="lightGray"/>
        </w:rPr>
        <w:t>xxx</w:t>
      </w:r>
      <w:r w:rsidR="00DD0390">
        <w:t xml:space="preserve">, </w:t>
      </w:r>
      <w:r w:rsidR="00E154F5">
        <w:t xml:space="preserve">za sklop </w:t>
      </w:r>
      <w:r w:rsidR="00E154F5" w:rsidRPr="00E154F5">
        <w:rPr>
          <w:highlight w:val="lightGray"/>
        </w:rPr>
        <w:t>xxx</w:t>
      </w:r>
      <w:r w:rsidR="00E154F5">
        <w:t xml:space="preserve"> </w:t>
      </w:r>
      <w:r w:rsidR="00DD0390">
        <w:t xml:space="preserve">izročamo podpisano bianco lastno menico ter to menično izjavo s pooblastilom za izpolnitev in unovčenje menice. </w:t>
      </w:r>
    </w:p>
    <w:p w14:paraId="58A86B82" w14:textId="77777777" w:rsidR="00DD0390" w:rsidRDefault="00DD0390" w:rsidP="00DD0390">
      <w:pPr>
        <w:pStyle w:val="Brezrazmikov"/>
      </w:pPr>
    </w:p>
    <w:p w14:paraId="50314646" w14:textId="0AB59048" w:rsidR="00DD0390" w:rsidRDefault="00DD0390" w:rsidP="00DD0390">
      <w:pPr>
        <w:pStyle w:val="Brezrazmikov"/>
      </w:pPr>
      <w:r>
        <w:t xml:space="preserve">Spodaj podpisani zakoniti zastopnik oziroma pooblaščenec </w:t>
      </w:r>
      <w:r w:rsidR="008C0867">
        <w:t>prodajalca</w:t>
      </w:r>
      <w:r>
        <w:t xml:space="preserve"> </w:t>
      </w:r>
      <w:r w:rsidRPr="00C518D0">
        <w:rPr>
          <w:highlight w:val="lightGray"/>
        </w:rPr>
        <w:t xml:space="preserve">firma in sedež </w:t>
      </w:r>
      <w:r w:rsidR="008C0867" w:rsidRPr="008C0867">
        <w:rPr>
          <w:highlight w:val="lightGray"/>
        </w:rPr>
        <w:t>prodajalca</w:t>
      </w:r>
      <w:r>
        <w:t xml:space="preserve"> nepreklicno izjavljam, da pooblaščam </w:t>
      </w:r>
      <w:r w:rsidR="003E059E">
        <w:t>kupca</w:t>
      </w:r>
      <w:r>
        <w:t xml:space="preserve">,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E154F5" w:rsidRPr="00E154F5">
        <w:t>NAKUP INDUSTRIJSKIH STROJEV</w:t>
      </w:r>
      <w:r w:rsidR="008C0867" w:rsidRPr="008C0867">
        <w:t xml:space="preserve"> </w:t>
      </w:r>
      <w:r w:rsidRPr="0014561D">
        <w:t>(blago)</w:t>
      </w:r>
      <w:r>
        <w:t xml:space="preserve">, z naročnikovo oznako </w:t>
      </w:r>
      <w:r w:rsidRPr="000F55C5">
        <w:t>JN-</w:t>
      </w:r>
      <w:r>
        <w:t>B</w:t>
      </w:r>
      <w:r w:rsidRPr="000F55C5">
        <w:t>-00</w:t>
      </w:r>
      <w:r w:rsidR="00F46F27">
        <w:t>7</w:t>
      </w:r>
      <w:r w:rsidR="00E154F5">
        <w:t>8</w:t>
      </w:r>
      <w:r w:rsidRPr="000F55C5">
        <w:t>/2</w:t>
      </w:r>
      <w:r w:rsidR="00F46F27">
        <w:t>3</w:t>
      </w:r>
      <w:r w:rsidRPr="000F55C5">
        <w:t>-</w:t>
      </w:r>
      <w:r w:rsidR="006D2EDE">
        <w:t>POG</w:t>
      </w:r>
      <w:r w:rsidR="008C0867">
        <w:t xml:space="preserve"> (800-</w:t>
      </w:r>
      <w:r w:rsidR="00E154F5">
        <w:t>10</w:t>
      </w:r>
      <w:r w:rsidR="008C0867">
        <w:t>/2023)</w:t>
      </w:r>
      <w:r>
        <w:t xml:space="preserve">, skladno z določili dokumentacije v zvezi z oddajo javnega naročila, ponudbe za predmetno naročilo in Pogodbe </w:t>
      </w:r>
      <w:r w:rsidR="008C0867" w:rsidRPr="008C0867">
        <w:t xml:space="preserve">o nakupu </w:t>
      </w:r>
      <w:r w:rsidR="00E154F5">
        <w:t>industrijskega stroja</w:t>
      </w:r>
      <w:r w:rsidR="008C0867">
        <w:t xml:space="preserve">, </w:t>
      </w:r>
      <w:r>
        <w:t xml:space="preserve">št. </w:t>
      </w:r>
      <w:r w:rsidRPr="00F7732C">
        <w:rPr>
          <w:highlight w:val="lightGray"/>
        </w:rPr>
        <w:t>xxx</w:t>
      </w:r>
      <w:r>
        <w:t xml:space="preserve">, brez poprejšnjega obvestila izpolni v vseh neizpolnjenih delih za znesek v višini </w:t>
      </w:r>
      <w:proofErr w:type="spellStart"/>
      <w:r w:rsidRPr="00DD0390">
        <w:rPr>
          <w:highlight w:val="lightGray"/>
        </w:rPr>
        <w:t>xxxx</w:t>
      </w:r>
      <w:proofErr w:type="spellEnd"/>
      <w:r>
        <w:t xml:space="preserve"> EUR, z besedo: </w:t>
      </w:r>
      <w:proofErr w:type="spellStart"/>
      <w:r w:rsidRPr="00DD0390">
        <w:rPr>
          <w:highlight w:val="lightGray"/>
        </w:rPr>
        <w:t>xxxx</w:t>
      </w:r>
      <w:proofErr w:type="spellEnd"/>
      <w:r w:rsidRPr="00EB5460">
        <w:t xml:space="preserve"> evrov </w:t>
      </w:r>
      <w:r w:rsidRPr="00DD0390">
        <w:rPr>
          <w:highlight w:val="lightGray"/>
        </w:rPr>
        <w:t>xx</w:t>
      </w:r>
      <w:r w:rsidRPr="00EB5460">
        <w:t>/100</w:t>
      </w:r>
      <w:r>
        <w:t xml:space="preserve">. </w:t>
      </w:r>
    </w:p>
    <w:p w14:paraId="0D61C26D" w14:textId="77777777" w:rsidR="00DD0390" w:rsidRDefault="00DD0390" w:rsidP="00DD0390">
      <w:pPr>
        <w:pStyle w:val="Brezrazmikov"/>
      </w:pPr>
    </w:p>
    <w:p w14:paraId="7A6C7EA6" w14:textId="1AA7C53A" w:rsidR="00DD0390" w:rsidRDefault="008C0867" w:rsidP="00DD0390">
      <w:pPr>
        <w:pStyle w:val="Brezrazmikov"/>
      </w:pPr>
      <w:r>
        <w:t xml:space="preserve">Prodajalec </w:t>
      </w:r>
      <w:r w:rsidR="00DD0390">
        <w:t>se odreka vsem ugovorom proti tako izpolnjeni menici in se zavezuje menico plačati, ko dospe, v gotovini. To pooblastilo preneha</w:t>
      </w:r>
      <w:r w:rsidR="00327D79">
        <w:t xml:space="preserve"> veljati</w:t>
      </w:r>
      <w:r w:rsidR="00DD0390">
        <w:t xml:space="preserve"> </w:t>
      </w:r>
      <w:proofErr w:type="spellStart"/>
      <w:r w:rsidR="00327D79" w:rsidRPr="00327D79">
        <w:rPr>
          <w:b/>
          <w:bCs/>
          <w:highlight w:val="lightGray"/>
        </w:rPr>
        <w:t>dd</w:t>
      </w:r>
      <w:proofErr w:type="spellEnd"/>
      <w:r w:rsidR="00327D79" w:rsidRPr="00327D79">
        <w:rPr>
          <w:b/>
          <w:bCs/>
          <w:highlight w:val="lightGray"/>
        </w:rPr>
        <w:t xml:space="preserve">. mm. </w:t>
      </w:r>
      <w:proofErr w:type="spellStart"/>
      <w:r w:rsidR="00327D79" w:rsidRPr="00327D79">
        <w:rPr>
          <w:b/>
          <w:bCs/>
          <w:highlight w:val="lightGray"/>
        </w:rPr>
        <w:t>llll</w:t>
      </w:r>
      <w:proofErr w:type="spellEnd"/>
      <w:r w:rsidR="00DD0390">
        <w:t>.</w:t>
      </w:r>
    </w:p>
    <w:p w14:paraId="2F43A935" w14:textId="77777777" w:rsidR="00DD0390" w:rsidRDefault="00DD0390" w:rsidP="00DD0390">
      <w:pPr>
        <w:pStyle w:val="Brezrazmikov"/>
      </w:pPr>
    </w:p>
    <w:p w14:paraId="51BF1651" w14:textId="51C5009E" w:rsidR="00DD0390" w:rsidRDefault="00DD0390" w:rsidP="00DD0390">
      <w:pPr>
        <w:pStyle w:val="Brezrazmikov"/>
      </w:pPr>
      <w:r>
        <w:t xml:space="preserve">Menični znesek se nakaže na račun </w:t>
      </w:r>
      <w:r w:rsidR="003E059E">
        <w:t>kupca</w:t>
      </w:r>
      <w:r>
        <w:t xml:space="preserve">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w:t>
      </w:r>
      <w:r w:rsidR="008C0867">
        <w:t>Prodajalec</w:t>
      </w:r>
      <w:r>
        <w:t xml:space="preserve"> izjavlja, da se zaveda pravnih posledic izdaje menice v zavarovanje. Menica naj se izpolni s klavzulo »BREZ PROTESTA«. </w:t>
      </w:r>
    </w:p>
    <w:p w14:paraId="2AC806E1" w14:textId="77777777" w:rsidR="00DD0390" w:rsidRDefault="00DD0390" w:rsidP="00DD0390">
      <w:pPr>
        <w:pStyle w:val="Brezrazmikov"/>
      </w:pPr>
    </w:p>
    <w:p w14:paraId="56BCBD54" w14:textId="214FA2A2" w:rsidR="00DD0390" w:rsidRDefault="008C0867" w:rsidP="00DD0390">
      <w:pPr>
        <w:pStyle w:val="Brezrazmikov"/>
      </w:pPr>
      <w:r>
        <w:t>Prodajalec</w:t>
      </w:r>
      <w:r w:rsidR="00DD0390">
        <w:t xml:space="preserve"> hkrati pooblaščam </w:t>
      </w:r>
      <w:r w:rsidR="003E059E">
        <w:t>kupca</w:t>
      </w:r>
      <w:r w:rsidR="00DD0390">
        <w:t xml:space="preserve"> </w:t>
      </w:r>
      <w:r w:rsidR="00DD0390" w:rsidRPr="005A6038">
        <w:rPr>
          <w:b/>
          <w:bCs/>
        </w:rPr>
        <w:t>KOMUNALA SLOVENSKA BISTRICA podjetje za komunalne in druge storitve d.o.o.</w:t>
      </w:r>
      <w:r w:rsidR="00DD0390">
        <w:t xml:space="preserve">, Ulica Pohorskega bataljona 12, 2310 Slovenska Bistrica, da predloži menico na unovčenje in izrecno dovoljujem banki izplačilo take menice. </w:t>
      </w:r>
    </w:p>
    <w:p w14:paraId="21B82652" w14:textId="77777777" w:rsidR="00DD0390" w:rsidRDefault="00DD0390" w:rsidP="00DD0390">
      <w:pPr>
        <w:pStyle w:val="Brezrazmikov"/>
      </w:pPr>
    </w:p>
    <w:p w14:paraId="30A2D35C" w14:textId="77777777" w:rsidR="00DD0390" w:rsidRDefault="00DD0390" w:rsidP="00DD0390">
      <w:pPr>
        <w:pStyle w:val="Brezrazmikov"/>
      </w:pPr>
      <w:r>
        <w:t>Tako dajem nalog za plačilo oz. pooblastilo vsem spodaj navedenim bankam iz naslednjih mojih računov:</w:t>
      </w:r>
    </w:p>
    <w:p w14:paraId="71933368" w14:textId="77777777" w:rsidR="00DD0390" w:rsidRPr="00C518D0" w:rsidRDefault="00DD0390">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37280575" w14:textId="77777777" w:rsidR="00DD0390" w:rsidRPr="00C518D0" w:rsidRDefault="00DD0390">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156629E8" w14:textId="77777777" w:rsidR="00DD0390" w:rsidRPr="00C518D0" w:rsidRDefault="00DD0390">
      <w:pPr>
        <w:pStyle w:val="Brezrazmikov"/>
        <w:numPr>
          <w:ilvl w:val="0"/>
          <w:numId w:val="48"/>
        </w:numPr>
        <w:rPr>
          <w:highlight w:val="lightGray"/>
        </w:rPr>
      </w:pPr>
      <w:proofErr w:type="spellStart"/>
      <w:r w:rsidRPr="00C518D0">
        <w:rPr>
          <w:highlight w:val="lightGray"/>
        </w:rPr>
        <w:t>domiciliat</w:t>
      </w:r>
      <w:proofErr w:type="spellEnd"/>
      <w:r w:rsidRPr="00C518D0">
        <w:rPr>
          <w:highlight w:val="lightGray"/>
        </w:rPr>
        <w:t xml:space="preserve"> (naziv in naslov banke ali drugega plačnika)</w:t>
      </w:r>
    </w:p>
    <w:p w14:paraId="0B6258F0" w14:textId="77777777" w:rsidR="00DD0390" w:rsidRDefault="00DD0390" w:rsidP="00DD0390">
      <w:pPr>
        <w:pStyle w:val="Brezrazmikov"/>
      </w:pPr>
    </w:p>
    <w:p w14:paraId="56FAB6BE" w14:textId="77777777" w:rsidR="00DD0390" w:rsidRDefault="00DD0390" w:rsidP="00DD0390">
      <w:pPr>
        <w:pStyle w:val="Brezrazmikov"/>
      </w:pPr>
      <w:r>
        <w:t>V primeru odprtja dodatnega računa, ki ni zgoraj naveden, izrecno dovoljujem izplačilo menice in pooblaščam banko, pri kateri je takšen račun odprt, da izvede plačilo.</w:t>
      </w:r>
    </w:p>
    <w:p w14:paraId="6B4182C5" w14:textId="77777777" w:rsidR="00DD0390" w:rsidRDefault="00DD0390" w:rsidP="00DD0390">
      <w:pPr>
        <w:pStyle w:val="Brezrazmikov"/>
      </w:pPr>
    </w:p>
    <w:p w14:paraId="4B42A10C" w14:textId="77777777" w:rsidR="00DD0390" w:rsidRDefault="00DD0390" w:rsidP="00DD0390">
      <w:pPr>
        <w:pStyle w:val="Brezrazmikov"/>
      </w:pPr>
      <w:r>
        <w:t xml:space="preserve">Kraj: </w:t>
      </w:r>
      <w:proofErr w:type="spellStart"/>
      <w:r w:rsidRPr="00F7732C">
        <w:rPr>
          <w:highlight w:val="lightGray"/>
        </w:rPr>
        <w:t>xxxx</w:t>
      </w:r>
      <w:proofErr w:type="spellEnd"/>
    </w:p>
    <w:p w14:paraId="56292F56" w14:textId="77777777" w:rsidR="00DD0390" w:rsidRDefault="00DD0390" w:rsidP="00DD0390">
      <w:pPr>
        <w:pStyle w:val="Brezrazmikov"/>
      </w:pPr>
      <w:r>
        <w:t xml:space="preserve">Datum: </w:t>
      </w:r>
      <w:proofErr w:type="spellStart"/>
      <w:r w:rsidRPr="00F7732C">
        <w:rPr>
          <w:highlight w:val="lightGray"/>
        </w:rPr>
        <w:t>dd.mm.llll</w:t>
      </w:r>
      <w:proofErr w:type="spellEnd"/>
    </w:p>
    <w:p w14:paraId="0509D841" w14:textId="77777777" w:rsidR="00DD0390" w:rsidRDefault="00DD0390" w:rsidP="00DD0390">
      <w:pPr>
        <w:pStyle w:val="Brezrazmikov"/>
        <w:ind w:left="3570"/>
        <w:jc w:val="left"/>
      </w:pPr>
      <w:r>
        <w:t xml:space="preserve">Izdajatelj menice: </w:t>
      </w:r>
      <w:proofErr w:type="spellStart"/>
      <w:r w:rsidRPr="00F7732C">
        <w:rPr>
          <w:highlight w:val="lightGray"/>
        </w:rPr>
        <w:t>xxxx</w:t>
      </w:r>
      <w:proofErr w:type="spellEnd"/>
    </w:p>
    <w:p w14:paraId="65B9D934" w14:textId="77777777" w:rsidR="00DD0390" w:rsidRDefault="00DD0390" w:rsidP="00DD0390">
      <w:pPr>
        <w:pStyle w:val="Brezrazmikov"/>
        <w:ind w:left="3570"/>
        <w:jc w:val="left"/>
      </w:pPr>
      <w:r>
        <w:t xml:space="preserve">Ime in priimek zakonitega zastopnika: </w:t>
      </w:r>
      <w:proofErr w:type="spellStart"/>
      <w:r w:rsidRPr="00F7732C">
        <w:rPr>
          <w:highlight w:val="lightGray"/>
        </w:rPr>
        <w:t>xxxx</w:t>
      </w:r>
      <w:proofErr w:type="spellEnd"/>
    </w:p>
    <w:p w14:paraId="25CE8472" w14:textId="77777777" w:rsidR="00DD0390" w:rsidRDefault="00DD0390" w:rsidP="00DD0390">
      <w:pPr>
        <w:pStyle w:val="Brezrazmikov"/>
        <w:ind w:left="3570"/>
        <w:jc w:val="left"/>
      </w:pPr>
      <w:r>
        <w:t xml:space="preserve">Funkcija: </w:t>
      </w:r>
      <w:proofErr w:type="spellStart"/>
      <w:r w:rsidRPr="00F7732C">
        <w:rPr>
          <w:highlight w:val="lightGray"/>
        </w:rPr>
        <w:t>xxxx</w:t>
      </w:r>
      <w:proofErr w:type="spellEnd"/>
    </w:p>
    <w:p w14:paraId="7EBBDA1C" w14:textId="77777777" w:rsidR="00DD0390" w:rsidRDefault="00DD0390" w:rsidP="00DD0390">
      <w:pPr>
        <w:pStyle w:val="Brezrazmikov"/>
        <w:ind w:left="3570"/>
      </w:pPr>
      <w:r>
        <w:t xml:space="preserve">Podpis: </w:t>
      </w:r>
    </w:p>
    <w:p w14:paraId="07AB5611" w14:textId="77777777" w:rsidR="00DD0390" w:rsidRDefault="00DD0390" w:rsidP="00DD0390">
      <w:pPr>
        <w:pStyle w:val="Brezrazmikov"/>
        <w:ind w:left="3570"/>
      </w:pPr>
    </w:p>
    <w:p w14:paraId="5311813F" w14:textId="77777777" w:rsidR="00DD0390" w:rsidRDefault="00DD0390" w:rsidP="00DD0390">
      <w:pPr>
        <w:pStyle w:val="Brezrazmikov"/>
        <w:ind w:left="3570"/>
      </w:pPr>
      <w:r>
        <w:t>_________________________</w:t>
      </w:r>
    </w:p>
    <w:p w14:paraId="61983B21" w14:textId="77777777" w:rsidR="00DD0390" w:rsidRDefault="00DD0390" w:rsidP="00DD0390">
      <w:pPr>
        <w:pStyle w:val="Brezrazmikov"/>
      </w:pPr>
    </w:p>
    <w:p w14:paraId="1626BF37" w14:textId="2CF57536" w:rsidR="006D2EDE" w:rsidRPr="0052235F" w:rsidRDefault="00DD0390" w:rsidP="00327D79">
      <w:pPr>
        <w:spacing w:after="0"/>
      </w:pPr>
      <w:r>
        <w:t xml:space="preserve">Priloga: bianco menica, žigosana in podpisana s strani odgovorne osebe </w:t>
      </w:r>
      <w:r w:rsidR="008C0867">
        <w:t>prodajalca</w:t>
      </w:r>
    </w:p>
    <w:sectPr w:rsidR="006D2EDE" w:rsidRPr="0052235F" w:rsidSect="008A6785">
      <w:headerReference w:type="default" r:id="rId12"/>
      <w:footerReference w:type="default" r:id="rId1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19C9" w14:textId="77777777" w:rsidR="007761CC" w:rsidRDefault="007761CC">
      <w:pPr>
        <w:spacing w:after="0" w:line="240" w:lineRule="auto"/>
      </w:pPr>
      <w:r>
        <w:separator/>
      </w:r>
    </w:p>
  </w:endnote>
  <w:endnote w:type="continuationSeparator" w:id="0">
    <w:p w14:paraId="66339019" w14:textId="77777777" w:rsidR="007761CC" w:rsidRDefault="00776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D626" w14:textId="4FE88BD7"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65058F63">
              <wp:simplePos x="0" y="0"/>
              <wp:positionH relativeFrom="margin">
                <wp:posOffset>6504305</wp:posOffset>
              </wp:positionH>
              <wp:positionV relativeFrom="margin">
                <wp:posOffset>5962489</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EE4AB41" id="Pravokotnik 9" o:spid="_x0000_s1026" style="position:absolute;margin-left:512.15pt;margin-top:469.5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B228FDD" wp14:editId="2749A840">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90218A" w:rsidRDefault="0090218A"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B228FD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3F8D633" w14:textId="77777777" w:rsidR="0090218A" w:rsidRDefault="0090218A"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0F66E684" wp14:editId="79A61BA2">
              <wp:simplePos x="0" y="0"/>
              <wp:positionH relativeFrom="margin">
                <wp:align>center</wp:align>
              </wp:positionH>
              <wp:positionV relativeFrom="margin">
                <wp:align>center</wp:align>
              </wp:positionV>
              <wp:extent cx="6848475" cy="9114790"/>
              <wp:effectExtent l="0" t="0" r="635" b="635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07FF973"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F53A" w14:textId="77777777" w:rsidR="007761CC" w:rsidRDefault="007761CC">
      <w:pPr>
        <w:spacing w:after="0" w:line="240" w:lineRule="auto"/>
      </w:pPr>
      <w:r>
        <w:separator/>
      </w:r>
    </w:p>
  </w:footnote>
  <w:footnote w:type="continuationSeparator" w:id="0">
    <w:p w14:paraId="239F11C4" w14:textId="77777777" w:rsidR="007761CC" w:rsidRDefault="007761CC">
      <w:pPr>
        <w:spacing w:after="0" w:line="240" w:lineRule="auto"/>
      </w:pPr>
      <w:r>
        <w:continuationSeparator/>
      </w:r>
    </w:p>
  </w:footnote>
  <w:footnote w:id="1">
    <w:p w14:paraId="46E70709" w14:textId="77777777" w:rsidR="009D2953" w:rsidRPr="00AE7688" w:rsidRDefault="009D2953" w:rsidP="009D2953">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Navesti </w:t>
      </w:r>
      <w:r w:rsidRPr="00AE7688">
        <w:rPr>
          <w:rFonts w:asciiTheme="minorHAnsi" w:hAnsiTheme="minorHAnsi" w:cstheme="minorHAnsi"/>
        </w:rPr>
        <w:t xml:space="preserve">številko TRR, na katerega se bo izvajalo plačilo po pogodbi. </w:t>
      </w:r>
    </w:p>
  </w:footnote>
  <w:footnote w:id="2">
    <w:p w14:paraId="2805CC0C" w14:textId="77777777" w:rsidR="009D2953" w:rsidRPr="00AE7688" w:rsidRDefault="009D2953" w:rsidP="009D2953">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Izpolni samo samostojni oziroma vodilni ponudnik, ki bo podpisnik pogodbe.</w:t>
      </w:r>
    </w:p>
  </w:footnote>
  <w:footnote w:id="3">
    <w:p w14:paraId="0171B1CB" w14:textId="77777777" w:rsidR="009D2953" w:rsidRPr="00AE7688" w:rsidRDefault="009D2953" w:rsidP="009D2953">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B8CF" w14:textId="61ABA25D" w:rsidR="006B6175" w:rsidRPr="006B6175" w:rsidRDefault="006B6175" w:rsidP="006B6175">
    <w:pPr>
      <w:spacing w:after="0" w:line="240" w:lineRule="auto"/>
      <w:jc w:val="right"/>
      <w:rPr>
        <w:i/>
        <w:iCs/>
        <w:color w:val="A6A6A6" w:themeColor="background1" w:themeShade="A6"/>
      </w:rPr>
    </w:pPr>
    <w:r>
      <w:rPr>
        <w:noProof/>
      </w:rPr>
      <mc:AlternateContent>
        <mc:Choice Requires="wps">
          <w:drawing>
            <wp:anchor distT="0" distB="0" distL="114300" distR="114300" simplePos="0" relativeHeight="251676672" behindDoc="0" locked="0" layoutInCell="1" allowOverlap="1" wp14:anchorId="35BAF173" wp14:editId="2D46EDE7">
              <wp:simplePos x="0" y="0"/>
              <wp:positionH relativeFrom="margin">
                <wp:posOffset>6504305</wp:posOffset>
              </wp:positionH>
              <wp:positionV relativeFrom="margin">
                <wp:posOffset>-298450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3DDF228" id="Pravokotnik 8" o:spid="_x0000_s1026" style="position:absolute;margin-left:512.15pt;margin-top:-23.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" fillcolor="black [3213]" stroked="f">
              <w10:wrap anchorx="margin" anchory="margin"/>
            </v:rect>
          </w:pict>
        </mc:Fallback>
      </mc:AlternateContent>
    </w:r>
    <w:r w:rsidRPr="006B6175">
      <w:rPr>
        <w:rFonts w:cstheme="minorHAnsi"/>
        <w:i/>
        <w:iCs/>
        <w:color w:val="A6A6A6" w:themeColor="background1" w:themeShade="A6"/>
      </w:rPr>
      <w:t>JN-B-007</w:t>
    </w:r>
    <w:r w:rsidR="00D659F1">
      <w:rPr>
        <w:rFonts w:cstheme="minorHAnsi"/>
        <w:i/>
        <w:iCs/>
        <w:color w:val="A6A6A6" w:themeColor="background1" w:themeShade="A6"/>
      </w:rPr>
      <w:t>8</w:t>
    </w:r>
    <w:r w:rsidRPr="006B6175">
      <w:rPr>
        <w:rFonts w:cstheme="minorHAnsi"/>
        <w:i/>
        <w:iCs/>
        <w:color w:val="A6A6A6" w:themeColor="background1" w:themeShade="A6"/>
      </w:rPr>
      <w:t>/23-POG</w:t>
    </w:r>
    <w:r w:rsidRPr="006B6175">
      <w:rPr>
        <w:i/>
        <w:iCs/>
        <w:color w:val="A6A6A6" w:themeColor="background1" w:themeShade="A6"/>
      </w:rPr>
      <w:t xml:space="preserve"> (800-</w:t>
    </w:r>
    <w:r w:rsidR="00D659F1">
      <w:rPr>
        <w:i/>
        <w:iCs/>
        <w:color w:val="A6A6A6" w:themeColor="background1" w:themeShade="A6"/>
      </w:rPr>
      <w:t>10</w:t>
    </w:r>
    <w:r w:rsidRPr="006B6175">
      <w:rPr>
        <w:i/>
        <w:iCs/>
        <w:color w:val="A6A6A6" w:themeColor="background1" w:themeShade="A6"/>
      </w:rPr>
      <w:t>/2023-7)</w:t>
    </w:r>
  </w:p>
  <w:p w14:paraId="1BB62520" w14:textId="15E9D798" w:rsidR="0090218A" w:rsidRDefault="0090218A" w:rsidP="006B6175">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700A6"/>
    <w:multiLevelType w:val="hybridMultilevel"/>
    <w:tmpl w:val="1DD49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204C98"/>
    <w:multiLevelType w:val="hybridMultilevel"/>
    <w:tmpl w:val="63088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354922"/>
    <w:multiLevelType w:val="hybridMultilevel"/>
    <w:tmpl w:val="6668290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BE7124C"/>
    <w:multiLevelType w:val="hybridMultilevel"/>
    <w:tmpl w:val="DA2C88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D463D8C"/>
    <w:multiLevelType w:val="hybridMultilevel"/>
    <w:tmpl w:val="639A83CC"/>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21E23AD"/>
    <w:multiLevelType w:val="hybridMultilevel"/>
    <w:tmpl w:val="A98CF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666388"/>
    <w:multiLevelType w:val="hybridMultilevel"/>
    <w:tmpl w:val="52CE3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E221D2"/>
    <w:multiLevelType w:val="hybridMultilevel"/>
    <w:tmpl w:val="7A020334"/>
    <w:lvl w:ilvl="0" w:tplc="266AF62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EF1F95"/>
    <w:multiLevelType w:val="hybridMultilevel"/>
    <w:tmpl w:val="4AD2E7CC"/>
    <w:lvl w:ilvl="0" w:tplc="1204A9A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0"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0E05F1"/>
    <w:multiLevelType w:val="hybridMultilevel"/>
    <w:tmpl w:val="3E00DAC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72A78E0"/>
    <w:multiLevelType w:val="hybridMultilevel"/>
    <w:tmpl w:val="826AA3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D795A"/>
    <w:multiLevelType w:val="hybridMultilevel"/>
    <w:tmpl w:val="9202E60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05715A"/>
    <w:multiLevelType w:val="hybridMultilevel"/>
    <w:tmpl w:val="DA126756"/>
    <w:lvl w:ilvl="0" w:tplc="266AF624">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23536FC"/>
    <w:multiLevelType w:val="hybridMultilevel"/>
    <w:tmpl w:val="B6C41EC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9546D81"/>
    <w:multiLevelType w:val="hybridMultilevel"/>
    <w:tmpl w:val="5A98D20E"/>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A4908E1"/>
    <w:multiLevelType w:val="hybridMultilevel"/>
    <w:tmpl w:val="B664CA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6"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5D7650E"/>
    <w:multiLevelType w:val="hybridMultilevel"/>
    <w:tmpl w:val="AF68A4EC"/>
    <w:lvl w:ilvl="0" w:tplc="F280A9EA">
      <w:start w:val="1"/>
      <w:numFmt w:val="bullet"/>
      <w:lvlText w:val="-"/>
      <w:lvlJc w:val="left"/>
      <w:pPr>
        <w:ind w:left="717" w:hanging="360"/>
      </w:pPr>
      <w:rPr>
        <w:rFonts w:ascii="Arial"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4" w15:restartNumberingAfterBreak="0">
    <w:nsid w:val="5694387F"/>
    <w:multiLevelType w:val="hybridMultilevel"/>
    <w:tmpl w:val="7974B93E"/>
    <w:lvl w:ilvl="0" w:tplc="266AF62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7B634F7"/>
    <w:multiLevelType w:val="hybridMultilevel"/>
    <w:tmpl w:val="6A84A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837743D"/>
    <w:multiLevelType w:val="hybridMultilevel"/>
    <w:tmpl w:val="3754EEB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88B15E9"/>
    <w:multiLevelType w:val="hybridMultilevel"/>
    <w:tmpl w:val="24BA5520"/>
    <w:lvl w:ilvl="0" w:tplc="F280A9E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D8A3757"/>
    <w:multiLevelType w:val="hybridMultilevel"/>
    <w:tmpl w:val="6220BEC2"/>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2A63D5B"/>
    <w:multiLevelType w:val="hybridMultilevel"/>
    <w:tmpl w:val="DE3C3A1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2"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8537663"/>
    <w:multiLevelType w:val="hybridMultilevel"/>
    <w:tmpl w:val="21ECD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24E5E2B"/>
    <w:multiLevelType w:val="hybridMultilevel"/>
    <w:tmpl w:val="D890991C"/>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44983"/>
    <w:multiLevelType w:val="hybridMultilevel"/>
    <w:tmpl w:val="561A81B4"/>
    <w:lvl w:ilvl="0" w:tplc="716A645C">
      <w:start w:val="7"/>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8F943FE"/>
    <w:multiLevelType w:val="hybridMultilevel"/>
    <w:tmpl w:val="CBDA21E8"/>
    <w:lvl w:ilvl="0" w:tplc="F280A9E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7B8C01F3"/>
    <w:multiLevelType w:val="hybridMultilevel"/>
    <w:tmpl w:val="FE140E8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44877">
    <w:abstractNumId w:val="48"/>
  </w:num>
  <w:num w:numId="2" w16cid:durableId="395322873">
    <w:abstractNumId w:val="23"/>
  </w:num>
  <w:num w:numId="3" w16cid:durableId="1512178332">
    <w:abstractNumId w:val="62"/>
  </w:num>
  <w:num w:numId="4" w16cid:durableId="438112377">
    <w:abstractNumId w:val="34"/>
  </w:num>
  <w:num w:numId="5" w16cid:durableId="270669519">
    <w:abstractNumId w:val="70"/>
  </w:num>
  <w:num w:numId="6" w16cid:durableId="277104225">
    <w:abstractNumId w:val="60"/>
  </w:num>
  <w:num w:numId="7" w16cid:durableId="1787771557">
    <w:abstractNumId w:val="28"/>
  </w:num>
  <w:num w:numId="8" w16cid:durableId="1605111437">
    <w:abstractNumId w:val="6"/>
  </w:num>
  <w:num w:numId="9" w16cid:durableId="880939134">
    <w:abstractNumId w:val="58"/>
  </w:num>
  <w:num w:numId="10" w16cid:durableId="1302535108">
    <w:abstractNumId w:val="9"/>
  </w:num>
  <w:num w:numId="11" w16cid:durableId="531189192">
    <w:abstractNumId w:val="0"/>
  </w:num>
  <w:num w:numId="12" w16cid:durableId="290016664">
    <w:abstractNumId w:val="15"/>
  </w:num>
  <w:num w:numId="13" w16cid:durableId="312027970">
    <w:abstractNumId w:val="5"/>
  </w:num>
  <w:num w:numId="14" w16cid:durableId="47728978">
    <w:abstractNumId w:val="90"/>
  </w:num>
  <w:num w:numId="15" w16cid:durableId="1882859125">
    <w:abstractNumId w:val="85"/>
  </w:num>
  <w:num w:numId="16" w16cid:durableId="2042626569">
    <w:abstractNumId w:val="32"/>
  </w:num>
  <w:num w:numId="17" w16cid:durableId="416051670">
    <w:abstractNumId w:val="47"/>
  </w:num>
  <w:num w:numId="18" w16cid:durableId="1430588744">
    <w:abstractNumId w:val="91"/>
  </w:num>
  <w:num w:numId="19" w16cid:durableId="1290818657">
    <w:abstractNumId w:val="33"/>
  </w:num>
  <w:num w:numId="20" w16cid:durableId="1662418798">
    <w:abstractNumId w:val="82"/>
  </w:num>
  <w:num w:numId="21" w16cid:durableId="22680918">
    <w:abstractNumId w:val="75"/>
  </w:num>
  <w:num w:numId="22" w16cid:durableId="872687870">
    <w:abstractNumId w:val="1"/>
  </w:num>
  <w:num w:numId="23" w16cid:durableId="1319921710">
    <w:abstractNumId w:val="68"/>
  </w:num>
  <w:num w:numId="24" w16cid:durableId="1829511657">
    <w:abstractNumId w:val="8"/>
  </w:num>
  <w:num w:numId="25" w16cid:durableId="1135103243">
    <w:abstractNumId w:val="49"/>
  </w:num>
  <w:num w:numId="26" w16cid:durableId="1807502807">
    <w:abstractNumId w:val="87"/>
  </w:num>
  <w:num w:numId="27" w16cid:durableId="238565101">
    <w:abstractNumId w:val="59"/>
  </w:num>
  <w:num w:numId="28" w16cid:durableId="1255238236">
    <w:abstractNumId w:val="19"/>
  </w:num>
  <w:num w:numId="29" w16cid:durableId="1383560193">
    <w:abstractNumId w:val="17"/>
  </w:num>
  <w:num w:numId="30" w16cid:durableId="763915864">
    <w:abstractNumId w:val="46"/>
  </w:num>
  <w:num w:numId="31" w16cid:durableId="544803849">
    <w:abstractNumId w:val="13"/>
  </w:num>
  <w:num w:numId="32" w16cid:durableId="1283272070">
    <w:abstractNumId w:val="71"/>
  </w:num>
  <w:num w:numId="33" w16cid:durableId="999653108">
    <w:abstractNumId w:val="84"/>
  </w:num>
  <w:num w:numId="34" w16cid:durableId="678235737">
    <w:abstractNumId w:val="41"/>
  </w:num>
  <w:num w:numId="35" w16cid:durableId="932321650">
    <w:abstractNumId w:val="11"/>
  </w:num>
  <w:num w:numId="36" w16cid:durableId="1332951139">
    <w:abstractNumId w:val="26"/>
  </w:num>
  <w:num w:numId="37" w16cid:durableId="1075008378">
    <w:abstractNumId w:val="50"/>
  </w:num>
  <w:num w:numId="38" w16cid:durableId="581765817">
    <w:abstractNumId w:val="72"/>
  </w:num>
  <w:num w:numId="39" w16cid:durableId="2109885589">
    <w:abstractNumId w:val="80"/>
  </w:num>
  <w:num w:numId="40" w16cid:durableId="1512060268">
    <w:abstractNumId w:val="69"/>
  </w:num>
  <w:num w:numId="41" w16cid:durableId="1331711334">
    <w:abstractNumId w:val="63"/>
  </w:num>
  <w:num w:numId="42" w16cid:durableId="1515340484">
    <w:abstractNumId w:val="42"/>
  </w:num>
  <w:num w:numId="43" w16cid:durableId="964048026">
    <w:abstractNumId w:val="3"/>
  </w:num>
  <w:num w:numId="44" w16cid:durableId="1503203233">
    <w:abstractNumId w:val="81"/>
  </w:num>
  <w:num w:numId="45" w16cid:durableId="83918784">
    <w:abstractNumId w:val="67"/>
  </w:num>
  <w:num w:numId="46" w16cid:durableId="824469373">
    <w:abstractNumId w:val="10"/>
  </w:num>
  <w:num w:numId="47" w16cid:durableId="1170028725">
    <w:abstractNumId w:val="44"/>
  </w:num>
  <w:num w:numId="48" w16cid:durableId="470515231">
    <w:abstractNumId w:val="65"/>
  </w:num>
  <w:num w:numId="49" w16cid:durableId="433356655">
    <w:abstractNumId w:val="25"/>
  </w:num>
  <w:num w:numId="50" w16cid:durableId="964308666">
    <w:abstractNumId w:val="45"/>
  </w:num>
  <w:num w:numId="51" w16cid:durableId="1671249557">
    <w:abstractNumId w:val="12"/>
  </w:num>
  <w:num w:numId="52" w16cid:durableId="1868440985">
    <w:abstractNumId w:val="54"/>
  </w:num>
  <w:num w:numId="53" w16cid:durableId="25451487">
    <w:abstractNumId w:val="38"/>
  </w:num>
  <w:num w:numId="54" w16cid:durableId="2033022594">
    <w:abstractNumId w:val="27"/>
  </w:num>
  <w:num w:numId="55" w16cid:durableId="1812017047">
    <w:abstractNumId w:val="14"/>
  </w:num>
  <w:num w:numId="56" w16cid:durableId="1504465676">
    <w:abstractNumId w:val="35"/>
  </w:num>
  <w:num w:numId="57" w16cid:durableId="177889894">
    <w:abstractNumId w:val="4"/>
  </w:num>
  <w:num w:numId="58" w16cid:durableId="1863008115">
    <w:abstractNumId w:val="39"/>
  </w:num>
  <w:num w:numId="59" w16cid:durableId="1567689664">
    <w:abstractNumId w:val="52"/>
  </w:num>
  <w:num w:numId="60" w16cid:durableId="2035107916">
    <w:abstractNumId w:val="29"/>
  </w:num>
  <w:num w:numId="61" w16cid:durableId="1603293327">
    <w:abstractNumId w:val="64"/>
  </w:num>
  <w:num w:numId="62" w16cid:durableId="1843468699">
    <w:abstractNumId w:val="2"/>
  </w:num>
  <w:num w:numId="63" w16cid:durableId="988244106">
    <w:abstractNumId w:val="31"/>
  </w:num>
  <w:num w:numId="64" w16cid:durableId="213588053">
    <w:abstractNumId w:val="37"/>
  </w:num>
  <w:num w:numId="65" w16cid:durableId="1171214150">
    <w:abstractNumId w:val="78"/>
  </w:num>
  <w:num w:numId="66" w16cid:durableId="1344674014">
    <w:abstractNumId w:val="30"/>
  </w:num>
  <w:num w:numId="67" w16cid:durableId="1170565332">
    <w:abstractNumId w:val="74"/>
  </w:num>
  <w:num w:numId="68" w16cid:durableId="342392213">
    <w:abstractNumId w:val="16"/>
  </w:num>
  <w:num w:numId="69" w16cid:durableId="764233105">
    <w:abstractNumId w:val="22"/>
  </w:num>
  <w:num w:numId="70" w16cid:durableId="1560556476">
    <w:abstractNumId w:val="73"/>
  </w:num>
  <w:num w:numId="71" w16cid:durableId="1691253144">
    <w:abstractNumId w:val="21"/>
  </w:num>
  <w:num w:numId="72" w16cid:durableId="1256396976">
    <w:abstractNumId w:val="43"/>
  </w:num>
  <w:num w:numId="73" w16cid:durableId="1223446194">
    <w:abstractNumId w:val="61"/>
  </w:num>
  <w:num w:numId="74" w16cid:durableId="605696352">
    <w:abstractNumId w:val="83"/>
  </w:num>
  <w:num w:numId="75" w16cid:durableId="1165823685">
    <w:abstractNumId w:val="51"/>
  </w:num>
  <w:num w:numId="76" w16cid:durableId="1427534403">
    <w:abstractNumId w:val="40"/>
  </w:num>
  <w:num w:numId="77" w16cid:durableId="973752524">
    <w:abstractNumId w:val="79"/>
  </w:num>
  <w:num w:numId="78" w16cid:durableId="79722290">
    <w:abstractNumId w:val="76"/>
  </w:num>
  <w:num w:numId="79" w16cid:durableId="389160410">
    <w:abstractNumId w:val="55"/>
  </w:num>
  <w:num w:numId="80" w16cid:durableId="2039431037">
    <w:abstractNumId w:val="53"/>
  </w:num>
  <w:num w:numId="81" w16cid:durableId="1446727342">
    <w:abstractNumId w:val="20"/>
  </w:num>
  <w:num w:numId="82" w16cid:durableId="567811465">
    <w:abstractNumId w:val="66"/>
  </w:num>
  <w:num w:numId="83" w16cid:durableId="1095784400">
    <w:abstractNumId w:val="7"/>
  </w:num>
  <w:num w:numId="84" w16cid:durableId="2003195710">
    <w:abstractNumId w:val="77"/>
  </w:num>
  <w:num w:numId="85" w16cid:durableId="668630703">
    <w:abstractNumId w:val="56"/>
  </w:num>
  <w:num w:numId="86" w16cid:durableId="1883904589">
    <w:abstractNumId w:val="36"/>
  </w:num>
  <w:num w:numId="87" w16cid:durableId="23752033">
    <w:abstractNumId w:val="89"/>
  </w:num>
  <w:num w:numId="88" w16cid:durableId="1083186411">
    <w:abstractNumId w:val="24"/>
  </w:num>
  <w:num w:numId="89" w16cid:durableId="1419868370">
    <w:abstractNumId w:val="57"/>
  </w:num>
  <w:num w:numId="90" w16cid:durableId="1140417318">
    <w:abstractNumId w:val="88"/>
  </w:num>
  <w:num w:numId="91" w16cid:durableId="730079813">
    <w:abstractNumId w:val="18"/>
  </w:num>
  <w:num w:numId="92" w16cid:durableId="1684091023">
    <w:abstractNumId w:val="8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spelling="clean" w:grammar="clean"/>
  <w:attachedTemplate r:id="rId1"/>
  <w:documentProtection w:edit="forms" w:enforcement="1" w:cryptProviderType="rsaAES" w:cryptAlgorithmClass="hash" w:cryptAlgorithmType="typeAny" w:cryptAlgorithmSid="14" w:cryptSpinCount="100000" w:hash="yMojVrrUvzESqYj08ruHtmnETegH6++ddnUg3xFIn9tQkou3pIPQnw9IWEvobJLfq3GtLdaJGYoQzPCi55C8ow==" w:salt="HVcwXK+iH8PX9Hm808nQM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07FE"/>
    <w:rsid w:val="000024E8"/>
    <w:rsid w:val="00003406"/>
    <w:rsid w:val="000038BF"/>
    <w:rsid w:val="00005D49"/>
    <w:rsid w:val="0000662E"/>
    <w:rsid w:val="00017697"/>
    <w:rsid w:val="00017887"/>
    <w:rsid w:val="00023DE6"/>
    <w:rsid w:val="000263EB"/>
    <w:rsid w:val="0002700C"/>
    <w:rsid w:val="00030BAA"/>
    <w:rsid w:val="0003135E"/>
    <w:rsid w:val="0003157C"/>
    <w:rsid w:val="00031DE2"/>
    <w:rsid w:val="00034793"/>
    <w:rsid w:val="000352FA"/>
    <w:rsid w:val="00036F45"/>
    <w:rsid w:val="00037369"/>
    <w:rsid w:val="000433CF"/>
    <w:rsid w:val="00043B6D"/>
    <w:rsid w:val="00043F24"/>
    <w:rsid w:val="000511DB"/>
    <w:rsid w:val="00051C39"/>
    <w:rsid w:val="000525C4"/>
    <w:rsid w:val="00053FD4"/>
    <w:rsid w:val="00054F61"/>
    <w:rsid w:val="00055969"/>
    <w:rsid w:val="00056AD3"/>
    <w:rsid w:val="000578CC"/>
    <w:rsid w:val="00060395"/>
    <w:rsid w:val="00061119"/>
    <w:rsid w:val="00062BD6"/>
    <w:rsid w:val="00065186"/>
    <w:rsid w:val="00065FE3"/>
    <w:rsid w:val="00066E90"/>
    <w:rsid w:val="00067826"/>
    <w:rsid w:val="00071B06"/>
    <w:rsid w:val="00071E19"/>
    <w:rsid w:val="00074BF8"/>
    <w:rsid w:val="00075DC2"/>
    <w:rsid w:val="0007629E"/>
    <w:rsid w:val="000829DC"/>
    <w:rsid w:val="00084ACE"/>
    <w:rsid w:val="00086442"/>
    <w:rsid w:val="000874E2"/>
    <w:rsid w:val="00091656"/>
    <w:rsid w:val="00095DFF"/>
    <w:rsid w:val="00097ECA"/>
    <w:rsid w:val="000A1842"/>
    <w:rsid w:val="000A266C"/>
    <w:rsid w:val="000A2BA4"/>
    <w:rsid w:val="000A2D4D"/>
    <w:rsid w:val="000A47BF"/>
    <w:rsid w:val="000A5261"/>
    <w:rsid w:val="000A656B"/>
    <w:rsid w:val="000B0A25"/>
    <w:rsid w:val="000B4021"/>
    <w:rsid w:val="000B526F"/>
    <w:rsid w:val="000B6195"/>
    <w:rsid w:val="000B79A4"/>
    <w:rsid w:val="000C4A54"/>
    <w:rsid w:val="000C4A60"/>
    <w:rsid w:val="000C598A"/>
    <w:rsid w:val="000C5C56"/>
    <w:rsid w:val="000C6AF5"/>
    <w:rsid w:val="000C73A4"/>
    <w:rsid w:val="000C74A3"/>
    <w:rsid w:val="000C75E6"/>
    <w:rsid w:val="000D08C1"/>
    <w:rsid w:val="000D1838"/>
    <w:rsid w:val="000D2AF7"/>
    <w:rsid w:val="000D2F84"/>
    <w:rsid w:val="000D476F"/>
    <w:rsid w:val="000D4BC1"/>
    <w:rsid w:val="000D5988"/>
    <w:rsid w:val="000E14D7"/>
    <w:rsid w:val="000E2DCE"/>
    <w:rsid w:val="000E3408"/>
    <w:rsid w:val="000E4026"/>
    <w:rsid w:val="000F1503"/>
    <w:rsid w:val="000F1641"/>
    <w:rsid w:val="000F23F3"/>
    <w:rsid w:val="000F2A3A"/>
    <w:rsid w:val="000F410B"/>
    <w:rsid w:val="000F4424"/>
    <w:rsid w:val="000F4596"/>
    <w:rsid w:val="000F55C5"/>
    <w:rsid w:val="000F6162"/>
    <w:rsid w:val="000F70E9"/>
    <w:rsid w:val="000F75FE"/>
    <w:rsid w:val="00101159"/>
    <w:rsid w:val="0010551E"/>
    <w:rsid w:val="001058DC"/>
    <w:rsid w:val="001061CF"/>
    <w:rsid w:val="00110103"/>
    <w:rsid w:val="00110BE1"/>
    <w:rsid w:val="00110DC1"/>
    <w:rsid w:val="00111263"/>
    <w:rsid w:val="00111381"/>
    <w:rsid w:val="0011302C"/>
    <w:rsid w:val="001153C9"/>
    <w:rsid w:val="00115623"/>
    <w:rsid w:val="00120E3C"/>
    <w:rsid w:val="00123A1D"/>
    <w:rsid w:val="00123A5E"/>
    <w:rsid w:val="00124E24"/>
    <w:rsid w:val="001250D8"/>
    <w:rsid w:val="0012591B"/>
    <w:rsid w:val="001278EB"/>
    <w:rsid w:val="00127A5F"/>
    <w:rsid w:val="00127F20"/>
    <w:rsid w:val="001316CF"/>
    <w:rsid w:val="001323AB"/>
    <w:rsid w:val="00135CCB"/>
    <w:rsid w:val="00136F2F"/>
    <w:rsid w:val="00141147"/>
    <w:rsid w:val="00141A8A"/>
    <w:rsid w:val="00141AA9"/>
    <w:rsid w:val="00142E25"/>
    <w:rsid w:val="00142E60"/>
    <w:rsid w:val="00144C1D"/>
    <w:rsid w:val="0014552C"/>
    <w:rsid w:val="00151865"/>
    <w:rsid w:val="00154A39"/>
    <w:rsid w:val="0016039E"/>
    <w:rsid w:val="00161FA8"/>
    <w:rsid w:val="00166429"/>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B46"/>
    <w:rsid w:val="001B244D"/>
    <w:rsid w:val="001B393D"/>
    <w:rsid w:val="001B592C"/>
    <w:rsid w:val="001B6537"/>
    <w:rsid w:val="001C2B8D"/>
    <w:rsid w:val="001C7D6A"/>
    <w:rsid w:val="001D2E8E"/>
    <w:rsid w:val="001D33E5"/>
    <w:rsid w:val="001D345C"/>
    <w:rsid w:val="001D4565"/>
    <w:rsid w:val="001D45C6"/>
    <w:rsid w:val="001D5F94"/>
    <w:rsid w:val="001E1CCA"/>
    <w:rsid w:val="001E1FE3"/>
    <w:rsid w:val="001E455F"/>
    <w:rsid w:val="001E4A34"/>
    <w:rsid w:val="001E4D0C"/>
    <w:rsid w:val="001E7B50"/>
    <w:rsid w:val="001E7C73"/>
    <w:rsid w:val="001F0E32"/>
    <w:rsid w:val="001F2A13"/>
    <w:rsid w:val="001F6144"/>
    <w:rsid w:val="001F6315"/>
    <w:rsid w:val="00200033"/>
    <w:rsid w:val="0020254C"/>
    <w:rsid w:val="00205333"/>
    <w:rsid w:val="002074B9"/>
    <w:rsid w:val="00212003"/>
    <w:rsid w:val="002129DD"/>
    <w:rsid w:val="00213484"/>
    <w:rsid w:val="00220D2A"/>
    <w:rsid w:val="002212B7"/>
    <w:rsid w:val="00221397"/>
    <w:rsid w:val="002221A1"/>
    <w:rsid w:val="00222F54"/>
    <w:rsid w:val="0022306C"/>
    <w:rsid w:val="00224F60"/>
    <w:rsid w:val="00226B0D"/>
    <w:rsid w:val="00227286"/>
    <w:rsid w:val="00227948"/>
    <w:rsid w:val="00227D33"/>
    <w:rsid w:val="002310C1"/>
    <w:rsid w:val="0023237E"/>
    <w:rsid w:val="002336AA"/>
    <w:rsid w:val="00235CE1"/>
    <w:rsid w:val="00241AA5"/>
    <w:rsid w:val="00241E1B"/>
    <w:rsid w:val="0024251D"/>
    <w:rsid w:val="002433F6"/>
    <w:rsid w:val="00244FBA"/>
    <w:rsid w:val="002452CD"/>
    <w:rsid w:val="00250A48"/>
    <w:rsid w:val="00250CD3"/>
    <w:rsid w:val="00252215"/>
    <w:rsid w:val="002542FB"/>
    <w:rsid w:val="00254A97"/>
    <w:rsid w:val="00254C44"/>
    <w:rsid w:val="0025610F"/>
    <w:rsid w:val="00264349"/>
    <w:rsid w:val="002658C4"/>
    <w:rsid w:val="00265A52"/>
    <w:rsid w:val="00265C87"/>
    <w:rsid w:val="00270845"/>
    <w:rsid w:val="00270F39"/>
    <w:rsid w:val="0027135A"/>
    <w:rsid w:val="00271BD6"/>
    <w:rsid w:val="00273C6D"/>
    <w:rsid w:val="0027400E"/>
    <w:rsid w:val="002745BD"/>
    <w:rsid w:val="002750AD"/>
    <w:rsid w:val="002754BC"/>
    <w:rsid w:val="002758FA"/>
    <w:rsid w:val="00276533"/>
    <w:rsid w:val="00284B90"/>
    <w:rsid w:val="00285750"/>
    <w:rsid w:val="002879EB"/>
    <w:rsid w:val="002915D8"/>
    <w:rsid w:val="00291687"/>
    <w:rsid w:val="00291E92"/>
    <w:rsid w:val="002926F8"/>
    <w:rsid w:val="002A0DAE"/>
    <w:rsid w:val="002A3E07"/>
    <w:rsid w:val="002A4075"/>
    <w:rsid w:val="002A4B06"/>
    <w:rsid w:val="002A575C"/>
    <w:rsid w:val="002A769A"/>
    <w:rsid w:val="002B0B43"/>
    <w:rsid w:val="002B1557"/>
    <w:rsid w:val="002B2882"/>
    <w:rsid w:val="002B2A40"/>
    <w:rsid w:val="002C11FD"/>
    <w:rsid w:val="002C2096"/>
    <w:rsid w:val="002C224B"/>
    <w:rsid w:val="002C30CE"/>
    <w:rsid w:val="002C32AC"/>
    <w:rsid w:val="002C3F7F"/>
    <w:rsid w:val="002C697D"/>
    <w:rsid w:val="002C6B52"/>
    <w:rsid w:val="002D04A0"/>
    <w:rsid w:val="002D0A72"/>
    <w:rsid w:val="002D21B1"/>
    <w:rsid w:val="002D226D"/>
    <w:rsid w:val="002D3F43"/>
    <w:rsid w:val="002D4951"/>
    <w:rsid w:val="002D4B32"/>
    <w:rsid w:val="002D53D4"/>
    <w:rsid w:val="002D720E"/>
    <w:rsid w:val="002D725E"/>
    <w:rsid w:val="002D75BB"/>
    <w:rsid w:val="002D7C4D"/>
    <w:rsid w:val="002E0733"/>
    <w:rsid w:val="002E0B7F"/>
    <w:rsid w:val="002E21B6"/>
    <w:rsid w:val="002E2682"/>
    <w:rsid w:val="002E2C3C"/>
    <w:rsid w:val="002E3838"/>
    <w:rsid w:val="002E3F04"/>
    <w:rsid w:val="002E4D31"/>
    <w:rsid w:val="002E6269"/>
    <w:rsid w:val="002E65CA"/>
    <w:rsid w:val="002E6A92"/>
    <w:rsid w:val="002F0791"/>
    <w:rsid w:val="002F0ABB"/>
    <w:rsid w:val="002F0BB0"/>
    <w:rsid w:val="002F1FFC"/>
    <w:rsid w:val="002F25A3"/>
    <w:rsid w:val="002F30BA"/>
    <w:rsid w:val="002F3FFE"/>
    <w:rsid w:val="002F5576"/>
    <w:rsid w:val="002F6EE0"/>
    <w:rsid w:val="002F7802"/>
    <w:rsid w:val="002F7FE5"/>
    <w:rsid w:val="00300121"/>
    <w:rsid w:val="00301328"/>
    <w:rsid w:val="00302B91"/>
    <w:rsid w:val="00302DE2"/>
    <w:rsid w:val="0030341C"/>
    <w:rsid w:val="003039FE"/>
    <w:rsid w:val="00305921"/>
    <w:rsid w:val="00305D9C"/>
    <w:rsid w:val="00312A2D"/>
    <w:rsid w:val="00313392"/>
    <w:rsid w:val="00315F24"/>
    <w:rsid w:val="00323DB0"/>
    <w:rsid w:val="00324977"/>
    <w:rsid w:val="003259A0"/>
    <w:rsid w:val="00326A4A"/>
    <w:rsid w:val="00327D79"/>
    <w:rsid w:val="003306A9"/>
    <w:rsid w:val="0033272B"/>
    <w:rsid w:val="00336637"/>
    <w:rsid w:val="003373F3"/>
    <w:rsid w:val="00340E66"/>
    <w:rsid w:val="00341AA7"/>
    <w:rsid w:val="00344F9E"/>
    <w:rsid w:val="00345816"/>
    <w:rsid w:val="0034613E"/>
    <w:rsid w:val="00352081"/>
    <w:rsid w:val="00352870"/>
    <w:rsid w:val="0035475D"/>
    <w:rsid w:val="00356E3D"/>
    <w:rsid w:val="00364018"/>
    <w:rsid w:val="0036466C"/>
    <w:rsid w:val="0036490E"/>
    <w:rsid w:val="00365706"/>
    <w:rsid w:val="003719AF"/>
    <w:rsid w:val="00373594"/>
    <w:rsid w:val="003763A1"/>
    <w:rsid w:val="00380894"/>
    <w:rsid w:val="003820C7"/>
    <w:rsid w:val="0038365D"/>
    <w:rsid w:val="003847A9"/>
    <w:rsid w:val="0038664B"/>
    <w:rsid w:val="00386C0D"/>
    <w:rsid w:val="00392CD9"/>
    <w:rsid w:val="00393C56"/>
    <w:rsid w:val="003946DB"/>
    <w:rsid w:val="003951FF"/>
    <w:rsid w:val="00396D82"/>
    <w:rsid w:val="003970EC"/>
    <w:rsid w:val="00397403"/>
    <w:rsid w:val="00397B55"/>
    <w:rsid w:val="003A0B59"/>
    <w:rsid w:val="003A16AB"/>
    <w:rsid w:val="003A1D9C"/>
    <w:rsid w:val="003A2188"/>
    <w:rsid w:val="003A3ABF"/>
    <w:rsid w:val="003A3F63"/>
    <w:rsid w:val="003A4375"/>
    <w:rsid w:val="003A6174"/>
    <w:rsid w:val="003B229E"/>
    <w:rsid w:val="003B2859"/>
    <w:rsid w:val="003B2FAD"/>
    <w:rsid w:val="003B35A3"/>
    <w:rsid w:val="003B43ED"/>
    <w:rsid w:val="003B4841"/>
    <w:rsid w:val="003B7A36"/>
    <w:rsid w:val="003B7DB1"/>
    <w:rsid w:val="003B7DCA"/>
    <w:rsid w:val="003C0ACB"/>
    <w:rsid w:val="003C3B6C"/>
    <w:rsid w:val="003C3DC2"/>
    <w:rsid w:val="003C3DEF"/>
    <w:rsid w:val="003C4638"/>
    <w:rsid w:val="003D251F"/>
    <w:rsid w:val="003D39D5"/>
    <w:rsid w:val="003D47A1"/>
    <w:rsid w:val="003D54AC"/>
    <w:rsid w:val="003D5B81"/>
    <w:rsid w:val="003D713F"/>
    <w:rsid w:val="003D7D7E"/>
    <w:rsid w:val="003E059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1463"/>
    <w:rsid w:val="00412C6E"/>
    <w:rsid w:val="00413346"/>
    <w:rsid w:val="00413E1F"/>
    <w:rsid w:val="004164E3"/>
    <w:rsid w:val="004179E2"/>
    <w:rsid w:val="00422958"/>
    <w:rsid w:val="00422AA2"/>
    <w:rsid w:val="004230D6"/>
    <w:rsid w:val="00423637"/>
    <w:rsid w:val="0042431D"/>
    <w:rsid w:val="004243C6"/>
    <w:rsid w:val="00424720"/>
    <w:rsid w:val="0042732A"/>
    <w:rsid w:val="00427614"/>
    <w:rsid w:val="004332B3"/>
    <w:rsid w:val="00433D2F"/>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7C2"/>
    <w:rsid w:val="004569DE"/>
    <w:rsid w:val="00456A36"/>
    <w:rsid w:val="00456CD8"/>
    <w:rsid w:val="004617E4"/>
    <w:rsid w:val="004624B6"/>
    <w:rsid w:val="0046372A"/>
    <w:rsid w:val="00463CBC"/>
    <w:rsid w:val="00464F5F"/>
    <w:rsid w:val="00471D97"/>
    <w:rsid w:val="00472790"/>
    <w:rsid w:val="00472AF8"/>
    <w:rsid w:val="004746DF"/>
    <w:rsid w:val="00480C70"/>
    <w:rsid w:val="00481554"/>
    <w:rsid w:val="00482389"/>
    <w:rsid w:val="0048322B"/>
    <w:rsid w:val="00483C63"/>
    <w:rsid w:val="00483E15"/>
    <w:rsid w:val="0048707C"/>
    <w:rsid w:val="00487499"/>
    <w:rsid w:val="00487981"/>
    <w:rsid w:val="00487AA7"/>
    <w:rsid w:val="00492088"/>
    <w:rsid w:val="00495707"/>
    <w:rsid w:val="00497F6C"/>
    <w:rsid w:val="004A24F5"/>
    <w:rsid w:val="004A5E9A"/>
    <w:rsid w:val="004B11E9"/>
    <w:rsid w:val="004B20D4"/>
    <w:rsid w:val="004B2925"/>
    <w:rsid w:val="004B368B"/>
    <w:rsid w:val="004B3A22"/>
    <w:rsid w:val="004B45B6"/>
    <w:rsid w:val="004B6579"/>
    <w:rsid w:val="004B6B81"/>
    <w:rsid w:val="004C0577"/>
    <w:rsid w:val="004C15E5"/>
    <w:rsid w:val="004C33A4"/>
    <w:rsid w:val="004C4251"/>
    <w:rsid w:val="004C5B9C"/>
    <w:rsid w:val="004C6D3B"/>
    <w:rsid w:val="004C6F0A"/>
    <w:rsid w:val="004D0BC0"/>
    <w:rsid w:val="004D1560"/>
    <w:rsid w:val="004D1C98"/>
    <w:rsid w:val="004D1CDC"/>
    <w:rsid w:val="004D5BFD"/>
    <w:rsid w:val="004D5EAB"/>
    <w:rsid w:val="004D7FAD"/>
    <w:rsid w:val="004E00EA"/>
    <w:rsid w:val="004E035A"/>
    <w:rsid w:val="004E2359"/>
    <w:rsid w:val="004E40BB"/>
    <w:rsid w:val="004E4261"/>
    <w:rsid w:val="004E53CE"/>
    <w:rsid w:val="004E5D84"/>
    <w:rsid w:val="004E6BB4"/>
    <w:rsid w:val="004E7EF4"/>
    <w:rsid w:val="004F08B0"/>
    <w:rsid w:val="004F1575"/>
    <w:rsid w:val="004F1D2A"/>
    <w:rsid w:val="004F2668"/>
    <w:rsid w:val="004F3296"/>
    <w:rsid w:val="004F3916"/>
    <w:rsid w:val="004F4411"/>
    <w:rsid w:val="004F5B29"/>
    <w:rsid w:val="004F796D"/>
    <w:rsid w:val="00500FA1"/>
    <w:rsid w:val="00501DD2"/>
    <w:rsid w:val="00502600"/>
    <w:rsid w:val="0050307B"/>
    <w:rsid w:val="00507612"/>
    <w:rsid w:val="00512CB5"/>
    <w:rsid w:val="00513DD4"/>
    <w:rsid w:val="00515464"/>
    <w:rsid w:val="005168F7"/>
    <w:rsid w:val="00516CB9"/>
    <w:rsid w:val="00521ACC"/>
    <w:rsid w:val="00521E5C"/>
    <w:rsid w:val="0052235F"/>
    <w:rsid w:val="00525457"/>
    <w:rsid w:val="005259BB"/>
    <w:rsid w:val="00525FDE"/>
    <w:rsid w:val="0053073A"/>
    <w:rsid w:val="0053329A"/>
    <w:rsid w:val="00533FF1"/>
    <w:rsid w:val="005349FF"/>
    <w:rsid w:val="005351D9"/>
    <w:rsid w:val="00535E9E"/>
    <w:rsid w:val="005425E5"/>
    <w:rsid w:val="00543341"/>
    <w:rsid w:val="005438E0"/>
    <w:rsid w:val="005459F9"/>
    <w:rsid w:val="0055230F"/>
    <w:rsid w:val="00552538"/>
    <w:rsid w:val="0055570E"/>
    <w:rsid w:val="00556EF0"/>
    <w:rsid w:val="005571A4"/>
    <w:rsid w:val="00557715"/>
    <w:rsid w:val="00557EB6"/>
    <w:rsid w:val="00561E4F"/>
    <w:rsid w:val="00563C91"/>
    <w:rsid w:val="005660A1"/>
    <w:rsid w:val="00566D2E"/>
    <w:rsid w:val="005731CE"/>
    <w:rsid w:val="00576BD7"/>
    <w:rsid w:val="00580482"/>
    <w:rsid w:val="00583538"/>
    <w:rsid w:val="00583D11"/>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AB5"/>
    <w:rsid w:val="00597117"/>
    <w:rsid w:val="005A2C8E"/>
    <w:rsid w:val="005A2D5F"/>
    <w:rsid w:val="005A3279"/>
    <w:rsid w:val="005A5A7E"/>
    <w:rsid w:val="005A6038"/>
    <w:rsid w:val="005A70A4"/>
    <w:rsid w:val="005B0202"/>
    <w:rsid w:val="005B287F"/>
    <w:rsid w:val="005B32C1"/>
    <w:rsid w:val="005B3DB4"/>
    <w:rsid w:val="005B44A1"/>
    <w:rsid w:val="005B4DD0"/>
    <w:rsid w:val="005B5CD5"/>
    <w:rsid w:val="005C0BF6"/>
    <w:rsid w:val="005C19E2"/>
    <w:rsid w:val="005C1ED0"/>
    <w:rsid w:val="005C3256"/>
    <w:rsid w:val="005C6016"/>
    <w:rsid w:val="005C6137"/>
    <w:rsid w:val="005C663A"/>
    <w:rsid w:val="005C7737"/>
    <w:rsid w:val="005C7A92"/>
    <w:rsid w:val="005C7EAB"/>
    <w:rsid w:val="005D119F"/>
    <w:rsid w:val="005D1F92"/>
    <w:rsid w:val="005D29CA"/>
    <w:rsid w:val="005D2A70"/>
    <w:rsid w:val="005D4322"/>
    <w:rsid w:val="005D5534"/>
    <w:rsid w:val="005D5EC3"/>
    <w:rsid w:val="005E09EE"/>
    <w:rsid w:val="005E0F8E"/>
    <w:rsid w:val="005E3608"/>
    <w:rsid w:val="005E38CA"/>
    <w:rsid w:val="005F0521"/>
    <w:rsid w:val="005F24F6"/>
    <w:rsid w:val="005F3778"/>
    <w:rsid w:val="005F379E"/>
    <w:rsid w:val="005F4498"/>
    <w:rsid w:val="005F5BB6"/>
    <w:rsid w:val="005F5D43"/>
    <w:rsid w:val="00600196"/>
    <w:rsid w:val="00600846"/>
    <w:rsid w:val="00604F84"/>
    <w:rsid w:val="00606A22"/>
    <w:rsid w:val="00611877"/>
    <w:rsid w:val="00612432"/>
    <w:rsid w:val="00614C77"/>
    <w:rsid w:val="0061513F"/>
    <w:rsid w:val="0061601D"/>
    <w:rsid w:val="00621487"/>
    <w:rsid w:val="00622226"/>
    <w:rsid w:val="006228C3"/>
    <w:rsid w:val="00623BFD"/>
    <w:rsid w:val="006242EB"/>
    <w:rsid w:val="00624FBD"/>
    <w:rsid w:val="0062516D"/>
    <w:rsid w:val="006258A3"/>
    <w:rsid w:val="0062630E"/>
    <w:rsid w:val="00631F4E"/>
    <w:rsid w:val="0063461F"/>
    <w:rsid w:val="00634C19"/>
    <w:rsid w:val="00634D0E"/>
    <w:rsid w:val="006355B6"/>
    <w:rsid w:val="006373B6"/>
    <w:rsid w:val="00642863"/>
    <w:rsid w:val="006456BA"/>
    <w:rsid w:val="006459D3"/>
    <w:rsid w:val="006464E5"/>
    <w:rsid w:val="006469BB"/>
    <w:rsid w:val="00650FB3"/>
    <w:rsid w:val="006537F7"/>
    <w:rsid w:val="00654DA7"/>
    <w:rsid w:val="00660490"/>
    <w:rsid w:val="00661C47"/>
    <w:rsid w:val="00663B32"/>
    <w:rsid w:val="00666403"/>
    <w:rsid w:val="006676D6"/>
    <w:rsid w:val="00667C60"/>
    <w:rsid w:val="006707B5"/>
    <w:rsid w:val="00671253"/>
    <w:rsid w:val="00673B1A"/>
    <w:rsid w:val="00675AFF"/>
    <w:rsid w:val="006765F4"/>
    <w:rsid w:val="00677C8B"/>
    <w:rsid w:val="006831D7"/>
    <w:rsid w:val="006856DC"/>
    <w:rsid w:val="0068612B"/>
    <w:rsid w:val="006869C7"/>
    <w:rsid w:val="006872F3"/>
    <w:rsid w:val="00687874"/>
    <w:rsid w:val="00687D06"/>
    <w:rsid w:val="0069287C"/>
    <w:rsid w:val="00693031"/>
    <w:rsid w:val="0069556E"/>
    <w:rsid w:val="00697C12"/>
    <w:rsid w:val="006A1BC4"/>
    <w:rsid w:val="006A24EC"/>
    <w:rsid w:val="006A3625"/>
    <w:rsid w:val="006A3E7B"/>
    <w:rsid w:val="006A4587"/>
    <w:rsid w:val="006A6D12"/>
    <w:rsid w:val="006B08FF"/>
    <w:rsid w:val="006B0EF7"/>
    <w:rsid w:val="006B46B1"/>
    <w:rsid w:val="006B4AEB"/>
    <w:rsid w:val="006B6175"/>
    <w:rsid w:val="006B6FF5"/>
    <w:rsid w:val="006C1E6E"/>
    <w:rsid w:val="006C1ED8"/>
    <w:rsid w:val="006C279A"/>
    <w:rsid w:val="006C42FB"/>
    <w:rsid w:val="006C49B7"/>
    <w:rsid w:val="006C4D2E"/>
    <w:rsid w:val="006C52E8"/>
    <w:rsid w:val="006D0A8B"/>
    <w:rsid w:val="006D1B17"/>
    <w:rsid w:val="006D2079"/>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529"/>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1117"/>
    <w:rsid w:val="0072349B"/>
    <w:rsid w:val="00723F53"/>
    <w:rsid w:val="00725839"/>
    <w:rsid w:val="00725896"/>
    <w:rsid w:val="007300AB"/>
    <w:rsid w:val="00730120"/>
    <w:rsid w:val="00730AF2"/>
    <w:rsid w:val="00730E28"/>
    <w:rsid w:val="00732A93"/>
    <w:rsid w:val="00732DA2"/>
    <w:rsid w:val="00735DF9"/>
    <w:rsid w:val="007360C4"/>
    <w:rsid w:val="007404D3"/>
    <w:rsid w:val="0074484A"/>
    <w:rsid w:val="007455F0"/>
    <w:rsid w:val="00746496"/>
    <w:rsid w:val="0075127E"/>
    <w:rsid w:val="00752A5F"/>
    <w:rsid w:val="007564F6"/>
    <w:rsid w:val="00766931"/>
    <w:rsid w:val="00766A60"/>
    <w:rsid w:val="00773369"/>
    <w:rsid w:val="007761CC"/>
    <w:rsid w:val="00780C30"/>
    <w:rsid w:val="00783F90"/>
    <w:rsid w:val="00787AF7"/>
    <w:rsid w:val="00790253"/>
    <w:rsid w:val="007915B3"/>
    <w:rsid w:val="00791CC7"/>
    <w:rsid w:val="00792B64"/>
    <w:rsid w:val="0079300D"/>
    <w:rsid w:val="0079433C"/>
    <w:rsid w:val="007A0B00"/>
    <w:rsid w:val="007A0B24"/>
    <w:rsid w:val="007A0DD9"/>
    <w:rsid w:val="007A25FA"/>
    <w:rsid w:val="007A2C31"/>
    <w:rsid w:val="007A40B5"/>
    <w:rsid w:val="007A4432"/>
    <w:rsid w:val="007A533C"/>
    <w:rsid w:val="007A6358"/>
    <w:rsid w:val="007A71CC"/>
    <w:rsid w:val="007A7498"/>
    <w:rsid w:val="007B0E53"/>
    <w:rsid w:val="007B20BB"/>
    <w:rsid w:val="007B5680"/>
    <w:rsid w:val="007B65ED"/>
    <w:rsid w:val="007C0E3A"/>
    <w:rsid w:val="007C0EDD"/>
    <w:rsid w:val="007C42E7"/>
    <w:rsid w:val="007D0629"/>
    <w:rsid w:val="007D2DF4"/>
    <w:rsid w:val="007D4677"/>
    <w:rsid w:val="007D5227"/>
    <w:rsid w:val="007D6C68"/>
    <w:rsid w:val="007E0A98"/>
    <w:rsid w:val="007E15A6"/>
    <w:rsid w:val="007E1FFF"/>
    <w:rsid w:val="007E28D9"/>
    <w:rsid w:val="007E30B9"/>
    <w:rsid w:val="007E7EB1"/>
    <w:rsid w:val="007F4E75"/>
    <w:rsid w:val="007F596F"/>
    <w:rsid w:val="008020CB"/>
    <w:rsid w:val="008056AA"/>
    <w:rsid w:val="00805787"/>
    <w:rsid w:val="00806898"/>
    <w:rsid w:val="008102D6"/>
    <w:rsid w:val="008105DE"/>
    <w:rsid w:val="0081223D"/>
    <w:rsid w:val="00813D6C"/>
    <w:rsid w:val="00814953"/>
    <w:rsid w:val="008201C7"/>
    <w:rsid w:val="00820DC1"/>
    <w:rsid w:val="00821AE0"/>
    <w:rsid w:val="008253D1"/>
    <w:rsid w:val="00827B05"/>
    <w:rsid w:val="00827B8E"/>
    <w:rsid w:val="00830A8C"/>
    <w:rsid w:val="00830B92"/>
    <w:rsid w:val="00830E64"/>
    <w:rsid w:val="0083132F"/>
    <w:rsid w:val="00831CCB"/>
    <w:rsid w:val="008320BD"/>
    <w:rsid w:val="00832F6C"/>
    <w:rsid w:val="00833173"/>
    <w:rsid w:val="00833B1E"/>
    <w:rsid w:val="00835C1B"/>
    <w:rsid w:val="008426AD"/>
    <w:rsid w:val="00844E2B"/>
    <w:rsid w:val="00844E99"/>
    <w:rsid w:val="00846956"/>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16A7"/>
    <w:rsid w:val="008831F3"/>
    <w:rsid w:val="00883F2E"/>
    <w:rsid w:val="008850F2"/>
    <w:rsid w:val="00885C31"/>
    <w:rsid w:val="008864BC"/>
    <w:rsid w:val="00887A8D"/>
    <w:rsid w:val="008905EB"/>
    <w:rsid w:val="00891650"/>
    <w:rsid w:val="0089171A"/>
    <w:rsid w:val="0089315F"/>
    <w:rsid w:val="008972F9"/>
    <w:rsid w:val="00897EAC"/>
    <w:rsid w:val="008A2AB1"/>
    <w:rsid w:val="008A327F"/>
    <w:rsid w:val="008A35BC"/>
    <w:rsid w:val="008A4917"/>
    <w:rsid w:val="008A6785"/>
    <w:rsid w:val="008A6B8F"/>
    <w:rsid w:val="008A7D3D"/>
    <w:rsid w:val="008B1339"/>
    <w:rsid w:val="008B7910"/>
    <w:rsid w:val="008B7AFF"/>
    <w:rsid w:val="008C06E1"/>
    <w:rsid w:val="008C0867"/>
    <w:rsid w:val="008C0D86"/>
    <w:rsid w:val="008C1EAB"/>
    <w:rsid w:val="008C4AC8"/>
    <w:rsid w:val="008C4B46"/>
    <w:rsid w:val="008C4D42"/>
    <w:rsid w:val="008C4EA2"/>
    <w:rsid w:val="008C5B19"/>
    <w:rsid w:val="008C6AA3"/>
    <w:rsid w:val="008C6B54"/>
    <w:rsid w:val="008C72A7"/>
    <w:rsid w:val="008C7D1A"/>
    <w:rsid w:val="008D138F"/>
    <w:rsid w:val="008D165D"/>
    <w:rsid w:val="008D2CFD"/>
    <w:rsid w:val="008D3456"/>
    <w:rsid w:val="008D55DD"/>
    <w:rsid w:val="008D5F85"/>
    <w:rsid w:val="008D6D60"/>
    <w:rsid w:val="008D7544"/>
    <w:rsid w:val="008D7D54"/>
    <w:rsid w:val="008E2692"/>
    <w:rsid w:val="008E4363"/>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0AC"/>
    <w:rsid w:val="0090218A"/>
    <w:rsid w:val="009024E0"/>
    <w:rsid w:val="00902AD5"/>
    <w:rsid w:val="009037EE"/>
    <w:rsid w:val="00911F40"/>
    <w:rsid w:val="009128A6"/>
    <w:rsid w:val="009130D6"/>
    <w:rsid w:val="00914B8B"/>
    <w:rsid w:val="00916B3E"/>
    <w:rsid w:val="00920B7E"/>
    <w:rsid w:val="00921655"/>
    <w:rsid w:val="009216DB"/>
    <w:rsid w:val="0092270B"/>
    <w:rsid w:val="00923BA5"/>
    <w:rsid w:val="009241A1"/>
    <w:rsid w:val="00924223"/>
    <w:rsid w:val="0092439F"/>
    <w:rsid w:val="00927F95"/>
    <w:rsid w:val="0093208A"/>
    <w:rsid w:val="00932382"/>
    <w:rsid w:val="00932559"/>
    <w:rsid w:val="009368DE"/>
    <w:rsid w:val="00940651"/>
    <w:rsid w:val="00940B59"/>
    <w:rsid w:val="009420E2"/>
    <w:rsid w:val="00942B4A"/>
    <w:rsid w:val="0094320E"/>
    <w:rsid w:val="0094438F"/>
    <w:rsid w:val="00944FD9"/>
    <w:rsid w:val="00946676"/>
    <w:rsid w:val="00946849"/>
    <w:rsid w:val="00950DAE"/>
    <w:rsid w:val="00951D48"/>
    <w:rsid w:val="00952009"/>
    <w:rsid w:val="00953D7B"/>
    <w:rsid w:val="00954F33"/>
    <w:rsid w:val="009576A8"/>
    <w:rsid w:val="009576AA"/>
    <w:rsid w:val="00960A0C"/>
    <w:rsid w:val="00960FEA"/>
    <w:rsid w:val="009615D3"/>
    <w:rsid w:val="00963E2F"/>
    <w:rsid w:val="00964438"/>
    <w:rsid w:val="0096654A"/>
    <w:rsid w:val="00967BA7"/>
    <w:rsid w:val="00967EE4"/>
    <w:rsid w:val="009721A5"/>
    <w:rsid w:val="00972960"/>
    <w:rsid w:val="00972CEA"/>
    <w:rsid w:val="0097426B"/>
    <w:rsid w:val="00977367"/>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96"/>
    <w:rsid w:val="009B6CCC"/>
    <w:rsid w:val="009C096D"/>
    <w:rsid w:val="009C2CBE"/>
    <w:rsid w:val="009C46BC"/>
    <w:rsid w:val="009C52BD"/>
    <w:rsid w:val="009C725D"/>
    <w:rsid w:val="009D0445"/>
    <w:rsid w:val="009D0E91"/>
    <w:rsid w:val="009D2953"/>
    <w:rsid w:val="009D38DE"/>
    <w:rsid w:val="009D6B09"/>
    <w:rsid w:val="009E07E9"/>
    <w:rsid w:val="009E0A45"/>
    <w:rsid w:val="009E12DE"/>
    <w:rsid w:val="009E22A9"/>
    <w:rsid w:val="009E74AA"/>
    <w:rsid w:val="009F0C3B"/>
    <w:rsid w:val="009F0CA2"/>
    <w:rsid w:val="009F18CB"/>
    <w:rsid w:val="009F1CD8"/>
    <w:rsid w:val="009F2BC9"/>
    <w:rsid w:val="009F6AFD"/>
    <w:rsid w:val="009F78DB"/>
    <w:rsid w:val="00A01D6C"/>
    <w:rsid w:val="00A01DDC"/>
    <w:rsid w:val="00A03009"/>
    <w:rsid w:val="00A042C3"/>
    <w:rsid w:val="00A04A62"/>
    <w:rsid w:val="00A054D0"/>
    <w:rsid w:val="00A05B7E"/>
    <w:rsid w:val="00A1094E"/>
    <w:rsid w:val="00A119AB"/>
    <w:rsid w:val="00A12149"/>
    <w:rsid w:val="00A121FA"/>
    <w:rsid w:val="00A129D4"/>
    <w:rsid w:val="00A12A69"/>
    <w:rsid w:val="00A1331E"/>
    <w:rsid w:val="00A13D72"/>
    <w:rsid w:val="00A142BB"/>
    <w:rsid w:val="00A14710"/>
    <w:rsid w:val="00A14FC8"/>
    <w:rsid w:val="00A15116"/>
    <w:rsid w:val="00A16367"/>
    <w:rsid w:val="00A17546"/>
    <w:rsid w:val="00A21E51"/>
    <w:rsid w:val="00A21F38"/>
    <w:rsid w:val="00A222EC"/>
    <w:rsid w:val="00A22D51"/>
    <w:rsid w:val="00A22DB4"/>
    <w:rsid w:val="00A24C68"/>
    <w:rsid w:val="00A25A9D"/>
    <w:rsid w:val="00A263B5"/>
    <w:rsid w:val="00A26A2F"/>
    <w:rsid w:val="00A30DC2"/>
    <w:rsid w:val="00A30ECA"/>
    <w:rsid w:val="00A31A43"/>
    <w:rsid w:val="00A32202"/>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125A"/>
    <w:rsid w:val="00A916BB"/>
    <w:rsid w:val="00A92851"/>
    <w:rsid w:val="00A92F28"/>
    <w:rsid w:val="00A93C20"/>
    <w:rsid w:val="00A94797"/>
    <w:rsid w:val="00A94BD7"/>
    <w:rsid w:val="00A94C10"/>
    <w:rsid w:val="00AA0984"/>
    <w:rsid w:val="00AA1B83"/>
    <w:rsid w:val="00AA1D88"/>
    <w:rsid w:val="00AA2AB1"/>
    <w:rsid w:val="00AA2AD0"/>
    <w:rsid w:val="00AA3314"/>
    <w:rsid w:val="00AA3DFD"/>
    <w:rsid w:val="00AA5827"/>
    <w:rsid w:val="00AA6272"/>
    <w:rsid w:val="00AB2161"/>
    <w:rsid w:val="00AB3C92"/>
    <w:rsid w:val="00AB53E8"/>
    <w:rsid w:val="00AB6C3C"/>
    <w:rsid w:val="00AB719F"/>
    <w:rsid w:val="00AC1EEB"/>
    <w:rsid w:val="00AC278F"/>
    <w:rsid w:val="00AC2AE8"/>
    <w:rsid w:val="00AC3753"/>
    <w:rsid w:val="00AC5E50"/>
    <w:rsid w:val="00AD0167"/>
    <w:rsid w:val="00AD2DE3"/>
    <w:rsid w:val="00AD496B"/>
    <w:rsid w:val="00AD79ED"/>
    <w:rsid w:val="00AD7A1C"/>
    <w:rsid w:val="00AE1464"/>
    <w:rsid w:val="00AE25E1"/>
    <w:rsid w:val="00AE416B"/>
    <w:rsid w:val="00AE42CC"/>
    <w:rsid w:val="00AE502F"/>
    <w:rsid w:val="00AE5F71"/>
    <w:rsid w:val="00AF00E0"/>
    <w:rsid w:val="00AF42F9"/>
    <w:rsid w:val="00AF62DC"/>
    <w:rsid w:val="00AF66B8"/>
    <w:rsid w:val="00AF7BA7"/>
    <w:rsid w:val="00B01EAD"/>
    <w:rsid w:val="00B04472"/>
    <w:rsid w:val="00B06408"/>
    <w:rsid w:val="00B10761"/>
    <w:rsid w:val="00B113A2"/>
    <w:rsid w:val="00B11B5F"/>
    <w:rsid w:val="00B11EDD"/>
    <w:rsid w:val="00B13158"/>
    <w:rsid w:val="00B152F4"/>
    <w:rsid w:val="00B16E4A"/>
    <w:rsid w:val="00B212DF"/>
    <w:rsid w:val="00B21FBF"/>
    <w:rsid w:val="00B24803"/>
    <w:rsid w:val="00B2781B"/>
    <w:rsid w:val="00B27EC9"/>
    <w:rsid w:val="00B31391"/>
    <w:rsid w:val="00B319C1"/>
    <w:rsid w:val="00B31B93"/>
    <w:rsid w:val="00B32151"/>
    <w:rsid w:val="00B32628"/>
    <w:rsid w:val="00B36847"/>
    <w:rsid w:val="00B36DD2"/>
    <w:rsid w:val="00B40DE8"/>
    <w:rsid w:val="00B41852"/>
    <w:rsid w:val="00B47E6C"/>
    <w:rsid w:val="00B500D9"/>
    <w:rsid w:val="00B501BA"/>
    <w:rsid w:val="00B50DB7"/>
    <w:rsid w:val="00B51006"/>
    <w:rsid w:val="00B52D2B"/>
    <w:rsid w:val="00B5391C"/>
    <w:rsid w:val="00B54665"/>
    <w:rsid w:val="00B5588B"/>
    <w:rsid w:val="00B55F42"/>
    <w:rsid w:val="00B57BB5"/>
    <w:rsid w:val="00B60094"/>
    <w:rsid w:val="00B60333"/>
    <w:rsid w:val="00B62E61"/>
    <w:rsid w:val="00B63865"/>
    <w:rsid w:val="00B65512"/>
    <w:rsid w:val="00B65BE1"/>
    <w:rsid w:val="00B65C5F"/>
    <w:rsid w:val="00B66959"/>
    <w:rsid w:val="00B70CDB"/>
    <w:rsid w:val="00B73088"/>
    <w:rsid w:val="00B7380E"/>
    <w:rsid w:val="00B77B4F"/>
    <w:rsid w:val="00B77F0A"/>
    <w:rsid w:val="00B81AE9"/>
    <w:rsid w:val="00B81EE2"/>
    <w:rsid w:val="00B82022"/>
    <w:rsid w:val="00B82E00"/>
    <w:rsid w:val="00B82F91"/>
    <w:rsid w:val="00B85A53"/>
    <w:rsid w:val="00B86C0A"/>
    <w:rsid w:val="00B86E25"/>
    <w:rsid w:val="00B9110D"/>
    <w:rsid w:val="00B913BA"/>
    <w:rsid w:val="00B92230"/>
    <w:rsid w:val="00B97BD1"/>
    <w:rsid w:val="00BA1242"/>
    <w:rsid w:val="00BA1EDA"/>
    <w:rsid w:val="00BA20E6"/>
    <w:rsid w:val="00BA5357"/>
    <w:rsid w:val="00BB0255"/>
    <w:rsid w:val="00BB1BDC"/>
    <w:rsid w:val="00BB2135"/>
    <w:rsid w:val="00BB3E9F"/>
    <w:rsid w:val="00BB5D91"/>
    <w:rsid w:val="00BB5EF6"/>
    <w:rsid w:val="00BB6CBF"/>
    <w:rsid w:val="00BB7F20"/>
    <w:rsid w:val="00BC2862"/>
    <w:rsid w:val="00BC2DFE"/>
    <w:rsid w:val="00BC61CA"/>
    <w:rsid w:val="00BC7746"/>
    <w:rsid w:val="00BD00D3"/>
    <w:rsid w:val="00BD0FCA"/>
    <w:rsid w:val="00BD5169"/>
    <w:rsid w:val="00BD547C"/>
    <w:rsid w:val="00BD5925"/>
    <w:rsid w:val="00BE6838"/>
    <w:rsid w:val="00BF1CC0"/>
    <w:rsid w:val="00BF3EC6"/>
    <w:rsid w:val="00BF42AC"/>
    <w:rsid w:val="00BF6945"/>
    <w:rsid w:val="00BF6FF1"/>
    <w:rsid w:val="00BF7C22"/>
    <w:rsid w:val="00C00B79"/>
    <w:rsid w:val="00C00D95"/>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9F2"/>
    <w:rsid w:val="00C30DD8"/>
    <w:rsid w:val="00C31063"/>
    <w:rsid w:val="00C31074"/>
    <w:rsid w:val="00C31D95"/>
    <w:rsid w:val="00C325FB"/>
    <w:rsid w:val="00C366D7"/>
    <w:rsid w:val="00C366E0"/>
    <w:rsid w:val="00C3739C"/>
    <w:rsid w:val="00C37DE6"/>
    <w:rsid w:val="00C401F5"/>
    <w:rsid w:val="00C4125A"/>
    <w:rsid w:val="00C4179A"/>
    <w:rsid w:val="00C43729"/>
    <w:rsid w:val="00C4497F"/>
    <w:rsid w:val="00C44994"/>
    <w:rsid w:val="00C45B40"/>
    <w:rsid w:val="00C50D16"/>
    <w:rsid w:val="00C51A2F"/>
    <w:rsid w:val="00C53D51"/>
    <w:rsid w:val="00C549B8"/>
    <w:rsid w:val="00C552FD"/>
    <w:rsid w:val="00C570A4"/>
    <w:rsid w:val="00C5747D"/>
    <w:rsid w:val="00C602BB"/>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50E"/>
    <w:rsid w:val="00C905F0"/>
    <w:rsid w:val="00C9225A"/>
    <w:rsid w:val="00C947E5"/>
    <w:rsid w:val="00C94FE0"/>
    <w:rsid w:val="00C957B7"/>
    <w:rsid w:val="00C96013"/>
    <w:rsid w:val="00C9607B"/>
    <w:rsid w:val="00C96494"/>
    <w:rsid w:val="00C96913"/>
    <w:rsid w:val="00C97A83"/>
    <w:rsid w:val="00C97C11"/>
    <w:rsid w:val="00CA0CEC"/>
    <w:rsid w:val="00CA5242"/>
    <w:rsid w:val="00CA54E3"/>
    <w:rsid w:val="00CA70B3"/>
    <w:rsid w:val="00CB059C"/>
    <w:rsid w:val="00CB06FB"/>
    <w:rsid w:val="00CB2486"/>
    <w:rsid w:val="00CB340B"/>
    <w:rsid w:val="00CB6610"/>
    <w:rsid w:val="00CC15B8"/>
    <w:rsid w:val="00CC2495"/>
    <w:rsid w:val="00CC47EF"/>
    <w:rsid w:val="00CC4BD0"/>
    <w:rsid w:val="00CC589B"/>
    <w:rsid w:val="00CC6725"/>
    <w:rsid w:val="00CC6B9A"/>
    <w:rsid w:val="00CD2DE9"/>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4FBE"/>
    <w:rsid w:val="00CE5C9F"/>
    <w:rsid w:val="00CE63EC"/>
    <w:rsid w:val="00CE64EE"/>
    <w:rsid w:val="00CF0942"/>
    <w:rsid w:val="00CF1409"/>
    <w:rsid w:val="00CF1415"/>
    <w:rsid w:val="00CF359F"/>
    <w:rsid w:val="00CF560B"/>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679"/>
    <w:rsid w:val="00D347E5"/>
    <w:rsid w:val="00D409FC"/>
    <w:rsid w:val="00D40AEA"/>
    <w:rsid w:val="00D42243"/>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4CCE"/>
    <w:rsid w:val="00D659B1"/>
    <w:rsid w:val="00D659F1"/>
    <w:rsid w:val="00D6644D"/>
    <w:rsid w:val="00D6698F"/>
    <w:rsid w:val="00D66D7D"/>
    <w:rsid w:val="00D673CB"/>
    <w:rsid w:val="00D7176D"/>
    <w:rsid w:val="00D7414B"/>
    <w:rsid w:val="00D767DE"/>
    <w:rsid w:val="00D76AFE"/>
    <w:rsid w:val="00D77ECB"/>
    <w:rsid w:val="00D80F12"/>
    <w:rsid w:val="00D850A7"/>
    <w:rsid w:val="00D86503"/>
    <w:rsid w:val="00D86722"/>
    <w:rsid w:val="00D86C62"/>
    <w:rsid w:val="00D9005E"/>
    <w:rsid w:val="00D91914"/>
    <w:rsid w:val="00D91F74"/>
    <w:rsid w:val="00D92304"/>
    <w:rsid w:val="00D95AEA"/>
    <w:rsid w:val="00DA0787"/>
    <w:rsid w:val="00DA39E3"/>
    <w:rsid w:val="00DA493C"/>
    <w:rsid w:val="00DB0333"/>
    <w:rsid w:val="00DB0DBA"/>
    <w:rsid w:val="00DB1A20"/>
    <w:rsid w:val="00DB23C8"/>
    <w:rsid w:val="00DB2832"/>
    <w:rsid w:val="00DB4737"/>
    <w:rsid w:val="00DB59C4"/>
    <w:rsid w:val="00DB683C"/>
    <w:rsid w:val="00DC47C4"/>
    <w:rsid w:val="00DD0390"/>
    <w:rsid w:val="00DD19BD"/>
    <w:rsid w:val="00DD3E11"/>
    <w:rsid w:val="00DD42F2"/>
    <w:rsid w:val="00DD44B7"/>
    <w:rsid w:val="00DD49B1"/>
    <w:rsid w:val="00DD5195"/>
    <w:rsid w:val="00DD6F3B"/>
    <w:rsid w:val="00DE263A"/>
    <w:rsid w:val="00DE28AE"/>
    <w:rsid w:val="00DE3066"/>
    <w:rsid w:val="00DE399E"/>
    <w:rsid w:val="00DE4558"/>
    <w:rsid w:val="00DE4733"/>
    <w:rsid w:val="00DE6BB5"/>
    <w:rsid w:val="00DE7AF6"/>
    <w:rsid w:val="00DF0F65"/>
    <w:rsid w:val="00DF192B"/>
    <w:rsid w:val="00DF42DF"/>
    <w:rsid w:val="00DF4D38"/>
    <w:rsid w:val="00DF5CEF"/>
    <w:rsid w:val="00DF632F"/>
    <w:rsid w:val="00E00A47"/>
    <w:rsid w:val="00E02F6B"/>
    <w:rsid w:val="00E034C4"/>
    <w:rsid w:val="00E06755"/>
    <w:rsid w:val="00E072AE"/>
    <w:rsid w:val="00E106E3"/>
    <w:rsid w:val="00E127C7"/>
    <w:rsid w:val="00E12A9E"/>
    <w:rsid w:val="00E142F3"/>
    <w:rsid w:val="00E14E63"/>
    <w:rsid w:val="00E154F5"/>
    <w:rsid w:val="00E156E8"/>
    <w:rsid w:val="00E15778"/>
    <w:rsid w:val="00E16666"/>
    <w:rsid w:val="00E16AEB"/>
    <w:rsid w:val="00E17CBE"/>
    <w:rsid w:val="00E2206C"/>
    <w:rsid w:val="00E249B5"/>
    <w:rsid w:val="00E2692C"/>
    <w:rsid w:val="00E27D4E"/>
    <w:rsid w:val="00E27EF3"/>
    <w:rsid w:val="00E30AC3"/>
    <w:rsid w:val="00E326FF"/>
    <w:rsid w:val="00E34F60"/>
    <w:rsid w:val="00E351D2"/>
    <w:rsid w:val="00E3579A"/>
    <w:rsid w:val="00E35B11"/>
    <w:rsid w:val="00E36A19"/>
    <w:rsid w:val="00E36C33"/>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6523"/>
    <w:rsid w:val="00E76BDB"/>
    <w:rsid w:val="00E773BE"/>
    <w:rsid w:val="00E7782E"/>
    <w:rsid w:val="00E77EB3"/>
    <w:rsid w:val="00E842F2"/>
    <w:rsid w:val="00E9162A"/>
    <w:rsid w:val="00E9223C"/>
    <w:rsid w:val="00E93FB7"/>
    <w:rsid w:val="00E9712A"/>
    <w:rsid w:val="00E97E16"/>
    <w:rsid w:val="00EA0FCE"/>
    <w:rsid w:val="00EA1115"/>
    <w:rsid w:val="00EA22B2"/>
    <w:rsid w:val="00EA4942"/>
    <w:rsid w:val="00EA4B21"/>
    <w:rsid w:val="00EA5891"/>
    <w:rsid w:val="00EB01DD"/>
    <w:rsid w:val="00EB527F"/>
    <w:rsid w:val="00EB5460"/>
    <w:rsid w:val="00EB558A"/>
    <w:rsid w:val="00EB5F4F"/>
    <w:rsid w:val="00EB715A"/>
    <w:rsid w:val="00EC1495"/>
    <w:rsid w:val="00EC16D6"/>
    <w:rsid w:val="00EC39E0"/>
    <w:rsid w:val="00EC4E1A"/>
    <w:rsid w:val="00EC5571"/>
    <w:rsid w:val="00EC569A"/>
    <w:rsid w:val="00ED04A4"/>
    <w:rsid w:val="00ED1345"/>
    <w:rsid w:val="00ED36C4"/>
    <w:rsid w:val="00ED40AF"/>
    <w:rsid w:val="00ED67AB"/>
    <w:rsid w:val="00EE2321"/>
    <w:rsid w:val="00EE2931"/>
    <w:rsid w:val="00EE4EE4"/>
    <w:rsid w:val="00EE6D73"/>
    <w:rsid w:val="00EE778A"/>
    <w:rsid w:val="00EF0522"/>
    <w:rsid w:val="00EF094C"/>
    <w:rsid w:val="00EF0A0D"/>
    <w:rsid w:val="00EF18E7"/>
    <w:rsid w:val="00EF1C42"/>
    <w:rsid w:val="00EF618A"/>
    <w:rsid w:val="00EF708B"/>
    <w:rsid w:val="00F044A8"/>
    <w:rsid w:val="00F07950"/>
    <w:rsid w:val="00F108E9"/>
    <w:rsid w:val="00F10C87"/>
    <w:rsid w:val="00F115C3"/>
    <w:rsid w:val="00F11BA8"/>
    <w:rsid w:val="00F129FE"/>
    <w:rsid w:val="00F133DA"/>
    <w:rsid w:val="00F13E16"/>
    <w:rsid w:val="00F13F7B"/>
    <w:rsid w:val="00F14410"/>
    <w:rsid w:val="00F15A00"/>
    <w:rsid w:val="00F17C5C"/>
    <w:rsid w:val="00F17FE6"/>
    <w:rsid w:val="00F22ECA"/>
    <w:rsid w:val="00F237CA"/>
    <w:rsid w:val="00F2729A"/>
    <w:rsid w:val="00F323D8"/>
    <w:rsid w:val="00F32B26"/>
    <w:rsid w:val="00F334B5"/>
    <w:rsid w:val="00F33E4F"/>
    <w:rsid w:val="00F34A9C"/>
    <w:rsid w:val="00F408FF"/>
    <w:rsid w:val="00F41902"/>
    <w:rsid w:val="00F42CE4"/>
    <w:rsid w:val="00F42E6E"/>
    <w:rsid w:val="00F450E2"/>
    <w:rsid w:val="00F45751"/>
    <w:rsid w:val="00F46544"/>
    <w:rsid w:val="00F46F27"/>
    <w:rsid w:val="00F52D76"/>
    <w:rsid w:val="00F531E4"/>
    <w:rsid w:val="00F53234"/>
    <w:rsid w:val="00F55A2C"/>
    <w:rsid w:val="00F60F0A"/>
    <w:rsid w:val="00F64D94"/>
    <w:rsid w:val="00F65914"/>
    <w:rsid w:val="00F65E3F"/>
    <w:rsid w:val="00F663F6"/>
    <w:rsid w:val="00F67929"/>
    <w:rsid w:val="00F70570"/>
    <w:rsid w:val="00F7250E"/>
    <w:rsid w:val="00F7489A"/>
    <w:rsid w:val="00F74BC6"/>
    <w:rsid w:val="00F74DB0"/>
    <w:rsid w:val="00F75059"/>
    <w:rsid w:val="00F751C7"/>
    <w:rsid w:val="00F75808"/>
    <w:rsid w:val="00F76AF4"/>
    <w:rsid w:val="00F7732C"/>
    <w:rsid w:val="00F778F3"/>
    <w:rsid w:val="00F803F3"/>
    <w:rsid w:val="00F81084"/>
    <w:rsid w:val="00F81152"/>
    <w:rsid w:val="00F81282"/>
    <w:rsid w:val="00F83F55"/>
    <w:rsid w:val="00F875C4"/>
    <w:rsid w:val="00F905B2"/>
    <w:rsid w:val="00F90B61"/>
    <w:rsid w:val="00F91825"/>
    <w:rsid w:val="00F935E0"/>
    <w:rsid w:val="00F949DB"/>
    <w:rsid w:val="00F94D9C"/>
    <w:rsid w:val="00F94DFA"/>
    <w:rsid w:val="00F96F2F"/>
    <w:rsid w:val="00FA0F54"/>
    <w:rsid w:val="00FA192B"/>
    <w:rsid w:val="00FA1D86"/>
    <w:rsid w:val="00FA29B4"/>
    <w:rsid w:val="00FA3035"/>
    <w:rsid w:val="00FA328F"/>
    <w:rsid w:val="00FA3E8E"/>
    <w:rsid w:val="00FB198A"/>
    <w:rsid w:val="00FB1D6E"/>
    <w:rsid w:val="00FB276C"/>
    <w:rsid w:val="00FB58CD"/>
    <w:rsid w:val="00FB5E56"/>
    <w:rsid w:val="00FB7A4C"/>
    <w:rsid w:val="00FC2134"/>
    <w:rsid w:val="00FC24DC"/>
    <w:rsid w:val="00FC2775"/>
    <w:rsid w:val="00FC44DF"/>
    <w:rsid w:val="00FC4A5A"/>
    <w:rsid w:val="00FD0743"/>
    <w:rsid w:val="00FD1C58"/>
    <w:rsid w:val="00FD38D7"/>
    <w:rsid w:val="00FD4A04"/>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2859AC1C-973E-47D6-8048-E206FE15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6344">
      <w:bodyDiv w:val="1"/>
      <w:marLeft w:val="0"/>
      <w:marRight w:val="0"/>
      <w:marTop w:val="0"/>
      <w:marBottom w:val="0"/>
      <w:divBdr>
        <w:top w:val="none" w:sz="0" w:space="0" w:color="auto"/>
        <w:left w:val="none" w:sz="0" w:space="0" w:color="auto"/>
        <w:bottom w:val="none" w:sz="0" w:space="0" w:color="auto"/>
        <w:right w:val="none" w:sz="0" w:space="0" w:color="auto"/>
      </w:divBdr>
      <w:divsChild>
        <w:div w:id="2013143449">
          <w:marLeft w:val="0"/>
          <w:marRight w:val="0"/>
          <w:marTop w:val="0"/>
          <w:marBottom w:val="150"/>
          <w:divBdr>
            <w:top w:val="none" w:sz="0" w:space="0" w:color="auto"/>
            <w:left w:val="none" w:sz="0" w:space="0" w:color="auto"/>
            <w:bottom w:val="none" w:sz="0" w:space="0" w:color="auto"/>
            <w:right w:val="none" w:sz="0" w:space="0" w:color="auto"/>
          </w:divBdr>
        </w:div>
      </w:divsChild>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0671890">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san.rupnik@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3381A9F37B4C03B69166A5D0A0F9CE"/>
        <w:category>
          <w:name w:val="Splošno"/>
          <w:gallery w:val="placeholder"/>
        </w:category>
        <w:types>
          <w:type w:val="bbPlcHdr"/>
        </w:types>
        <w:behaviors>
          <w:behavior w:val="content"/>
        </w:behaviors>
        <w:guid w:val="{5640BF48-0134-442A-8D14-6E8077925085}"/>
      </w:docPartPr>
      <w:docPartBody>
        <w:p w:rsidR="00BB1CD4" w:rsidRDefault="00C8282E" w:rsidP="00C8282E">
          <w:pPr>
            <w:pStyle w:val="E93381A9F37B4C03B69166A5D0A0F9CE2"/>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BF56EA65B4EE46D1A3269EE659E1A9E7"/>
        <w:category>
          <w:name w:val="Splošno"/>
          <w:gallery w:val="placeholder"/>
        </w:category>
        <w:types>
          <w:type w:val="bbPlcHdr"/>
        </w:types>
        <w:behaviors>
          <w:behavior w:val="content"/>
        </w:behaviors>
        <w:guid w:val="{E3F9BB14-586F-43FF-B207-38660412A45E}"/>
      </w:docPartPr>
      <w:docPartBody>
        <w:p w:rsidR="00BB1CD4" w:rsidRDefault="00C8282E" w:rsidP="00C8282E">
          <w:pPr>
            <w:pStyle w:val="BF56EA65B4EE46D1A3269EE659E1A9E72"/>
          </w:pPr>
          <w:r>
            <w:rPr>
              <w:rStyle w:val="Besedilooznabemesta"/>
            </w:rPr>
            <w:t>Vpišite podatek</w:t>
          </w:r>
        </w:p>
      </w:docPartBody>
    </w:docPart>
    <w:docPart>
      <w:docPartPr>
        <w:name w:val="60FBD749DEDA49F9927C048B2ED34C23"/>
        <w:category>
          <w:name w:val="Splošno"/>
          <w:gallery w:val="placeholder"/>
        </w:category>
        <w:types>
          <w:type w:val="bbPlcHdr"/>
        </w:types>
        <w:behaviors>
          <w:behavior w:val="content"/>
        </w:behaviors>
        <w:guid w:val="{D7C5058C-CF7D-45FA-867F-5FAAA5D81A64}"/>
      </w:docPartPr>
      <w:docPartBody>
        <w:p w:rsidR="00BB1CD4" w:rsidRDefault="00C8282E" w:rsidP="00C8282E">
          <w:pPr>
            <w:pStyle w:val="60FBD749DEDA49F9927C048B2ED34C232"/>
          </w:pPr>
          <w:r>
            <w:rPr>
              <w:rStyle w:val="Besedilooznabemesta"/>
            </w:rPr>
            <w:t>Vpišite podatek</w:t>
          </w:r>
        </w:p>
      </w:docPartBody>
    </w:docPart>
    <w:docPart>
      <w:docPartPr>
        <w:name w:val="4F087427E2874D0A9CED8FC944092099"/>
        <w:category>
          <w:name w:val="Splošno"/>
          <w:gallery w:val="placeholder"/>
        </w:category>
        <w:types>
          <w:type w:val="bbPlcHdr"/>
        </w:types>
        <w:behaviors>
          <w:behavior w:val="content"/>
        </w:behaviors>
        <w:guid w:val="{9F97CA2D-F106-4A5A-9575-BB5F0BE02312}"/>
      </w:docPartPr>
      <w:docPartBody>
        <w:p w:rsidR="00BB1CD4" w:rsidRDefault="00C8282E" w:rsidP="00C8282E">
          <w:pPr>
            <w:pStyle w:val="4F087427E2874D0A9CED8FC9440920992"/>
          </w:pPr>
          <w:r>
            <w:rPr>
              <w:rStyle w:val="Besedilooznabemesta"/>
            </w:rPr>
            <w:t>Vpišite podatek</w:t>
          </w:r>
        </w:p>
      </w:docPartBody>
    </w:docPart>
    <w:docPart>
      <w:docPartPr>
        <w:name w:val="F24F0325914548F980E10350F3B0B9E3"/>
        <w:category>
          <w:name w:val="Splošno"/>
          <w:gallery w:val="placeholder"/>
        </w:category>
        <w:types>
          <w:type w:val="bbPlcHdr"/>
        </w:types>
        <w:behaviors>
          <w:behavior w:val="content"/>
        </w:behaviors>
        <w:guid w:val="{F04BAB61-0783-4234-A657-C5ADD81440B8}"/>
      </w:docPartPr>
      <w:docPartBody>
        <w:p w:rsidR="00BB1CD4" w:rsidRDefault="00C8282E" w:rsidP="00C8282E">
          <w:pPr>
            <w:pStyle w:val="F24F0325914548F980E10350F3B0B9E32"/>
          </w:pPr>
          <w:r>
            <w:rPr>
              <w:rStyle w:val="Besedilooznabemesta"/>
            </w:rPr>
            <w:t>Vpišite podatek</w:t>
          </w:r>
        </w:p>
      </w:docPartBody>
    </w:docPart>
    <w:docPart>
      <w:docPartPr>
        <w:name w:val="BA2186DAA244420B91F8414E14319203"/>
        <w:category>
          <w:name w:val="Splošno"/>
          <w:gallery w:val="placeholder"/>
        </w:category>
        <w:types>
          <w:type w:val="bbPlcHdr"/>
        </w:types>
        <w:behaviors>
          <w:behavior w:val="content"/>
        </w:behaviors>
        <w:guid w:val="{02969A0E-7472-440A-A9D2-9985AC7BED92}"/>
      </w:docPartPr>
      <w:docPartBody>
        <w:p w:rsidR="00BB1CD4" w:rsidRDefault="00C8282E" w:rsidP="00C8282E">
          <w:pPr>
            <w:pStyle w:val="BA2186DAA244420B91F8414E143192032"/>
          </w:pPr>
          <w:r>
            <w:rPr>
              <w:rStyle w:val="Besedilooznabemesta"/>
            </w:rPr>
            <w:t>Vpišite podatek</w:t>
          </w:r>
        </w:p>
      </w:docPartBody>
    </w:docPart>
    <w:docPart>
      <w:docPartPr>
        <w:name w:val="6B888429017A4C50B416E4BF865923AA"/>
        <w:category>
          <w:name w:val="Splošno"/>
          <w:gallery w:val="placeholder"/>
        </w:category>
        <w:types>
          <w:type w:val="bbPlcHdr"/>
        </w:types>
        <w:behaviors>
          <w:behavior w:val="content"/>
        </w:behaviors>
        <w:guid w:val="{F03B414F-070C-475B-B41D-3ABF01B4C3E2}"/>
      </w:docPartPr>
      <w:docPartBody>
        <w:p w:rsidR="00BB1CD4" w:rsidRDefault="00C8282E" w:rsidP="00C8282E">
          <w:pPr>
            <w:pStyle w:val="6B888429017A4C50B416E4BF865923AA2"/>
          </w:pPr>
          <w:r>
            <w:rPr>
              <w:rStyle w:val="Besedilooznabemesta"/>
            </w:rPr>
            <w:t>Vpišite ime in priimek</w:t>
          </w:r>
        </w:p>
      </w:docPartBody>
    </w:docPart>
    <w:docPart>
      <w:docPartPr>
        <w:name w:val="D4AB2AB92E3648E193E9C4758993A9C3"/>
        <w:category>
          <w:name w:val="Splošno"/>
          <w:gallery w:val="placeholder"/>
        </w:category>
        <w:types>
          <w:type w:val="bbPlcHdr"/>
        </w:types>
        <w:behaviors>
          <w:behavior w:val="content"/>
        </w:behaviors>
        <w:guid w:val="{C59DBCBE-A288-4C91-9CF1-79B70A67FF44}"/>
      </w:docPartPr>
      <w:docPartBody>
        <w:p w:rsidR="00BB1CD4" w:rsidRDefault="00C8282E" w:rsidP="00C8282E">
          <w:pPr>
            <w:pStyle w:val="D4AB2AB92E3648E193E9C4758993A9C32"/>
          </w:pPr>
          <w:r>
            <w:rPr>
              <w:rStyle w:val="Besedilooznabemesta"/>
            </w:rPr>
            <w:t>Vpišite ime in priimek</w:t>
          </w:r>
        </w:p>
      </w:docPartBody>
    </w:docPart>
    <w:docPart>
      <w:docPartPr>
        <w:name w:val="470E680B6F7E48A08E4DB30439D448B1"/>
        <w:category>
          <w:name w:val="Splošno"/>
          <w:gallery w:val="placeholder"/>
        </w:category>
        <w:types>
          <w:type w:val="bbPlcHdr"/>
        </w:types>
        <w:behaviors>
          <w:behavior w:val="content"/>
        </w:behaviors>
        <w:guid w:val="{D2EEAABC-E4CD-45F2-AA52-E89B6E8B77C4}"/>
      </w:docPartPr>
      <w:docPartBody>
        <w:p w:rsidR="00BB1CD4" w:rsidRDefault="00C8282E" w:rsidP="00C8282E">
          <w:pPr>
            <w:pStyle w:val="470E680B6F7E48A08E4DB30439D448B12"/>
          </w:pPr>
          <w:r>
            <w:rPr>
              <w:rStyle w:val="Besedilooznabemesta"/>
            </w:rPr>
            <w:t>Vpišite ime in priimek</w:t>
          </w:r>
        </w:p>
      </w:docPartBody>
    </w:docPart>
    <w:docPart>
      <w:docPartPr>
        <w:name w:val="C62C36D8C0664C76BC114DDCE9564A9D"/>
        <w:category>
          <w:name w:val="Splošno"/>
          <w:gallery w:val="placeholder"/>
        </w:category>
        <w:types>
          <w:type w:val="bbPlcHdr"/>
        </w:types>
        <w:behaviors>
          <w:behavior w:val="content"/>
        </w:behaviors>
        <w:guid w:val="{658521D1-B7BE-4D99-B7AC-5E79CD03ABC1}"/>
      </w:docPartPr>
      <w:docPartBody>
        <w:p w:rsidR="00BB1CD4" w:rsidRDefault="00C8282E" w:rsidP="00C8282E">
          <w:pPr>
            <w:pStyle w:val="C62C36D8C0664C76BC114DDCE9564A9D2"/>
          </w:pPr>
          <w:r>
            <w:rPr>
              <w:rStyle w:val="Besedilooznabemesta"/>
            </w:rPr>
            <w:t>Vpišite ime in priimek</w:t>
          </w:r>
        </w:p>
      </w:docPartBody>
    </w:docPart>
    <w:docPart>
      <w:docPartPr>
        <w:name w:val="A5565CF10152461F8D8E88735D568F07"/>
        <w:category>
          <w:name w:val="Splošno"/>
          <w:gallery w:val="placeholder"/>
        </w:category>
        <w:types>
          <w:type w:val="bbPlcHdr"/>
        </w:types>
        <w:behaviors>
          <w:behavior w:val="content"/>
        </w:behaviors>
        <w:guid w:val="{7B5E0922-95A7-4CC0-B6F2-74B7ABDA40FA}"/>
      </w:docPartPr>
      <w:docPartBody>
        <w:p w:rsidR="00BB1CD4" w:rsidRDefault="00C8282E" w:rsidP="00C8282E">
          <w:pPr>
            <w:pStyle w:val="A5565CF10152461F8D8E88735D568F072"/>
          </w:pPr>
          <w:r>
            <w:rPr>
              <w:rStyle w:val="Besedilooznabemesta"/>
            </w:rPr>
            <w:t>Vpišite e-naslov in tel. št. skrbnika pogodbe</w:t>
          </w:r>
        </w:p>
      </w:docPartBody>
    </w:docPart>
    <w:docPart>
      <w:docPartPr>
        <w:name w:val="7B33622DCFC34F6BBFDF6F3D3F14770D"/>
        <w:category>
          <w:name w:val="Splošno"/>
          <w:gallery w:val="placeholder"/>
        </w:category>
        <w:types>
          <w:type w:val="bbPlcHdr"/>
        </w:types>
        <w:behaviors>
          <w:behavior w:val="content"/>
        </w:behaviors>
        <w:guid w:val="{A6479B9F-2537-4511-909E-1ACE19EE25A8}"/>
      </w:docPartPr>
      <w:docPartBody>
        <w:p w:rsidR="00BB1CD4" w:rsidRDefault="00C8282E" w:rsidP="00C8282E">
          <w:pPr>
            <w:pStyle w:val="7B33622DCFC34F6BBFDF6F3D3F14770D2"/>
          </w:pPr>
          <w:r>
            <w:rPr>
              <w:rStyle w:val="Besedilooznabemesta"/>
            </w:rPr>
            <w:t>Vpišite ime in priimek</w:t>
          </w:r>
        </w:p>
      </w:docPartBody>
    </w:docPart>
    <w:docPart>
      <w:docPartPr>
        <w:name w:val="FA992F0E7E1E4C35ABE60DB96B1C41B1"/>
        <w:category>
          <w:name w:val="Splošno"/>
          <w:gallery w:val="placeholder"/>
        </w:category>
        <w:types>
          <w:type w:val="bbPlcHdr"/>
        </w:types>
        <w:behaviors>
          <w:behavior w:val="content"/>
        </w:behaviors>
        <w:guid w:val="{7AD0BB53-6A18-4ACD-8CCD-3A478730D72D}"/>
      </w:docPartPr>
      <w:docPartBody>
        <w:p w:rsidR="00BB1CD4" w:rsidRDefault="00C8282E" w:rsidP="00C8282E">
          <w:pPr>
            <w:pStyle w:val="FA992F0E7E1E4C35ABE60DB96B1C41B12"/>
          </w:pPr>
          <w:r>
            <w:rPr>
              <w:rStyle w:val="Besedilooznabemesta"/>
            </w:rPr>
            <w:t>Vpišite podatek</w:t>
          </w:r>
        </w:p>
      </w:docPartBody>
    </w:docPart>
    <w:docPart>
      <w:docPartPr>
        <w:name w:val="535FDDA1179E44689BEB8E132B9070F6"/>
        <w:category>
          <w:name w:val="Splošno"/>
          <w:gallery w:val="placeholder"/>
        </w:category>
        <w:types>
          <w:type w:val="bbPlcHdr"/>
        </w:types>
        <w:behaviors>
          <w:behavior w:val="content"/>
        </w:behaviors>
        <w:guid w:val="{E7D64070-29E2-45D2-847B-68E828084590}"/>
      </w:docPartPr>
      <w:docPartBody>
        <w:p w:rsidR="00BB1CD4" w:rsidRDefault="00C8282E" w:rsidP="00C8282E">
          <w:pPr>
            <w:pStyle w:val="535FDDA1179E44689BEB8E132B9070F62"/>
          </w:pPr>
          <w:r>
            <w:rPr>
              <w:rStyle w:val="Besedilooznabemesta"/>
            </w:rPr>
            <w:t>Vpišite podatek</w:t>
          </w:r>
        </w:p>
      </w:docPartBody>
    </w:docPart>
    <w:docPart>
      <w:docPartPr>
        <w:name w:val="8E4516B37D244504B2D4D181299EC98C"/>
        <w:category>
          <w:name w:val="Splošno"/>
          <w:gallery w:val="placeholder"/>
        </w:category>
        <w:types>
          <w:type w:val="bbPlcHdr"/>
        </w:types>
        <w:behaviors>
          <w:behavior w:val="content"/>
        </w:behaviors>
        <w:guid w:val="{95F3673E-1087-4139-9F38-5373B480D623}"/>
      </w:docPartPr>
      <w:docPartBody>
        <w:p w:rsidR="00BB1CD4" w:rsidRDefault="00C8282E" w:rsidP="00C8282E">
          <w:pPr>
            <w:pStyle w:val="8E4516B37D244504B2D4D181299EC98C2"/>
          </w:pPr>
          <w:r>
            <w:rPr>
              <w:rStyle w:val="Besedilooznabemesta"/>
            </w:rPr>
            <w:t>Vpišite ime kraja</w:t>
          </w:r>
        </w:p>
      </w:docPartBody>
    </w:docPart>
    <w:docPart>
      <w:docPartPr>
        <w:name w:val="DC26084B0A5C49A58D9D38BFF5D70D3B"/>
        <w:category>
          <w:name w:val="Splošno"/>
          <w:gallery w:val="placeholder"/>
        </w:category>
        <w:types>
          <w:type w:val="bbPlcHdr"/>
        </w:types>
        <w:behaviors>
          <w:behavior w:val="content"/>
        </w:behaviors>
        <w:guid w:val="{46ED5AAD-CB18-430C-B4C8-87E37D36B1C9}"/>
      </w:docPartPr>
      <w:docPartBody>
        <w:p w:rsidR="00BB1CD4" w:rsidRDefault="00C8282E" w:rsidP="00C8282E">
          <w:pPr>
            <w:pStyle w:val="DC26084B0A5C49A58D9D38BFF5D70D3B2"/>
          </w:pPr>
          <w:r>
            <w:rPr>
              <w:rStyle w:val="Besedilooznabemesta"/>
            </w:rPr>
            <w:t>Izberite</w:t>
          </w:r>
          <w:r w:rsidRPr="001B2352">
            <w:rPr>
              <w:rStyle w:val="Besedilooznabemesta"/>
            </w:rPr>
            <w:t xml:space="preserve"> datum</w:t>
          </w:r>
        </w:p>
      </w:docPartBody>
    </w:docPart>
    <w:docPart>
      <w:docPartPr>
        <w:name w:val="9DE2C7011B2C460E8F76C40DE29CCF91"/>
        <w:category>
          <w:name w:val="Splošno"/>
          <w:gallery w:val="placeholder"/>
        </w:category>
        <w:types>
          <w:type w:val="bbPlcHdr"/>
        </w:types>
        <w:behaviors>
          <w:behavior w:val="content"/>
        </w:behaviors>
        <w:guid w:val="{0C5D1386-D11A-4F61-9DA3-222D87255804}"/>
      </w:docPartPr>
      <w:docPartBody>
        <w:p w:rsidR="00BB1CD4" w:rsidRDefault="00C8282E" w:rsidP="00C8282E">
          <w:pPr>
            <w:pStyle w:val="9DE2C7011B2C460E8F76C40DE29CCF912"/>
          </w:pPr>
          <w:r>
            <w:rPr>
              <w:rStyle w:val="Besedilooznabemesta"/>
            </w:rPr>
            <w:t>Vpišite podatek</w:t>
          </w:r>
        </w:p>
      </w:docPartBody>
    </w:docPart>
    <w:docPart>
      <w:docPartPr>
        <w:name w:val="5B7BBE93A1AE4E8E9F3B3920025206DC"/>
        <w:category>
          <w:name w:val="Splošno"/>
          <w:gallery w:val="placeholder"/>
        </w:category>
        <w:types>
          <w:type w:val="bbPlcHdr"/>
        </w:types>
        <w:behaviors>
          <w:behavior w:val="content"/>
        </w:behaviors>
        <w:guid w:val="{28C72B65-F6CE-405A-B454-FD812D20CB6F}"/>
      </w:docPartPr>
      <w:docPartBody>
        <w:p w:rsidR="00BB1CD4" w:rsidRDefault="00C8282E" w:rsidP="00C8282E">
          <w:pPr>
            <w:pStyle w:val="5B7BBE93A1AE4E8E9F3B3920025206DC2"/>
          </w:pPr>
          <w:r>
            <w:rPr>
              <w:rStyle w:val="Besedilooznabemesta"/>
            </w:rPr>
            <w:t>Vpišite podatek</w:t>
          </w:r>
        </w:p>
      </w:docPartBody>
    </w:docPart>
    <w:docPart>
      <w:docPartPr>
        <w:name w:val="D31FA2E7D429453B92B3BBBC5DC907A0"/>
        <w:category>
          <w:name w:val="Splošno"/>
          <w:gallery w:val="placeholder"/>
        </w:category>
        <w:types>
          <w:type w:val="bbPlcHdr"/>
        </w:types>
        <w:behaviors>
          <w:behavior w:val="content"/>
        </w:behaviors>
        <w:guid w:val="{C0979813-4376-4F61-8F7F-534A4C06D269}"/>
      </w:docPartPr>
      <w:docPartBody>
        <w:p w:rsidR="00BB1CD4" w:rsidRDefault="00C8282E" w:rsidP="00C8282E">
          <w:pPr>
            <w:pStyle w:val="D31FA2E7D429453B92B3BBBC5DC907A02"/>
          </w:pPr>
          <w:r>
            <w:rPr>
              <w:rStyle w:val="Besedilooznabemesta"/>
            </w:rPr>
            <w:t>Vpišite podatek</w:t>
          </w:r>
        </w:p>
      </w:docPartBody>
    </w:docPart>
    <w:docPart>
      <w:docPartPr>
        <w:name w:val="FED6BBADDBF8438AB1B90BBCD6FD0BFE"/>
        <w:category>
          <w:name w:val="Splošno"/>
          <w:gallery w:val="placeholder"/>
        </w:category>
        <w:types>
          <w:type w:val="bbPlcHdr"/>
        </w:types>
        <w:behaviors>
          <w:behavior w:val="content"/>
        </w:behaviors>
        <w:guid w:val="{FC8D99F3-58A4-46E4-95CB-DF9A26CFCDAA}"/>
      </w:docPartPr>
      <w:docPartBody>
        <w:p w:rsidR="00BB1CD4" w:rsidRDefault="00C8282E" w:rsidP="00C8282E">
          <w:pPr>
            <w:pStyle w:val="FED6BBADDBF8438AB1B90BBCD6FD0BFE2"/>
          </w:pPr>
          <w:r>
            <w:rPr>
              <w:rStyle w:val="Besedilooznabemesta"/>
            </w:rPr>
            <w:t>Vpišite podatek</w:t>
          </w:r>
        </w:p>
      </w:docPartBody>
    </w:docPart>
    <w:docPart>
      <w:docPartPr>
        <w:name w:val="517D4DA489A44DBCA9E869279F1F7440"/>
        <w:category>
          <w:name w:val="Splošno"/>
          <w:gallery w:val="placeholder"/>
        </w:category>
        <w:types>
          <w:type w:val="bbPlcHdr"/>
        </w:types>
        <w:behaviors>
          <w:behavior w:val="content"/>
        </w:behaviors>
        <w:guid w:val="{666E3196-8E07-4940-BDE4-E706283985C7}"/>
      </w:docPartPr>
      <w:docPartBody>
        <w:p w:rsidR="00BB1CD4" w:rsidRDefault="00C8282E" w:rsidP="00C8282E">
          <w:pPr>
            <w:pStyle w:val="517D4DA489A44DBCA9E869279F1F74402"/>
          </w:pPr>
          <w:r>
            <w:rPr>
              <w:rStyle w:val="Besedilooznabemesta"/>
            </w:rPr>
            <w:t>Vpišite ime kraja</w:t>
          </w:r>
        </w:p>
      </w:docPartBody>
    </w:docPart>
    <w:docPart>
      <w:docPartPr>
        <w:name w:val="9FD447357E89490D87861F6B28C59070"/>
        <w:category>
          <w:name w:val="Splošno"/>
          <w:gallery w:val="placeholder"/>
        </w:category>
        <w:types>
          <w:type w:val="bbPlcHdr"/>
        </w:types>
        <w:behaviors>
          <w:behavior w:val="content"/>
        </w:behaviors>
        <w:guid w:val="{79946A7E-14DA-4035-9989-E232D3728355}"/>
      </w:docPartPr>
      <w:docPartBody>
        <w:p w:rsidR="00BB1CD4" w:rsidRDefault="00C8282E" w:rsidP="00C8282E">
          <w:pPr>
            <w:pStyle w:val="9FD447357E89490D87861F6B28C590702"/>
          </w:pPr>
          <w:r>
            <w:rPr>
              <w:rStyle w:val="Besedilooznabemesta"/>
            </w:rPr>
            <w:t>Izberite</w:t>
          </w:r>
          <w:r w:rsidRPr="001B2352">
            <w:rPr>
              <w:rStyle w:val="Besedilooznabemesta"/>
            </w:rPr>
            <w:t xml:space="preserve"> datum</w:t>
          </w:r>
        </w:p>
      </w:docPartBody>
    </w:docPart>
    <w:docPart>
      <w:docPartPr>
        <w:name w:val="DefaultPlaceholder_-1854013437"/>
        <w:category>
          <w:name w:val="Splošno"/>
          <w:gallery w:val="placeholder"/>
        </w:category>
        <w:types>
          <w:type w:val="bbPlcHdr"/>
        </w:types>
        <w:behaviors>
          <w:behavior w:val="content"/>
        </w:behaviors>
        <w:guid w:val="{2D53A831-481E-4D27-9B96-30CDEAAC7D75}"/>
      </w:docPartPr>
      <w:docPartBody>
        <w:p w:rsidR="00000000" w:rsidRDefault="00C8282E">
          <w:r w:rsidRPr="00124C27">
            <w:rPr>
              <w:rStyle w:val="Besedilooznabemesta"/>
            </w:rPr>
            <w:t>Kliknite ali tapnite tukaj, če želite vnesti datum.</w:t>
          </w:r>
        </w:p>
      </w:docPartBody>
    </w:docPart>
    <w:docPart>
      <w:docPartPr>
        <w:name w:val="2F69A0EAC65040209C2AAB669586B2B9"/>
        <w:category>
          <w:name w:val="Splošno"/>
          <w:gallery w:val="placeholder"/>
        </w:category>
        <w:types>
          <w:type w:val="bbPlcHdr"/>
        </w:types>
        <w:behaviors>
          <w:behavior w:val="content"/>
        </w:behaviors>
        <w:guid w:val="{00E56ADD-B77E-417B-9EFF-1D392106E461}"/>
      </w:docPartPr>
      <w:docPartBody>
        <w:p w:rsidR="00000000" w:rsidRDefault="00C8282E" w:rsidP="00C8282E">
          <w:pPr>
            <w:pStyle w:val="2F69A0EAC65040209C2AAB669586B2B9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9CF8481A5C1842ACA8614B001E38E021"/>
        <w:category>
          <w:name w:val="Splošno"/>
          <w:gallery w:val="placeholder"/>
        </w:category>
        <w:types>
          <w:type w:val="bbPlcHdr"/>
        </w:types>
        <w:behaviors>
          <w:behavior w:val="content"/>
        </w:behaviors>
        <w:guid w:val="{47828627-7574-4F4F-9BEA-0A484351DD7C}"/>
      </w:docPartPr>
      <w:docPartBody>
        <w:p w:rsidR="00000000" w:rsidRDefault="00C8282E" w:rsidP="00C8282E">
          <w:pPr>
            <w:pStyle w:val="9CF8481A5C1842ACA8614B001E38E021"/>
          </w:pPr>
          <w:r w:rsidRPr="00124C27">
            <w:rPr>
              <w:rStyle w:val="Besedilooznabemesta"/>
            </w:rPr>
            <w:t>Izberite element.</w:t>
          </w:r>
        </w:p>
      </w:docPartBody>
    </w:docPart>
    <w:docPart>
      <w:docPartPr>
        <w:name w:val="6419DF1CDB504AC5982AFD1349BFF244"/>
        <w:category>
          <w:name w:val="Splošno"/>
          <w:gallery w:val="placeholder"/>
        </w:category>
        <w:types>
          <w:type w:val="bbPlcHdr"/>
        </w:types>
        <w:behaviors>
          <w:behavior w:val="content"/>
        </w:behaviors>
        <w:guid w:val="{06216A48-5582-4F1E-BE07-262118F29FAA}"/>
      </w:docPartPr>
      <w:docPartBody>
        <w:p w:rsidR="00000000" w:rsidRDefault="00C8282E" w:rsidP="00C8282E">
          <w:pPr>
            <w:pStyle w:val="6419DF1CDB504AC5982AFD1349BFF24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256D1EB80B38450DB413BDDF78D1C347"/>
        <w:category>
          <w:name w:val="Splošno"/>
          <w:gallery w:val="placeholder"/>
        </w:category>
        <w:types>
          <w:type w:val="bbPlcHdr"/>
        </w:types>
        <w:behaviors>
          <w:behavior w:val="content"/>
        </w:behaviors>
        <w:guid w:val="{61809872-574E-4186-8092-F7FB94D4D7DB}"/>
      </w:docPartPr>
      <w:docPartBody>
        <w:p w:rsidR="00000000" w:rsidRDefault="00C8282E" w:rsidP="00C8282E">
          <w:pPr>
            <w:pStyle w:val="256D1EB80B38450DB413BDDF78D1C347"/>
          </w:pPr>
          <w:r w:rsidRPr="00065FE3">
            <w:rPr>
              <w:rStyle w:val="Besedilooznabemesta"/>
              <w:rFonts w:cstheme="minorHAnsi"/>
            </w:rPr>
            <w:t>Vpišite besedilo.</w:t>
          </w:r>
        </w:p>
      </w:docPartBody>
    </w:docPart>
    <w:docPart>
      <w:docPartPr>
        <w:name w:val="56C2FC18FDD348538E3A0A0E5CF72D4E"/>
        <w:category>
          <w:name w:val="Splošno"/>
          <w:gallery w:val="placeholder"/>
        </w:category>
        <w:types>
          <w:type w:val="bbPlcHdr"/>
        </w:types>
        <w:behaviors>
          <w:behavior w:val="content"/>
        </w:behaviors>
        <w:guid w:val="{F6123B87-0C46-47E2-8C64-261B080E341D}"/>
      </w:docPartPr>
      <w:docPartBody>
        <w:p w:rsidR="00000000" w:rsidRDefault="00C8282E" w:rsidP="00C8282E">
          <w:pPr>
            <w:pStyle w:val="56C2FC18FDD348538E3A0A0E5CF72D4E"/>
          </w:pPr>
          <w:r w:rsidRPr="00065FE3">
            <w:rPr>
              <w:rStyle w:val="Besedilooznabemesta"/>
              <w:rFonts w:cstheme="minorHAnsi"/>
            </w:rPr>
            <w:t>Vpišite besedilo.</w:t>
          </w:r>
        </w:p>
      </w:docPartBody>
    </w:docPart>
    <w:docPart>
      <w:docPartPr>
        <w:name w:val="AD5EDED6291D4C64ADA1C7209BED54EA"/>
        <w:category>
          <w:name w:val="Splošno"/>
          <w:gallery w:val="placeholder"/>
        </w:category>
        <w:types>
          <w:type w:val="bbPlcHdr"/>
        </w:types>
        <w:behaviors>
          <w:behavior w:val="content"/>
        </w:behaviors>
        <w:guid w:val="{02151635-4666-4E76-8546-83B1C252092B}"/>
      </w:docPartPr>
      <w:docPartBody>
        <w:p w:rsidR="00000000" w:rsidRDefault="00C8282E" w:rsidP="00C8282E">
          <w:pPr>
            <w:pStyle w:val="AD5EDED6291D4C64ADA1C7209BED54EA"/>
          </w:pPr>
          <w:r w:rsidRPr="00065FE3">
            <w:rPr>
              <w:rStyle w:val="Besedilooznabemesta"/>
              <w:rFonts w:cstheme="minorHAnsi"/>
            </w:rPr>
            <w:t>Vpišite besedilo.</w:t>
          </w:r>
        </w:p>
      </w:docPartBody>
    </w:docPart>
    <w:docPart>
      <w:docPartPr>
        <w:name w:val="E4810AABE11D49C3A5EAD04378684CE3"/>
        <w:category>
          <w:name w:val="Splošno"/>
          <w:gallery w:val="placeholder"/>
        </w:category>
        <w:types>
          <w:type w:val="bbPlcHdr"/>
        </w:types>
        <w:behaviors>
          <w:behavior w:val="content"/>
        </w:behaviors>
        <w:guid w:val="{1183404C-4A34-4D7A-8503-62DE3DE3B0E3}"/>
      </w:docPartPr>
      <w:docPartBody>
        <w:p w:rsidR="00000000" w:rsidRDefault="00C8282E" w:rsidP="00C8282E">
          <w:pPr>
            <w:pStyle w:val="E4810AABE11D49C3A5EAD04378684CE3"/>
          </w:pPr>
          <w:r w:rsidRPr="00065FE3">
            <w:rPr>
              <w:rStyle w:val="Besedilooznabemesta"/>
              <w:rFonts w:cstheme="minorHAnsi"/>
            </w:rPr>
            <w:t>Vpišite besedilo.</w:t>
          </w:r>
        </w:p>
      </w:docPartBody>
    </w:docPart>
    <w:docPart>
      <w:docPartPr>
        <w:name w:val="4B7123AFBD7D4EFC9E1645AB8BD5E7D1"/>
        <w:category>
          <w:name w:val="Splošno"/>
          <w:gallery w:val="placeholder"/>
        </w:category>
        <w:types>
          <w:type w:val="bbPlcHdr"/>
        </w:types>
        <w:behaviors>
          <w:behavior w:val="content"/>
        </w:behaviors>
        <w:guid w:val="{455D817A-5918-45E8-9616-D381B795C52F}"/>
      </w:docPartPr>
      <w:docPartBody>
        <w:p w:rsidR="00000000" w:rsidRDefault="00C8282E" w:rsidP="00C8282E">
          <w:pPr>
            <w:pStyle w:val="4B7123AFBD7D4EFC9E1645AB8BD5E7D1"/>
          </w:pPr>
          <w:r w:rsidRPr="00065FE3">
            <w:rPr>
              <w:rStyle w:val="Besedilooznabemesta"/>
              <w:rFonts w:cstheme="minorHAnsi"/>
            </w:rPr>
            <w:t>Vpišite besedilo.</w:t>
          </w:r>
        </w:p>
      </w:docPartBody>
    </w:docPart>
    <w:docPart>
      <w:docPartPr>
        <w:name w:val="B7DB382C488C4AC8B4239409DA7184AE"/>
        <w:category>
          <w:name w:val="Splošno"/>
          <w:gallery w:val="placeholder"/>
        </w:category>
        <w:types>
          <w:type w:val="bbPlcHdr"/>
        </w:types>
        <w:behaviors>
          <w:behavior w:val="content"/>
        </w:behaviors>
        <w:guid w:val="{9ED4AD3A-A0E2-4001-8259-723D6F37669F}"/>
      </w:docPartPr>
      <w:docPartBody>
        <w:p w:rsidR="00000000" w:rsidRDefault="00C8282E" w:rsidP="00C8282E">
          <w:pPr>
            <w:pStyle w:val="B7DB382C488C4AC8B4239409DA7184AE"/>
          </w:pPr>
          <w:r w:rsidRPr="00065FE3">
            <w:rPr>
              <w:rStyle w:val="Besedilooznabemesta"/>
              <w:rFonts w:cstheme="minorHAnsi"/>
            </w:rPr>
            <w:t>Vpišite besedilo.</w:t>
          </w:r>
        </w:p>
      </w:docPartBody>
    </w:docPart>
    <w:docPart>
      <w:docPartPr>
        <w:name w:val="8AEEA559211C4826BC537898541C20AC"/>
        <w:category>
          <w:name w:val="Splošno"/>
          <w:gallery w:val="placeholder"/>
        </w:category>
        <w:types>
          <w:type w:val="bbPlcHdr"/>
        </w:types>
        <w:behaviors>
          <w:behavior w:val="content"/>
        </w:behaviors>
        <w:guid w:val="{7B52FDEF-70C9-407F-A996-F6FDDDC1CEBB}"/>
      </w:docPartPr>
      <w:docPartBody>
        <w:p w:rsidR="00000000" w:rsidRDefault="00C8282E" w:rsidP="00C8282E">
          <w:pPr>
            <w:pStyle w:val="8AEEA559211C4826BC537898541C20AC"/>
          </w:pPr>
          <w:r w:rsidRPr="00065FE3">
            <w:rPr>
              <w:rStyle w:val="Besedilooznabemesta"/>
              <w:rFonts w:cstheme="minorHAnsi"/>
            </w:rPr>
            <w:t>Vpišite besedilo.</w:t>
          </w:r>
        </w:p>
      </w:docPartBody>
    </w:docPart>
    <w:docPart>
      <w:docPartPr>
        <w:name w:val="754AB4CB0CDA4C1FBA83B59264DACEB3"/>
        <w:category>
          <w:name w:val="Splošno"/>
          <w:gallery w:val="placeholder"/>
        </w:category>
        <w:types>
          <w:type w:val="bbPlcHdr"/>
        </w:types>
        <w:behaviors>
          <w:behavior w:val="content"/>
        </w:behaviors>
        <w:guid w:val="{14DB69A5-7AE4-488D-8CDD-CDD947E10117}"/>
      </w:docPartPr>
      <w:docPartBody>
        <w:p w:rsidR="00000000" w:rsidRDefault="00C8282E" w:rsidP="00C8282E">
          <w:pPr>
            <w:pStyle w:val="754AB4CB0CDA4C1FBA83B59264DACEB3"/>
          </w:pPr>
          <w:r w:rsidRPr="00065FE3">
            <w:rPr>
              <w:rStyle w:val="Besedilooznabemesta"/>
              <w:rFonts w:cstheme="minorHAnsi"/>
            </w:rPr>
            <w:t>Vpišite besedilo.</w:t>
          </w:r>
        </w:p>
      </w:docPartBody>
    </w:docPart>
    <w:docPart>
      <w:docPartPr>
        <w:name w:val="BD199426CADF4361AE141D69E54E1004"/>
        <w:category>
          <w:name w:val="Splošno"/>
          <w:gallery w:val="placeholder"/>
        </w:category>
        <w:types>
          <w:type w:val="bbPlcHdr"/>
        </w:types>
        <w:behaviors>
          <w:behavior w:val="content"/>
        </w:behaviors>
        <w:guid w:val="{11DA4EE6-8BA3-4DE4-8FFA-96D5F26FCDED}"/>
      </w:docPartPr>
      <w:docPartBody>
        <w:p w:rsidR="00000000" w:rsidRDefault="00C8282E" w:rsidP="00C8282E">
          <w:pPr>
            <w:pStyle w:val="BD199426CADF4361AE141D69E54E1004"/>
          </w:pPr>
          <w:r w:rsidRPr="00065FE3">
            <w:rPr>
              <w:rStyle w:val="Besedilooznabemesta"/>
              <w:rFonts w:cstheme="minorHAnsi"/>
            </w:rPr>
            <w:t>Vpišite besedilo.</w:t>
          </w:r>
        </w:p>
      </w:docPartBody>
    </w:docPart>
    <w:docPart>
      <w:docPartPr>
        <w:name w:val="CD483CC3067C4FF78392591C6C754E96"/>
        <w:category>
          <w:name w:val="Splošno"/>
          <w:gallery w:val="placeholder"/>
        </w:category>
        <w:types>
          <w:type w:val="bbPlcHdr"/>
        </w:types>
        <w:behaviors>
          <w:behavior w:val="content"/>
        </w:behaviors>
        <w:guid w:val="{D0670B54-83A5-4186-98DF-6AF9F6B203D0}"/>
      </w:docPartPr>
      <w:docPartBody>
        <w:p w:rsidR="00000000" w:rsidRDefault="00C8282E" w:rsidP="00C8282E">
          <w:pPr>
            <w:pStyle w:val="CD483CC3067C4FF78392591C6C754E96"/>
          </w:pPr>
          <w:r w:rsidRPr="00065FE3">
            <w:rPr>
              <w:rStyle w:val="Besedilooznabemesta"/>
              <w:rFonts w:cstheme="minorHAnsi"/>
            </w:rPr>
            <w:t>Vpišite besedilo.</w:t>
          </w:r>
        </w:p>
      </w:docPartBody>
    </w:docPart>
    <w:docPart>
      <w:docPartPr>
        <w:name w:val="F63D5734CAAD4C14B5EBAF843B854944"/>
        <w:category>
          <w:name w:val="Splošno"/>
          <w:gallery w:val="placeholder"/>
        </w:category>
        <w:types>
          <w:type w:val="bbPlcHdr"/>
        </w:types>
        <w:behaviors>
          <w:behavior w:val="content"/>
        </w:behaviors>
        <w:guid w:val="{AC21005F-212D-4ED3-9969-DF8D79E4C335}"/>
      </w:docPartPr>
      <w:docPartBody>
        <w:p w:rsidR="00000000" w:rsidRDefault="00C8282E" w:rsidP="00C8282E">
          <w:pPr>
            <w:pStyle w:val="F63D5734CAAD4C14B5EBAF843B854944"/>
          </w:pPr>
          <w:r w:rsidRPr="00065FE3">
            <w:rPr>
              <w:rStyle w:val="Besedilooznabemesta"/>
              <w:rFonts w:cstheme="minorHAnsi"/>
            </w:rPr>
            <w:t>Vpišite besedilo.</w:t>
          </w:r>
        </w:p>
      </w:docPartBody>
    </w:docPart>
    <w:docPart>
      <w:docPartPr>
        <w:name w:val="D36228A6160C4303BC962FD721583F7E"/>
        <w:category>
          <w:name w:val="Splošno"/>
          <w:gallery w:val="placeholder"/>
        </w:category>
        <w:types>
          <w:type w:val="bbPlcHdr"/>
        </w:types>
        <w:behaviors>
          <w:behavior w:val="content"/>
        </w:behaviors>
        <w:guid w:val="{6BB9A6CB-3BB7-4AB4-BAFB-074A62343F0D}"/>
      </w:docPartPr>
      <w:docPartBody>
        <w:p w:rsidR="00000000" w:rsidRDefault="00C8282E" w:rsidP="00C8282E">
          <w:pPr>
            <w:pStyle w:val="D36228A6160C4303BC962FD721583F7E"/>
          </w:pPr>
          <w:r w:rsidRPr="00065FE3">
            <w:rPr>
              <w:rStyle w:val="Besedilooznabemesta"/>
              <w:rFonts w:cstheme="minorHAnsi"/>
            </w:rPr>
            <w:t>Vpišite besedilo.</w:t>
          </w:r>
        </w:p>
      </w:docPartBody>
    </w:docPart>
    <w:docPart>
      <w:docPartPr>
        <w:name w:val="A33D4E24F68C4F299C982C6890C68229"/>
        <w:category>
          <w:name w:val="Splošno"/>
          <w:gallery w:val="placeholder"/>
        </w:category>
        <w:types>
          <w:type w:val="bbPlcHdr"/>
        </w:types>
        <w:behaviors>
          <w:behavior w:val="content"/>
        </w:behaviors>
        <w:guid w:val="{9BDB35CD-3888-4931-BD3C-F258FE53D6D9}"/>
      </w:docPartPr>
      <w:docPartBody>
        <w:p w:rsidR="00000000" w:rsidRDefault="00C8282E" w:rsidP="00C8282E">
          <w:pPr>
            <w:pStyle w:val="A33D4E24F68C4F299C982C6890C68229"/>
          </w:pPr>
          <w:r w:rsidRPr="00065FE3">
            <w:rPr>
              <w:rStyle w:val="Besedilooznabemesta"/>
              <w:rFonts w:cstheme="minorHAnsi"/>
            </w:rPr>
            <w:t>Vpišite besedilo.</w:t>
          </w:r>
        </w:p>
      </w:docPartBody>
    </w:docPart>
    <w:docPart>
      <w:docPartPr>
        <w:name w:val="029F872DAB2644ECA4BAA81E3C2095FF"/>
        <w:category>
          <w:name w:val="Splošno"/>
          <w:gallery w:val="placeholder"/>
        </w:category>
        <w:types>
          <w:type w:val="bbPlcHdr"/>
        </w:types>
        <w:behaviors>
          <w:behavior w:val="content"/>
        </w:behaviors>
        <w:guid w:val="{B2826680-E359-42C1-A9C8-82BF5556CBD2}"/>
      </w:docPartPr>
      <w:docPartBody>
        <w:p w:rsidR="00000000" w:rsidRDefault="00C8282E" w:rsidP="00C8282E">
          <w:pPr>
            <w:pStyle w:val="029F872DAB2644ECA4BAA81E3C2095FF"/>
          </w:pPr>
          <w:r>
            <w:rPr>
              <w:rStyle w:val="Besedilooznabemesta"/>
            </w:rPr>
            <w:t>Vpišite podatek</w:t>
          </w:r>
        </w:p>
      </w:docPartBody>
    </w:docPart>
    <w:docPart>
      <w:docPartPr>
        <w:name w:val="99D1B8932A3949549355DEB64A25F75B"/>
        <w:category>
          <w:name w:val="Splošno"/>
          <w:gallery w:val="placeholder"/>
        </w:category>
        <w:types>
          <w:type w:val="bbPlcHdr"/>
        </w:types>
        <w:behaviors>
          <w:behavior w:val="content"/>
        </w:behaviors>
        <w:guid w:val="{15D35076-5118-4D74-AC62-6368C4759CBD}"/>
      </w:docPartPr>
      <w:docPartBody>
        <w:p w:rsidR="00000000" w:rsidRDefault="00C8282E" w:rsidP="00C8282E">
          <w:pPr>
            <w:pStyle w:val="99D1B8932A3949549355DEB64A25F75B"/>
          </w:pPr>
          <w:r>
            <w:rPr>
              <w:rStyle w:val="Besedilooznabemesta"/>
            </w:rPr>
            <w:t>Vpišite podatek</w:t>
          </w:r>
        </w:p>
      </w:docPartBody>
    </w:docPart>
    <w:docPart>
      <w:docPartPr>
        <w:name w:val="2F7F7E89716843B98C2562B1EDEE7F4C"/>
        <w:category>
          <w:name w:val="Splošno"/>
          <w:gallery w:val="placeholder"/>
        </w:category>
        <w:types>
          <w:type w:val="bbPlcHdr"/>
        </w:types>
        <w:behaviors>
          <w:behavior w:val="content"/>
        </w:behaviors>
        <w:guid w:val="{AE7700AD-CF16-447B-8707-606C2BE66840}"/>
      </w:docPartPr>
      <w:docPartBody>
        <w:p w:rsidR="00000000" w:rsidRDefault="00C8282E" w:rsidP="00C8282E">
          <w:pPr>
            <w:pStyle w:val="2F7F7E89716843B98C2562B1EDEE7F4C"/>
          </w:pPr>
          <w:r>
            <w:rPr>
              <w:rStyle w:val="Besedilooznabemesta"/>
            </w:rPr>
            <w:t>Vpišite podatek</w:t>
          </w:r>
        </w:p>
      </w:docPartBody>
    </w:docPart>
    <w:docPart>
      <w:docPartPr>
        <w:name w:val="D3B1BE1EECB0410C9376388BCA2B4C75"/>
        <w:category>
          <w:name w:val="Splošno"/>
          <w:gallery w:val="placeholder"/>
        </w:category>
        <w:types>
          <w:type w:val="bbPlcHdr"/>
        </w:types>
        <w:behaviors>
          <w:behavior w:val="content"/>
        </w:behaviors>
        <w:guid w:val="{E77E6F1A-5175-4AD6-949A-ADD80DDE5436}"/>
      </w:docPartPr>
      <w:docPartBody>
        <w:p w:rsidR="00000000" w:rsidRDefault="00C8282E" w:rsidP="00C8282E">
          <w:pPr>
            <w:pStyle w:val="D3B1BE1EECB0410C9376388BCA2B4C75"/>
          </w:pPr>
          <w:r>
            <w:rPr>
              <w:rStyle w:val="Besedilooznabemesta"/>
            </w:rPr>
            <w:t>Vpišite podatek</w:t>
          </w:r>
        </w:p>
      </w:docPartBody>
    </w:docPart>
    <w:docPart>
      <w:docPartPr>
        <w:name w:val="DC384CD79B864B62AD2C85097FB47F91"/>
        <w:category>
          <w:name w:val="Splošno"/>
          <w:gallery w:val="placeholder"/>
        </w:category>
        <w:types>
          <w:type w:val="bbPlcHdr"/>
        </w:types>
        <w:behaviors>
          <w:behavior w:val="content"/>
        </w:behaviors>
        <w:guid w:val="{36903E84-7BDB-4DC0-9C45-3A90DE3D4736}"/>
      </w:docPartPr>
      <w:docPartBody>
        <w:p w:rsidR="00000000" w:rsidRDefault="00C8282E" w:rsidP="00C8282E">
          <w:pPr>
            <w:pStyle w:val="DC384CD79B864B62AD2C85097FB47F91"/>
          </w:pPr>
          <w:r>
            <w:rPr>
              <w:rStyle w:val="Besedilooznabemesta"/>
            </w:rPr>
            <w:t>Vpišite ime kraja</w:t>
          </w:r>
        </w:p>
      </w:docPartBody>
    </w:docPart>
    <w:docPart>
      <w:docPartPr>
        <w:name w:val="FA9326BDA7574C218612DB3AAC3C3B0E"/>
        <w:category>
          <w:name w:val="Splošno"/>
          <w:gallery w:val="placeholder"/>
        </w:category>
        <w:types>
          <w:type w:val="bbPlcHdr"/>
        </w:types>
        <w:behaviors>
          <w:behavior w:val="content"/>
        </w:behaviors>
        <w:guid w:val="{330F3003-6295-495C-9379-DCB23C2707A2}"/>
      </w:docPartPr>
      <w:docPartBody>
        <w:p w:rsidR="00000000" w:rsidRDefault="00C8282E" w:rsidP="00C8282E">
          <w:pPr>
            <w:pStyle w:val="FA9326BDA7574C218612DB3AAC3C3B0E"/>
          </w:pPr>
          <w:r>
            <w:rPr>
              <w:rStyle w:val="Besedilooznabemesta"/>
            </w:rPr>
            <w:t>Izberite</w:t>
          </w:r>
          <w:r w:rsidRPr="001B2352">
            <w:rPr>
              <w:rStyle w:val="Besedilooznabemesta"/>
            </w:rPr>
            <w:t xml:space="preserve"> datum</w:t>
          </w:r>
        </w:p>
      </w:docPartBody>
    </w:docPart>
    <w:docPart>
      <w:docPartPr>
        <w:name w:val="F4A7DD097037429BB3A2505ABF23443B"/>
        <w:category>
          <w:name w:val="Splošno"/>
          <w:gallery w:val="placeholder"/>
        </w:category>
        <w:types>
          <w:type w:val="bbPlcHdr"/>
        </w:types>
        <w:behaviors>
          <w:behavior w:val="content"/>
        </w:behaviors>
        <w:guid w:val="{65B7CD20-880D-4888-8A9B-C53F283402C1}"/>
      </w:docPartPr>
      <w:docPartBody>
        <w:p w:rsidR="00000000" w:rsidRDefault="00C8282E" w:rsidP="00C8282E">
          <w:pPr>
            <w:pStyle w:val="F4A7DD097037429BB3A2505ABF23443B"/>
          </w:pPr>
          <w:r w:rsidRPr="00065FE3">
            <w:rPr>
              <w:rStyle w:val="Besedilooznabemesta"/>
              <w:rFonts w:cstheme="minorHAnsi"/>
            </w:rPr>
            <w:t>Vpišite besedilo.</w:t>
          </w:r>
        </w:p>
      </w:docPartBody>
    </w:docPart>
    <w:docPart>
      <w:docPartPr>
        <w:name w:val="EF7D2835BEF24EA0A855C4B3AFD276D0"/>
        <w:category>
          <w:name w:val="Splošno"/>
          <w:gallery w:val="placeholder"/>
        </w:category>
        <w:types>
          <w:type w:val="bbPlcHdr"/>
        </w:types>
        <w:behaviors>
          <w:behavior w:val="content"/>
        </w:behaviors>
        <w:guid w:val="{3909F0F6-F90D-4746-84C1-E9A2E9295C12}"/>
      </w:docPartPr>
      <w:docPartBody>
        <w:p w:rsidR="00000000" w:rsidRDefault="00C8282E" w:rsidP="00C8282E">
          <w:pPr>
            <w:pStyle w:val="EF7D2835BEF24EA0A855C4B3AFD276D0"/>
          </w:pPr>
          <w:r w:rsidRPr="00065FE3">
            <w:rPr>
              <w:rStyle w:val="Besedilooznabemesta"/>
              <w:rFonts w:cstheme="minorHAnsi"/>
            </w:rPr>
            <w:t>Vpišite besedilo.</w:t>
          </w:r>
        </w:p>
      </w:docPartBody>
    </w:docPart>
    <w:docPart>
      <w:docPartPr>
        <w:name w:val="5DD49FA7E82A4C828BB27C431D920B0E"/>
        <w:category>
          <w:name w:val="Splošno"/>
          <w:gallery w:val="placeholder"/>
        </w:category>
        <w:types>
          <w:type w:val="bbPlcHdr"/>
        </w:types>
        <w:behaviors>
          <w:behavior w:val="content"/>
        </w:behaviors>
        <w:guid w:val="{CEFC5113-4EFE-4928-8467-F3298E7D3B51}"/>
      </w:docPartPr>
      <w:docPartBody>
        <w:p w:rsidR="00000000" w:rsidRDefault="00C8282E" w:rsidP="00C8282E">
          <w:pPr>
            <w:pStyle w:val="5DD49FA7E82A4C828BB27C431D920B0E"/>
          </w:pPr>
          <w:r w:rsidRPr="00065FE3">
            <w:rPr>
              <w:rStyle w:val="Besedilooznabemesta"/>
              <w:rFonts w:cstheme="minorHAnsi"/>
            </w:rPr>
            <w:t>Vpišite besedilo.</w:t>
          </w:r>
        </w:p>
      </w:docPartBody>
    </w:docPart>
    <w:docPart>
      <w:docPartPr>
        <w:name w:val="8A9DE3D7826E4A5E9E74CE40AF0D01E8"/>
        <w:category>
          <w:name w:val="Splošno"/>
          <w:gallery w:val="placeholder"/>
        </w:category>
        <w:types>
          <w:type w:val="bbPlcHdr"/>
        </w:types>
        <w:behaviors>
          <w:behavior w:val="content"/>
        </w:behaviors>
        <w:guid w:val="{5EF60903-9506-413F-BCCD-283D382072A9}"/>
      </w:docPartPr>
      <w:docPartBody>
        <w:p w:rsidR="00000000" w:rsidRDefault="00C8282E" w:rsidP="00C8282E">
          <w:pPr>
            <w:pStyle w:val="8A9DE3D7826E4A5E9E74CE40AF0D01E8"/>
          </w:pPr>
          <w:r w:rsidRPr="00065FE3">
            <w:rPr>
              <w:rStyle w:val="Besedilooznabemesta"/>
              <w:rFonts w:cstheme="minorHAnsi"/>
            </w:rPr>
            <w:t>Vpišite besedilo.</w:t>
          </w:r>
        </w:p>
      </w:docPartBody>
    </w:docPart>
    <w:docPart>
      <w:docPartPr>
        <w:name w:val="34A9E5F2CDFE404B8A92D7290B370C60"/>
        <w:category>
          <w:name w:val="Splošno"/>
          <w:gallery w:val="placeholder"/>
        </w:category>
        <w:types>
          <w:type w:val="bbPlcHdr"/>
        </w:types>
        <w:behaviors>
          <w:behavior w:val="content"/>
        </w:behaviors>
        <w:guid w:val="{E789BBA9-62CE-4793-A305-EAD413521563}"/>
      </w:docPartPr>
      <w:docPartBody>
        <w:p w:rsidR="00000000" w:rsidRDefault="00C8282E" w:rsidP="00C8282E">
          <w:pPr>
            <w:pStyle w:val="34A9E5F2CDFE404B8A92D7290B370C60"/>
          </w:pPr>
          <w:r w:rsidRPr="00065FE3">
            <w:rPr>
              <w:rStyle w:val="Besedilooznabemesta"/>
              <w:rFonts w:cstheme="minorHAnsi"/>
            </w:rPr>
            <w:t>Vpišite besedilo.</w:t>
          </w:r>
        </w:p>
      </w:docPartBody>
    </w:docPart>
    <w:docPart>
      <w:docPartPr>
        <w:name w:val="83DB0036836D481D809BCBAD15D9F2BD"/>
        <w:category>
          <w:name w:val="Splošno"/>
          <w:gallery w:val="placeholder"/>
        </w:category>
        <w:types>
          <w:type w:val="bbPlcHdr"/>
        </w:types>
        <w:behaviors>
          <w:behavior w:val="content"/>
        </w:behaviors>
        <w:guid w:val="{492F03FF-C779-4C1E-B78E-A980DA47F1C5}"/>
      </w:docPartPr>
      <w:docPartBody>
        <w:p w:rsidR="00000000" w:rsidRDefault="00C8282E" w:rsidP="00C8282E">
          <w:pPr>
            <w:pStyle w:val="83DB0036836D481D809BCBAD15D9F2BD"/>
          </w:pPr>
          <w:r w:rsidRPr="00065FE3">
            <w:rPr>
              <w:rStyle w:val="Besedilooznabemesta"/>
              <w:rFonts w:cstheme="minorHAnsi"/>
            </w:rPr>
            <w:t>Vpišite besedilo.</w:t>
          </w:r>
        </w:p>
      </w:docPartBody>
    </w:docPart>
    <w:docPart>
      <w:docPartPr>
        <w:name w:val="466E17EDC00744F4B0C9047B8FAE6807"/>
        <w:category>
          <w:name w:val="Splošno"/>
          <w:gallery w:val="placeholder"/>
        </w:category>
        <w:types>
          <w:type w:val="bbPlcHdr"/>
        </w:types>
        <w:behaviors>
          <w:behavior w:val="content"/>
        </w:behaviors>
        <w:guid w:val="{7C8C305E-17D7-4746-85C4-22DFB4AAB619}"/>
      </w:docPartPr>
      <w:docPartBody>
        <w:p w:rsidR="00000000" w:rsidRDefault="00C8282E" w:rsidP="00C8282E">
          <w:pPr>
            <w:pStyle w:val="466E17EDC00744F4B0C9047B8FAE6807"/>
          </w:pPr>
          <w:r w:rsidRPr="00065FE3">
            <w:rPr>
              <w:rStyle w:val="Besedilooznabemesta"/>
              <w:rFonts w:cstheme="minorHAnsi"/>
            </w:rPr>
            <w:t>Vpišite besedilo.</w:t>
          </w:r>
        </w:p>
      </w:docPartBody>
    </w:docPart>
    <w:docPart>
      <w:docPartPr>
        <w:name w:val="8F2E7ADE6E084C0C9748820E312A24EE"/>
        <w:category>
          <w:name w:val="Splošno"/>
          <w:gallery w:val="placeholder"/>
        </w:category>
        <w:types>
          <w:type w:val="bbPlcHdr"/>
        </w:types>
        <w:behaviors>
          <w:behavior w:val="content"/>
        </w:behaviors>
        <w:guid w:val="{64CFC153-E057-429C-998B-894F3BA42BC0}"/>
      </w:docPartPr>
      <w:docPartBody>
        <w:p w:rsidR="00000000" w:rsidRDefault="00C8282E" w:rsidP="00C8282E">
          <w:pPr>
            <w:pStyle w:val="8F2E7ADE6E084C0C9748820E312A24EE"/>
          </w:pPr>
          <w:r w:rsidRPr="00065FE3">
            <w:rPr>
              <w:rStyle w:val="Besedilooznabemesta"/>
              <w:rFonts w:cstheme="minorHAnsi"/>
            </w:rPr>
            <w:t>Vpišite besedilo.</w:t>
          </w:r>
        </w:p>
      </w:docPartBody>
    </w:docPart>
    <w:docPart>
      <w:docPartPr>
        <w:name w:val="086ABD5BC2404C9FABFB9BB8D4B75DD1"/>
        <w:category>
          <w:name w:val="Splošno"/>
          <w:gallery w:val="placeholder"/>
        </w:category>
        <w:types>
          <w:type w:val="bbPlcHdr"/>
        </w:types>
        <w:behaviors>
          <w:behavior w:val="content"/>
        </w:behaviors>
        <w:guid w:val="{0475604F-9D71-4F65-995D-F198B66D78D4}"/>
      </w:docPartPr>
      <w:docPartBody>
        <w:p w:rsidR="00000000" w:rsidRDefault="00C8282E" w:rsidP="00C8282E">
          <w:pPr>
            <w:pStyle w:val="086ABD5BC2404C9FABFB9BB8D4B75DD1"/>
          </w:pPr>
          <w:r w:rsidRPr="00065FE3">
            <w:rPr>
              <w:rStyle w:val="Besedilooznabemesta"/>
              <w:rFonts w:cstheme="minorHAnsi"/>
            </w:rPr>
            <w:t>Vpišite besedilo.</w:t>
          </w:r>
        </w:p>
      </w:docPartBody>
    </w:docPart>
    <w:docPart>
      <w:docPartPr>
        <w:name w:val="48A9F1D7CF9A43509E37078FA51227B5"/>
        <w:category>
          <w:name w:val="Splošno"/>
          <w:gallery w:val="placeholder"/>
        </w:category>
        <w:types>
          <w:type w:val="bbPlcHdr"/>
        </w:types>
        <w:behaviors>
          <w:behavior w:val="content"/>
        </w:behaviors>
        <w:guid w:val="{B61DA7D2-2193-45DE-86AF-674A51699D02}"/>
      </w:docPartPr>
      <w:docPartBody>
        <w:p w:rsidR="00000000" w:rsidRDefault="00C8282E" w:rsidP="00C8282E">
          <w:pPr>
            <w:pStyle w:val="48A9F1D7CF9A43509E37078FA51227B5"/>
          </w:pPr>
          <w:r w:rsidRPr="00065FE3">
            <w:rPr>
              <w:rStyle w:val="Besedilooznabemesta"/>
              <w:rFonts w:cstheme="minorHAnsi"/>
            </w:rPr>
            <w:t>Vpišite besedilo.</w:t>
          </w:r>
        </w:p>
      </w:docPartBody>
    </w:docPart>
    <w:docPart>
      <w:docPartPr>
        <w:name w:val="5114208E55C841F593340DC3B7BEB5E4"/>
        <w:category>
          <w:name w:val="Splošno"/>
          <w:gallery w:val="placeholder"/>
        </w:category>
        <w:types>
          <w:type w:val="bbPlcHdr"/>
        </w:types>
        <w:behaviors>
          <w:behavior w:val="content"/>
        </w:behaviors>
        <w:guid w:val="{43FE2BD0-0D01-4387-B831-DCF48490F88E}"/>
      </w:docPartPr>
      <w:docPartBody>
        <w:p w:rsidR="00000000" w:rsidRDefault="00C8282E" w:rsidP="00C8282E">
          <w:pPr>
            <w:pStyle w:val="5114208E55C841F593340DC3B7BEB5E4"/>
          </w:pPr>
          <w:r w:rsidRPr="00065FE3">
            <w:rPr>
              <w:rStyle w:val="Besedilooznabemesta"/>
              <w:rFonts w:cstheme="minorHAnsi"/>
            </w:rPr>
            <w:t>Vpišite besedilo.</w:t>
          </w:r>
        </w:p>
      </w:docPartBody>
    </w:docPart>
    <w:docPart>
      <w:docPartPr>
        <w:name w:val="83024CB0B9514F4BA8D5C7E3B6A78655"/>
        <w:category>
          <w:name w:val="Splošno"/>
          <w:gallery w:val="placeholder"/>
        </w:category>
        <w:types>
          <w:type w:val="bbPlcHdr"/>
        </w:types>
        <w:behaviors>
          <w:behavior w:val="content"/>
        </w:behaviors>
        <w:guid w:val="{87F882F7-7570-4E7E-B5C0-CC4DFF703D3A}"/>
      </w:docPartPr>
      <w:docPartBody>
        <w:p w:rsidR="00000000" w:rsidRDefault="00C8282E" w:rsidP="00C8282E">
          <w:pPr>
            <w:pStyle w:val="83024CB0B9514F4BA8D5C7E3B6A78655"/>
          </w:pPr>
          <w:r w:rsidRPr="00065FE3">
            <w:rPr>
              <w:rStyle w:val="Besedilooznabemesta"/>
              <w:rFonts w:cstheme="minorHAnsi"/>
            </w:rPr>
            <w:t>Vpišite besedilo.</w:t>
          </w:r>
        </w:p>
      </w:docPartBody>
    </w:docPart>
    <w:docPart>
      <w:docPartPr>
        <w:name w:val="0E89771D1CCA463583D79FBCFA0C24CE"/>
        <w:category>
          <w:name w:val="Splošno"/>
          <w:gallery w:val="placeholder"/>
        </w:category>
        <w:types>
          <w:type w:val="bbPlcHdr"/>
        </w:types>
        <w:behaviors>
          <w:behavior w:val="content"/>
        </w:behaviors>
        <w:guid w:val="{6A3E5E24-8C28-4874-9534-70381B672FE5}"/>
      </w:docPartPr>
      <w:docPartBody>
        <w:p w:rsidR="00000000" w:rsidRDefault="00C8282E" w:rsidP="00C8282E">
          <w:pPr>
            <w:pStyle w:val="0E89771D1CCA463583D79FBCFA0C24CE"/>
          </w:pPr>
          <w:r w:rsidRPr="00065FE3">
            <w:rPr>
              <w:rStyle w:val="Besedilooznabemesta"/>
              <w:rFonts w:cstheme="minorHAnsi"/>
            </w:rPr>
            <w:t>Vpišite besedilo.</w:t>
          </w:r>
        </w:p>
      </w:docPartBody>
    </w:docPart>
    <w:docPart>
      <w:docPartPr>
        <w:name w:val="C999A9313FB845B8A726FF844F02730A"/>
        <w:category>
          <w:name w:val="Splošno"/>
          <w:gallery w:val="placeholder"/>
        </w:category>
        <w:types>
          <w:type w:val="bbPlcHdr"/>
        </w:types>
        <w:behaviors>
          <w:behavior w:val="content"/>
        </w:behaviors>
        <w:guid w:val="{2C148C15-484E-4414-BA70-6BF8E9C74B02}"/>
      </w:docPartPr>
      <w:docPartBody>
        <w:p w:rsidR="00000000" w:rsidRDefault="00C8282E" w:rsidP="00C8282E">
          <w:pPr>
            <w:pStyle w:val="C999A9313FB845B8A726FF844F02730A"/>
          </w:pPr>
          <w:r w:rsidRPr="00065FE3">
            <w:rPr>
              <w:rStyle w:val="Besedilooznabemesta"/>
              <w:rFonts w:cstheme="minorHAnsi"/>
            </w:rPr>
            <w:t>Vpišite besedilo.</w:t>
          </w:r>
        </w:p>
      </w:docPartBody>
    </w:docPart>
    <w:docPart>
      <w:docPartPr>
        <w:name w:val="EAF713B52D0F459A94DC1948BB271142"/>
        <w:category>
          <w:name w:val="Splošno"/>
          <w:gallery w:val="placeholder"/>
        </w:category>
        <w:types>
          <w:type w:val="bbPlcHdr"/>
        </w:types>
        <w:behaviors>
          <w:behavior w:val="content"/>
        </w:behaviors>
        <w:guid w:val="{A756E04F-DB9F-483F-8AC2-0FF8A9ACFAF2}"/>
      </w:docPartPr>
      <w:docPartBody>
        <w:p w:rsidR="00000000" w:rsidRDefault="00C8282E" w:rsidP="00C8282E">
          <w:pPr>
            <w:pStyle w:val="EAF713B52D0F459A94DC1948BB271142"/>
          </w:pPr>
          <w:r w:rsidRPr="00065FE3">
            <w:rPr>
              <w:rStyle w:val="Besedilooznabemesta"/>
              <w:rFonts w:cstheme="minorHAnsi"/>
            </w:rPr>
            <w:t>Vpišite besedilo.</w:t>
          </w:r>
        </w:p>
      </w:docPartBody>
    </w:docPart>
    <w:docPart>
      <w:docPartPr>
        <w:name w:val="B1408A6DEC0042789BD4EDAB5EF11247"/>
        <w:category>
          <w:name w:val="Splošno"/>
          <w:gallery w:val="placeholder"/>
        </w:category>
        <w:types>
          <w:type w:val="bbPlcHdr"/>
        </w:types>
        <w:behaviors>
          <w:behavior w:val="content"/>
        </w:behaviors>
        <w:guid w:val="{842D03AD-F4EE-4523-9D4D-9F970AD28308}"/>
      </w:docPartPr>
      <w:docPartBody>
        <w:p w:rsidR="00000000" w:rsidRDefault="00C8282E" w:rsidP="00C8282E">
          <w:pPr>
            <w:pStyle w:val="B1408A6DEC0042789BD4EDAB5EF11247"/>
          </w:pPr>
          <w:r w:rsidRPr="00065FE3">
            <w:rPr>
              <w:rStyle w:val="Besedilooznabemesta"/>
              <w:rFonts w:cstheme="minorHAnsi"/>
            </w:rPr>
            <w:t>Vpišite besedilo.</w:t>
          </w:r>
        </w:p>
      </w:docPartBody>
    </w:docPart>
    <w:docPart>
      <w:docPartPr>
        <w:name w:val="306E41DF6DE54445A448BA32A1EB3E78"/>
        <w:category>
          <w:name w:val="Splošno"/>
          <w:gallery w:val="placeholder"/>
        </w:category>
        <w:types>
          <w:type w:val="bbPlcHdr"/>
        </w:types>
        <w:behaviors>
          <w:behavior w:val="content"/>
        </w:behaviors>
        <w:guid w:val="{338904BE-ABA0-4827-BD79-21687BD0AF14}"/>
      </w:docPartPr>
      <w:docPartBody>
        <w:p w:rsidR="00000000" w:rsidRDefault="00C8282E" w:rsidP="00C8282E">
          <w:pPr>
            <w:pStyle w:val="306E41DF6DE54445A448BA32A1EB3E78"/>
          </w:pPr>
          <w:r w:rsidRPr="00065FE3">
            <w:rPr>
              <w:rStyle w:val="Besedilooznabemesta"/>
              <w:rFonts w:cstheme="minorHAnsi"/>
            </w:rPr>
            <w:t>Vpišite besedilo.</w:t>
          </w:r>
        </w:p>
      </w:docPartBody>
    </w:docPart>
    <w:docPart>
      <w:docPartPr>
        <w:name w:val="4E49AB5A1BE44C16926BD24C4E3BFEC3"/>
        <w:category>
          <w:name w:val="Splošno"/>
          <w:gallery w:val="placeholder"/>
        </w:category>
        <w:types>
          <w:type w:val="bbPlcHdr"/>
        </w:types>
        <w:behaviors>
          <w:behavior w:val="content"/>
        </w:behaviors>
        <w:guid w:val="{0DA98394-0459-4EFA-836E-5802F295B0CA}"/>
      </w:docPartPr>
      <w:docPartBody>
        <w:p w:rsidR="00000000" w:rsidRDefault="00C8282E" w:rsidP="00C8282E">
          <w:pPr>
            <w:pStyle w:val="4E49AB5A1BE44C16926BD24C4E3BFEC3"/>
          </w:pPr>
          <w:r w:rsidRPr="00065FE3">
            <w:rPr>
              <w:rStyle w:val="Besedilooznabemesta"/>
              <w:rFonts w:cstheme="minorHAnsi"/>
            </w:rPr>
            <w:t>Vpišite besedilo.</w:t>
          </w:r>
        </w:p>
      </w:docPartBody>
    </w:docPart>
    <w:docPart>
      <w:docPartPr>
        <w:name w:val="36204741E8074E41850C81EEA21C3190"/>
        <w:category>
          <w:name w:val="Splošno"/>
          <w:gallery w:val="placeholder"/>
        </w:category>
        <w:types>
          <w:type w:val="bbPlcHdr"/>
        </w:types>
        <w:behaviors>
          <w:behavior w:val="content"/>
        </w:behaviors>
        <w:guid w:val="{A3AEB5CF-B25A-4B4A-8FBE-DDE1C7D898D0}"/>
      </w:docPartPr>
      <w:docPartBody>
        <w:p w:rsidR="00000000" w:rsidRDefault="00C8282E" w:rsidP="00C8282E">
          <w:pPr>
            <w:pStyle w:val="36204741E8074E41850C81EEA21C3190"/>
          </w:pPr>
          <w:r w:rsidRPr="00065FE3">
            <w:rPr>
              <w:rStyle w:val="Besedilooznabemesta"/>
              <w:rFonts w:cstheme="minorHAnsi"/>
            </w:rPr>
            <w:t>Vpišite besedilo.</w:t>
          </w:r>
        </w:p>
      </w:docPartBody>
    </w:docPart>
    <w:docPart>
      <w:docPartPr>
        <w:name w:val="509B264F4CB449E2A92E15C662F0A064"/>
        <w:category>
          <w:name w:val="Splošno"/>
          <w:gallery w:val="placeholder"/>
        </w:category>
        <w:types>
          <w:type w:val="bbPlcHdr"/>
        </w:types>
        <w:behaviors>
          <w:behavior w:val="content"/>
        </w:behaviors>
        <w:guid w:val="{68E00EFF-7CA7-4B86-85DF-D9D9E124B2B2}"/>
      </w:docPartPr>
      <w:docPartBody>
        <w:p w:rsidR="00000000" w:rsidRDefault="00C8282E" w:rsidP="00C8282E">
          <w:pPr>
            <w:pStyle w:val="509B264F4CB449E2A92E15C662F0A064"/>
          </w:pPr>
          <w:r w:rsidRPr="00065FE3">
            <w:rPr>
              <w:rStyle w:val="Besedilooznabemesta"/>
              <w:rFonts w:cstheme="minorHAnsi"/>
            </w:rPr>
            <w:t>Vpišite besedilo.</w:t>
          </w:r>
        </w:p>
      </w:docPartBody>
    </w:docPart>
    <w:docPart>
      <w:docPartPr>
        <w:name w:val="E9576188E0BD40BDB432EC19F37A5490"/>
        <w:category>
          <w:name w:val="Splošno"/>
          <w:gallery w:val="placeholder"/>
        </w:category>
        <w:types>
          <w:type w:val="bbPlcHdr"/>
        </w:types>
        <w:behaviors>
          <w:behavior w:val="content"/>
        </w:behaviors>
        <w:guid w:val="{3DFB9487-EE70-4517-B097-8B2822894A10}"/>
      </w:docPartPr>
      <w:docPartBody>
        <w:p w:rsidR="00000000" w:rsidRDefault="00C8282E" w:rsidP="00C8282E">
          <w:pPr>
            <w:pStyle w:val="E9576188E0BD40BDB432EC19F37A5490"/>
          </w:pPr>
          <w:r w:rsidRPr="00065FE3">
            <w:rPr>
              <w:rStyle w:val="Besedilooznabemesta"/>
              <w:rFonts w:cstheme="minorHAnsi"/>
            </w:rPr>
            <w:t>Vpišite besedilo.</w:t>
          </w:r>
        </w:p>
      </w:docPartBody>
    </w:docPart>
    <w:docPart>
      <w:docPartPr>
        <w:name w:val="E98D3EF38F4D42B7AFF04D6432281839"/>
        <w:category>
          <w:name w:val="Splošno"/>
          <w:gallery w:val="placeholder"/>
        </w:category>
        <w:types>
          <w:type w:val="bbPlcHdr"/>
        </w:types>
        <w:behaviors>
          <w:behavior w:val="content"/>
        </w:behaviors>
        <w:guid w:val="{7A72E265-7C72-4593-A168-5FA710604F38}"/>
      </w:docPartPr>
      <w:docPartBody>
        <w:p w:rsidR="00000000" w:rsidRDefault="00C8282E" w:rsidP="00C8282E">
          <w:pPr>
            <w:pStyle w:val="E98D3EF38F4D42B7AFF04D6432281839"/>
          </w:pPr>
          <w:r w:rsidRPr="00065FE3">
            <w:rPr>
              <w:rStyle w:val="Besedilooznabemesta"/>
              <w:rFonts w:cstheme="minorHAnsi"/>
            </w:rPr>
            <w:t>Vpišite besedilo.</w:t>
          </w:r>
        </w:p>
      </w:docPartBody>
    </w:docPart>
    <w:docPart>
      <w:docPartPr>
        <w:name w:val="D1AE439AC6934860A1CCBA80143B88A8"/>
        <w:category>
          <w:name w:val="Splošno"/>
          <w:gallery w:val="placeholder"/>
        </w:category>
        <w:types>
          <w:type w:val="bbPlcHdr"/>
        </w:types>
        <w:behaviors>
          <w:behavior w:val="content"/>
        </w:behaviors>
        <w:guid w:val="{24868054-627B-4D4C-9A57-B815046F2080}"/>
      </w:docPartPr>
      <w:docPartBody>
        <w:p w:rsidR="00000000" w:rsidRDefault="00C8282E" w:rsidP="00C8282E">
          <w:pPr>
            <w:pStyle w:val="D1AE439AC6934860A1CCBA80143B88A8"/>
          </w:pPr>
          <w:r w:rsidRPr="00065FE3">
            <w:rPr>
              <w:rStyle w:val="Besedilooznabemesta"/>
              <w:rFonts w:cstheme="minorHAnsi"/>
            </w:rPr>
            <w:t>Vpišite besedilo.</w:t>
          </w:r>
        </w:p>
      </w:docPartBody>
    </w:docPart>
    <w:docPart>
      <w:docPartPr>
        <w:name w:val="214EE03C9031404AAC24E814895B44AB"/>
        <w:category>
          <w:name w:val="Splošno"/>
          <w:gallery w:val="placeholder"/>
        </w:category>
        <w:types>
          <w:type w:val="bbPlcHdr"/>
        </w:types>
        <w:behaviors>
          <w:behavior w:val="content"/>
        </w:behaviors>
        <w:guid w:val="{F2F67695-9A3E-4FE1-9811-222E53717E55}"/>
      </w:docPartPr>
      <w:docPartBody>
        <w:p w:rsidR="00000000" w:rsidRDefault="00C8282E" w:rsidP="00C8282E">
          <w:pPr>
            <w:pStyle w:val="214EE03C9031404AAC24E814895B44AB"/>
          </w:pPr>
          <w:r w:rsidRPr="00065FE3">
            <w:rPr>
              <w:rStyle w:val="Besedilooznabemesta"/>
              <w:rFonts w:cstheme="minorHAnsi"/>
            </w:rPr>
            <w:t>Vpišite besedilo.</w:t>
          </w:r>
        </w:p>
      </w:docPartBody>
    </w:docPart>
    <w:docPart>
      <w:docPartPr>
        <w:name w:val="D0A3E98862E742F8ACFF9B89CDBB0C82"/>
        <w:category>
          <w:name w:val="Splošno"/>
          <w:gallery w:val="placeholder"/>
        </w:category>
        <w:types>
          <w:type w:val="bbPlcHdr"/>
        </w:types>
        <w:behaviors>
          <w:behavior w:val="content"/>
        </w:behaviors>
        <w:guid w:val="{7C479068-3FA9-4AAC-AE09-B6571EA5BF25}"/>
      </w:docPartPr>
      <w:docPartBody>
        <w:p w:rsidR="00000000" w:rsidRDefault="00C8282E" w:rsidP="00C8282E">
          <w:pPr>
            <w:pStyle w:val="D0A3E98862E742F8ACFF9B89CDBB0C82"/>
          </w:pPr>
          <w:r w:rsidRPr="00065FE3">
            <w:rPr>
              <w:rStyle w:val="Besedilooznabemesta"/>
              <w:rFonts w:cstheme="minorHAnsi"/>
            </w:rPr>
            <w:t>Vpišite besedilo.</w:t>
          </w:r>
        </w:p>
      </w:docPartBody>
    </w:docPart>
    <w:docPart>
      <w:docPartPr>
        <w:name w:val="494CDA82D25F47149AD69D6C505BCEF3"/>
        <w:category>
          <w:name w:val="Splošno"/>
          <w:gallery w:val="placeholder"/>
        </w:category>
        <w:types>
          <w:type w:val="bbPlcHdr"/>
        </w:types>
        <w:behaviors>
          <w:behavior w:val="content"/>
        </w:behaviors>
        <w:guid w:val="{A48BC87E-C588-4A1B-AEBA-0B77A0F5FD7F}"/>
      </w:docPartPr>
      <w:docPartBody>
        <w:p w:rsidR="00000000" w:rsidRDefault="00C8282E" w:rsidP="00C8282E">
          <w:pPr>
            <w:pStyle w:val="494CDA82D25F47149AD69D6C505BCEF3"/>
          </w:pPr>
          <w:r w:rsidRPr="00065FE3">
            <w:rPr>
              <w:rStyle w:val="Besedilooznabemesta"/>
              <w:rFonts w:cstheme="minorHAnsi"/>
            </w:rPr>
            <w:t>Vpišite besedilo.</w:t>
          </w:r>
        </w:p>
      </w:docPartBody>
    </w:docPart>
    <w:docPart>
      <w:docPartPr>
        <w:name w:val="7F03085CFF7A4E2CAD818F0D2B5C9D3C"/>
        <w:category>
          <w:name w:val="Splošno"/>
          <w:gallery w:val="placeholder"/>
        </w:category>
        <w:types>
          <w:type w:val="bbPlcHdr"/>
        </w:types>
        <w:behaviors>
          <w:behavior w:val="content"/>
        </w:behaviors>
        <w:guid w:val="{D90F7239-5C67-4A85-9C37-F8D5FEC9190B}"/>
      </w:docPartPr>
      <w:docPartBody>
        <w:p w:rsidR="00000000" w:rsidRDefault="00C8282E" w:rsidP="00C8282E">
          <w:pPr>
            <w:pStyle w:val="7F03085CFF7A4E2CAD818F0D2B5C9D3C"/>
          </w:pPr>
          <w:r w:rsidRPr="00065FE3">
            <w:rPr>
              <w:rStyle w:val="Besedilooznabemesta"/>
              <w:rFonts w:cstheme="minorHAnsi"/>
            </w:rPr>
            <w:t>Vpišite besedilo.</w:t>
          </w:r>
        </w:p>
      </w:docPartBody>
    </w:docPart>
    <w:docPart>
      <w:docPartPr>
        <w:name w:val="884E9C253D3949ABB5D580D16865901D"/>
        <w:category>
          <w:name w:val="Splošno"/>
          <w:gallery w:val="placeholder"/>
        </w:category>
        <w:types>
          <w:type w:val="bbPlcHdr"/>
        </w:types>
        <w:behaviors>
          <w:behavior w:val="content"/>
        </w:behaviors>
        <w:guid w:val="{D91FCA23-E62A-4B72-B45E-4BFFC1565531}"/>
      </w:docPartPr>
      <w:docPartBody>
        <w:p w:rsidR="00000000" w:rsidRDefault="00C8282E" w:rsidP="00C8282E">
          <w:pPr>
            <w:pStyle w:val="884E9C253D3949ABB5D580D16865901D"/>
          </w:pPr>
          <w:r w:rsidRPr="00065FE3">
            <w:rPr>
              <w:rStyle w:val="Besedilooznabemesta"/>
              <w:rFonts w:cstheme="minorHAnsi"/>
            </w:rPr>
            <w:t>Vpišite besedilo.</w:t>
          </w:r>
        </w:p>
      </w:docPartBody>
    </w:docPart>
    <w:docPart>
      <w:docPartPr>
        <w:name w:val="C07D4F7F85744036B165F331542388CB"/>
        <w:category>
          <w:name w:val="Splošno"/>
          <w:gallery w:val="placeholder"/>
        </w:category>
        <w:types>
          <w:type w:val="bbPlcHdr"/>
        </w:types>
        <w:behaviors>
          <w:behavior w:val="content"/>
        </w:behaviors>
        <w:guid w:val="{9B794FF4-6953-4762-89A1-2FB26A014B47}"/>
      </w:docPartPr>
      <w:docPartBody>
        <w:p w:rsidR="00000000" w:rsidRDefault="00C8282E" w:rsidP="00C8282E">
          <w:pPr>
            <w:pStyle w:val="C07D4F7F85744036B165F331542388CB"/>
          </w:pPr>
          <w:r w:rsidRPr="00065FE3">
            <w:rPr>
              <w:rStyle w:val="Besedilooznabemesta"/>
              <w:rFonts w:cstheme="minorHAnsi"/>
            </w:rPr>
            <w:t>Vpišite besedilo.</w:t>
          </w:r>
        </w:p>
      </w:docPartBody>
    </w:docPart>
    <w:docPart>
      <w:docPartPr>
        <w:name w:val="5EF8CD39566549F4AD43AF493CD09B4A"/>
        <w:category>
          <w:name w:val="Splošno"/>
          <w:gallery w:val="placeholder"/>
        </w:category>
        <w:types>
          <w:type w:val="bbPlcHdr"/>
        </w:types>
        <w:behaviors>
          <w:behavior w:val="content"/>
        </w:behaviors>
        <w:guid w:val="{04E0DC1A-8363-461A-807E-D5E0BD76B6DD}"/>
      </w:docPartPr>
      <w:docPartBody>
        <w:p w:rsidR="00000000" w:rsidRDefault="00C8282E" w:rsidP="00C8282E">
          <w:pPr>
            <w:pStyle w:val="5EF8CD39566549F4AD43AF493CD09B4A"/>
          </w:pPr>
          <w:r w:rsidRPr="00065FE3">
            <w:rPr>
              <w:rStyle w:val="Besedilooznabemesta"/>
              <w:rFonts w:cstheme="minorHAnsi"/>
            </w:rPr>
            <w:t>Vpišite besedilo.</w:t>
          </w:r>
        </w:p>
      </w:docPartBody>
    </w:docPart>
    <w:docPart>
      <w:docPartPr>
        <w:name w:val="21EBA44A71204465BF3750CCBAC671A5"/>
        <w:category>
          <w:name w:val="Splošno"/>
          <w:gallery w:val="placeholder"/>
        </w:category>
        <w:types>
          <w:type w:val="bbPlcHdr"/>
        </w:types>
        <w:behaviors>
          <w:behavior w:val="content"/>
        </w:behaviors>
        <w:guid w:val="{3E21D9F6-CDD3-47C4-9DCB-A0F46816D5EB}"/>
      </w:docPartPr>
      <w:docPartBody>
        <w:p w:rsidR="00000000" w:rsidRDefault="00C8282E" w:rsidP="00C8282E">
          <w:pPr>
            <w:pStyle w:val="21EBA44A71204465BF3750CCBAC671A5"/>
          </w:pPr>
          <w:r w:rsidRPr="00065FE3">
            <w:rPr>
              <w:rStyle w:val="Besedilooznabemesta"/>
              <w:rFonts w:cstheme="minorHAnsi"/>
            </w:rPr>
            <w:t>Vpišite besedilo.</w:t>
          </w:r>
        </w:p>
      </w:docPartBody>
    </w:docPart>
    <w:docPart>
      <w:docPartPr>
        <w:name w:val="765B85F3A16B409CAAA6BD25D33E22C7"/>
        <w:category>
          <w:name w:val="Splošno"/>
          <w:gallery w:val="placeholder"/>
        </w:category>
        <w:types>
          <w:type w:val="bbPlcHdr"/>
        </w:types>
        <w:behaviors>
          <w:behavior w:val="content"/>
        </w:behaviors>
        <w:guid w:val="{1C1C1519-3D65-42EB-894E-099AA386A26A}"/>
      </w:docPartPr>
      <w:docPartBody>
        <w:p w:rsidR="00000000" w:rsidRDefault="00C8282E" w:rsidP="00C8282E">
          <w:pPr>
            <w:pStyle w:val="765B85F3A16B409CAAA6BD25D33E22C7"/>
          </w:pPr>
          <w:r w:rsidRPr="00065FE3">
            <w:rPr>
              <w:rStyle w:val="Besedilooznabemesta"/>
              <w:rFonts w:cstheme="minorHAnsi"/>
            </w:rPr>
            <w:t>Vpišite besedilo.</w:t>
          </w:r>
        </w:p>
      </w:docPartBody>
    </w:docPart>
    <w:docPart>
      <w:docPartPr>
        <w:name w:val="CB0761CE3240456795AC819306F2939B"/>
        <w:category>
          <w:name w:val="Splošno"/>
          <w:gallery w:val="placeholder"/>
        </w:category>
        <w:types>
          <w:type w:val="bbPlcHdr"/>
        </w:types>
        <w:behaviors>
          <w:behavior w:val="content"/>
        </w:behaviors>
        <w:guid w:val="{ACD494FB-1183-4801-B9B8-6A5888D7C49D}"/>
      </w:docPartPr>
      <w:docPartBody>
        <w:p w:rsidR="00000000" w:rsidRDefault="00C8282E" w:rsidP="00C8282E">
          <w:pPr>
            <w:pStyle w:val="CB0761CE3240456795AC819306F2939B"/>
          </w:pPr>
          <w:r w:rsidRPr="00065FE3">
            <w:rPr>
              <w:rStyle w:val="Besedilooznabemesta"/>
              <w:rFonts w:cstheme="minorHAnsi"/>
            </w:rPr>
            <w:t>Vpišite besedilo.</w:t>
          </w:r>
        </w:p>
      </w:docPartBody>
    </w:docPart>
    <w:docPart>
      <w:docPartPr>
        <w:name w:val="9BE363D2AD774FA3A5068D3023DC5B65"/>
        <w:category>
          <w:name w:val="Splošno"/>
          <w:gallery w:val="placeholder"/>
        </w:category>
        <w:types>
          <w:type w:val="bbPlcHdr"/>
        </w:types>
        <w:behaviors>
          <w:behavior w:val="content"/>
        </w:behaviors>
        <w:guid w:val="{3EF5CAED-9EE7-4F0F-8087-C4F65F56575F}"/>
      </w:docPartPr>
      <w:docPartBody>
        <w:p w:rsidR="00000000" w:rsidRDefault="00C8282E" w:rsidP="00C8282E">
          <w:pPr>
            <w:pStyle w:val="9BE363D2AD774FA3A5068D3023DC5B65"/>
          </w:pPr>
          <w:r w:rsidRPr="00065FE3">
            <w:rPr>
              <w:rStyle w:val="Besedilooznabemesta"/>
              <w:rFonts w:cstheme="minorHAnsi"/>
            </w:rPr>
            <w:t>Vpišite besedilo.</w:t>
          </w:r>
        </w:p>
      </w:docPartBody>
    </w:docPart>
    <w:docPart>
      <w:docPartPr>
        <w:name w:val="4E12D9DEB1AD44F482B447277B06DE75"/>
        <w:category>
          <w:name w:val="Splošno"/>
          <w:gallery w:val="placeholder"/>
        </w:category>
        <w:types>
          <w:type w:val="bbPlcHdr"/>
        </w:types>
        <w:behaviors>
          <w:behavior w:val="content"/>
        </w:behaviors>
        <w:guid w:val="{792E6CD5-697A-4A57-B68E-0D93A1FE6BF4}"/>
      </w:docPartPr>
      <w:docPartBody>
        <w:p w:rsidR="00000000" w:rsidRDefault="00C8282E" w:rsidP="00C8282E">
          <w:pPr>
            <w:pStyle w:val="4E12D9DEB1AD44F482B447277B06DE75"/>
          </w:pPr>
          <w:r w:rsidRPr="00065FE3">
            <w:rPr>
              <w:rStyle w:val="Besedilooznabemesta"/>
              <w:rFonts w:cstheme="minorHAnsi"/>
            </w:rPr>
            <w:t>Vpišite besedilo.</w:t>
          </w:r>
        </w:p>
      </w:docPartBody>
    </w:docPart>
    <w:docPart>
      <w:docPartPr>
        <w:name w:val="084CEDF930B540EBA6C82B404434B88E"/>
        <w:category>
          <w:name w:val="Splošno"/>
          <w:gallery w:val="placeholder"/>
        </w:category>
        <w:types>
          <w:type w:val="bbPlcHdr"/>
        </w:types>
        <w:behaviors>
          <w:behavior w:val="content"/>
        </w:behaviors>
        <w:guid w:val="{A09C0F04-0380-4CC4-A663-60B7259EE36E}"/>
      </w:docPartPr>
      <w:docPartBody>
        <w:p w:rsidR="00000000" w:rsidRDefault="00C8282E" w:rsidP="00C8282E">
          <w:pPr>
            <w:pStyle w:val="084CEDF930B540EBA6C82B404434B88E"/>
          </w:pPr>
          <w:r w:rsidRPr="00065FE3">
            <w:rPr>
              <w:rStyle w:val="Besedilooznabemesta"/>
              <w:rFonts w:cstheme="minorHAnsi"/>
            </w:rPr>
            <w:t>Vpišite besedilo.</w:t>
          </w:r>
        </w:p>
      </w:docPartBody>
    </w:docPart>
    <w:docPart>
      <w:docPartPr>
        <w:name w:val="C33A6A9BA2B349E1AE9BC6A0165BCB01"/>
        <w:category>
          <w:name w:val="Splošno"/>
          <w:gallery w:val="placeholder"/>
        </w:category>
        <w:types>
          <w:type w:val="bbPlcHdr"/>
        </w:types>
        <w:behaviors>
          <w:behavior w:val="content"/>
        </w:behaviors>
        <w:guid w:val="{E113A8BB-99F5-445A-8BF2-EC324588F40F}"/>
      </w:docPartPr>
      <w:docPartBody>
        <w:p w:rsidR="00000000" w:rsidRDefault="00C8282E" w:rsidP="00C8282E">
          <w:pPr>
            <w:pStyle w:val="C33A6A9BA2B349E1AE9BC6A0165BCB01"/>
          </w:pPr>
          <w:r w:rsidRPr="00065FE3">
            <w:rPr>
              <w:rStyle w:val="Besedilooznabemesta"/>
              <w:rFonts w:cstheme="minorHAnsi"/>
            </w:rPr>
            <w:t>Vpišite besedilo.</w:t>
          </w:r>
        </w:p>
      </w:docPartBody>
    </w:docPart>
    <w:docPart>
      <w:docPartPr>
        <w:name w:val="AFE918D2AC934A428F0EDA0CB58C0DEA"/>
        <w:category>
          <w:name w:val="Splošno"/>
          <w:gallery w:val="placeholder"/>
        </w:category>
        <w:types>
          <w:type w:val="bbPlcHdr"/>
        </w:types>
        <w:behaviors>
          <w:behavior w:val="content"/>
        </w:behaviors>
        <w:guid w:val="{2179DFEF-B06D-4D87-B93B-4DD09C1D210A}"/>
      </w:docPartPr>
      <w:docPartBody>
        <w:p w:rsidR="00000000" w:rsidRDefault="00C8282E" w:rsidP="00C8282E">
          <w:pPr>
            <w:pStyle w:val="AFE918D2AC934A428F0EDA0CB58C0DEA"/>
          </w:pPr>
          <w:r w:rsidRPr="00065FE3">
            <w:rPr>
              <w:rStyle w:val="Besedilooznabemesta"/>
              <w:rFonts w:cstheme="minorHAnsi"/>
            </w:rPr>
            <w:t>Vpišite besedilo.</w:t>
          </w:r>
        </w:p>
      </w:docPartBody>
    </w:docPart>
    <w:docPart>
      <w:docPartPr>
        <w:name w:val="7D5C98AF8DAB410BB60FFE922EEF6C03"/>
        <w:category>
          <w:name w:val="Splošno"/>
          <w:gallery w:val="placeholder"/>
        </w:category>
        <w:types>
          <w:type w:val="bbPlcHdr"/>
        </w:types>
        <w:behaviors>
          <w:behavior w:val="content"/>
        </w:behaviors>
        <w:guid w:val="{BBDB22EE-9CC9-418A-9E27-677976E72449}"/>
      </w:docPartPr>
      <w:docPartBody>
        <w:p w:rsidR="00000000" w:rsidRDefault="00C8282E" w:rsidP="00C8282E">
          <w:pPr>
            <w:pStyle w:val="7D5C98AF8DAB410BB60FFE922EEF6C03"/>
          </w:pPr>
          <w:r w:rsidRPr="00065FE3">
            <w:rPr>
              <w:rStyle w:val="Besedilooznabemesta"/>
              <w:rFonts w:cstheme="minorHAnsi"/>
            </w:rPr>
            <w:t>Vpišite besedilo.</w:t>
          </w:r>
        </w:p>
      </w:docPartBody>
    </w:docPart>
    <w:docPart>
      <w:docPartPr>
        <w:name w:val="93CADC6894B84E99BA3DB92FE496F813"/>
        <w:category>
          <w:name w:val="Splošno"/>
          <w:gallery w:val="placeholder"/>
        </w:category>
        <w:types>
          <w:type w:val="bbPlcHdr"/>
        </w:types>
        <w:behaviors>
          <w:behavior w:val="content"/>
        </w:behaviors>
        <w:guid w:val="{1319E726-8A64-4BCB-9ECA-F0AAFC7CC8C2}"/>
      </w:docPartPr>
      <w:docPartBody>
        <w:p w:rsidR="00000000" w:rsidRDefault="00C8282E" w:rsidP="00C8282E">
          <w:pPr>
            <w:pStyle w:val="93CADC6894B84E99BA3DB92FE496F813"/>
          </w:pPr>
          <w:r w:rsidRPr="00065FE3">
            <w:rPr>
              <w:rStyle w:val="Besedilooznabemesta"/>
              <w:rFonts w:cstheme="minorHAnsi"/>
            </w:rPr>
            <w:t>Vpišite besedilo.</w:t>
          </w:r>
        </w:p>
      </w:docPartBody>
    </w:docPart>
    <w:docPart>
      <w:docPartPr>
        <w:name w:val="439FBD3EB341441CAFBD41246986FDD4"/>
        <w:category>
          <w:name w:val="Splošno"/>
          <w:gallery w:val="placeholder"/>
        </w:category>
        <w:types>
          <w:type w:val="bbPlcHdr"/>
        </w:types>
        <w:behaviors>
          <w:behavior w:val="content"/>
        </w:behaviors>
        <w:guid w:val="{D38181A2-653C-4134-9CF1-DFFC1F624EF8}"/>
      </w:docPartPr>
      <w:docPartBody>
        <w:p w:rsidR="00000000" w:rsidRDefault="00C8282E" w:rsidP="00C8282E">
          <w:pPr>
            <w:pStyle w:val="439FBD3EB341441CAFBD41246986FDD4"/>
          </w:pPr>
          <w:r w:rsidRPr="00065FE3">
            <w:rPr>
              <w:rStyle w:val="Besedilooznabemesta"/>
              <w:rFonts w:cstheme="minorHAnsi"/>
            </w:rPr>
            <w:t>Vpišite besedilo.</w:t>
          </w:r>
        </w:p>
      </w:docPartBody>
    </w:docPart>
    <w:docPart>
      <w:docPartPr>
        <w:name w:val="DC34A1B24A194DF5BEEF897CFF3E8DF6"/>
        <w:category>
          <w:name w:val="Splošno"/>
          <w:gallery w:val="placeholder"/>
        </w:category>
        <w:types>
          <w:type w:val="bbPlcHdr"/>
        </w:types>
        <w:behaviors>
          <w:behavior w:val="content"/>
        </w:behaviors>
        <w:guid w:val="{635AE8F3-1CB1-49D4-BC36-E90541A73835}"/>
      </w:docPartPr>
      <w:docPartBody>
        <w:p w:rsidR="00000000" w:rsidRDefault="00C8282E" w:rsidP="00C8282E">
          <w:pPr>
            <w:pStyle w:val="DC34A1B24A194DF5BEEF897CFF3E8DF6"/>
          </w:pPr>
          <w:r w:rsidRPr="00065FE3">
            <w:rPr>
              <w:rStyle w:val="Besedilooznabemesta"/>
              <w:rFonts w:cstheme="minorHAnsi"/>
            </w:rPr>
            <w:t>Vpišite besedilo.</w:t>
          </w:r>
        </w:p>
      </w:docPartBody>
    </w:docPart>
    <w:docPart>
      <w:docPartPr>
        <w:name w:val="13C4AE4067E742049F865F9BE93016E2"/>
        <w:category>
          <w:name w:val="Splošno"/>
          <w:gallery w:val="placeholder"/>
        </w:category>
        <w:types>
          <w:type w:val="bbPlcHdr"/>
        </w:types>
        <w:behaviors>
          <w:behavior w:val="content"/>
        </w:behaviors>
        <w:guid w:val="{6386EAFF-F47C-49E7-9F6B-75566CAC7F01}"/>
      </w:docPartPr>
      <w:docPartBody>
        <w:p w:rsidR="00000000" w:rsidRDefault="00C8282E" w:rsidP="00C8282E">
          <w:pPr>
            <w:pStyle w:val="13C4AE4067E742049F865F9BE93016E2"/>
          </w:pPr>
          <w:r w:rsidRPr="00065FE3">
            <w:rPr>
              <w:rStyle w:val="Besedilooznabemesta"/>
              <w:rFonts w:cstheme="minorHAnsi"/>
            </w:rPr>
            <w:t>Vpišite besedilo.</w:t>
          </w:r>
        </w:p>
      </w:docPartBody>
    </w:docPart>
    <w:docPart>
      <w:docPartPr>
        <w:name w:val="DA11C61BCA3444CAA948B2C8848496F1"/>
        <w:category>
          <w:name w:val="Splošno"/>
          <w:gallery w:val="placeholder"/>
        </w:category>
        <w:types>
          <w:type w:val="bbPlcHdr"/>
        </w:types>
        <w:behaviors>
          <w:behavior w:val="content"/>
        </w:behaviors>
        <w:guid w:val="{2D640425-297D-40AB-A567-0C946CAF1281}"/>
      </w:docPartPr>
      <w:docPartBody>
        <w:p w:rsidR="00000000" w:rsidRDefault="00C8282E" w:rsidP="00C8282E">
          <w:pPr>
            <w:pStyle w:val="DA11C61BCA3444CAA948B2C8848496F1"/>
          </w:pPr>
          <w:r w:rsidRPr="00065FE3">
            <w:rPr>
              <w:rStyle w:val="Besedilooznabemesta"/>
              <w:rFonts w:cstheme="minorHAnsi"/>
            </w:rPr>
            <w:t>Vpišite besedilo.</w:t>
          </w:r>
        </w:p>
      </w:docPartBody>
    </w:docPart>
    <w:docPart>
      <w:docPartPr>
        <w:name w:val="3A0133DACD1C40C89FE1467938FCA462"/>
        <w:category>
          <w:name w:val="Splošno"/>
          <w:gallery w:val="placeholder"/>
        </w:category>
        <w:types>
          <w:type w:val="bbPlcHdr"/>
        </w:types>
        <w:behaviors>
          <w:behavior w:val="content"/>
        </w:behaviors>
        <w:guid w:val="{CF2BD74B-28DF-443F-814B-2A7280F0D992}"/>
      </w:docPartPr>
      <w:docPartBody>
        <w:p w:rsidR="00000000" w:rsidRDefault="00C8282E" w:rsidP="00C8282E">
          <w:pPr>
            <w:pStyle w:val="3A0133DACD1C40C89FE1467938FCA462"/>
          </w:pPr>
          <w:r w:rsidRPr="00065FE3">
            <w:rPr>
              <w:rStyle w:val="Besedilooznabemesta"/>
              <w:rFonts w:cstheme="minorHAnsi"/>
            </w:rPr>
            <w:t>Vpišite besedilo.</w:t>
          </w:r>
        </w:p>
      </w:docPartBody>
    </w:docPart>
    <w:docPart>
      <w:docPartPr>
        <w:name w:val="6CCC4442512D453AAF54AB3DF4F53BC0"/>
        <w:category>
          <w:name w:val="Splošno"/>
          <w:gallery w:val="placeholder"/>
        </w:category>
        <w:types>
          <w:type w:val="bbPlcHdr"/>
        </w:types>
        <w:behaviors>
          <w:behavior w:val="content"/>
        </w:behaviors>
        <w:guid w:val="{956412C4-C842-4AE4-9718-22F3259D895E}"/>
      </w:docPartPr>
      <w:docPartBody>
        <w:p w:rsidR="00000000" w:rsidRDefault="00C8282E" w:rsidP="00C8282E">
          <w:pPr>
            <w:pStyle w:val="6CCC4442512D453AAF54AB3DF4F53BC0"/>
          </w:pPr>
          <w:r w:rsidRPr="00065FE3">
            <w:rPr>
              <w:rStyle w:val="Besedilooznabemesta"/>
              <w:rFonts w:cstheme="minorHAnsi"/>
            </w:rPr>
            <w:t>Vpišite besedilo.</w:t>
          </w:r>
        </w:p>
      </w:docPartBody>
    </w:docPart>
    <w:docPart>
      <w:docPartPr>
        <w:name w:val="F84FB8D777974186B32505AFF92F6BB7"/>
        <w:category>
          <w:name w:val="Splošno"/>
          <w:gallery w:val="placeholder"/>
        </w:category>
        <w:types>
          <w:type w:val="bbPlcHdr"/>
        </w:types>
        <w:behaviors>
          <w:behavior w:val="content"/>
        </w:behaviors>
        <w:guid w:val="{813990A8-CD4A-4808-B47B-39EF74AC1316}"/>
      </w:docPartPr>
      <w:docPartBody>
        <w:p w:rsidR="00000000" w:rsidRDefault="00C8282E" w:rsidP="00C8282E">
          <w:pPr>
            <w:pStyle w:val="F84FB8D777974186B32505AFF92F6BB7"/>
          </w:pPr>
          <w:r w:rsidRPr="00065FE3">
            <w:rPr>
              <w:rStyle w:val="Besedilooznabemesta"/>
              <w:rFonts w:cstheme="minorHAnsi"/>
            </w:rPr>
            <w:t>Vpišite besedilo.</w:t>
          </w:r>
        </w:p>
      </w:docPartBody>
    </w:docPart>
    <w:docPart>
      <w:docPartPr>
        <w:name w:val="FE6892E72BDC4805AC1A93415512396E"/>
        <w:category>
          <w:name w:val="Splošno"/>
          <w:gallery w:val="placeholder"/>
        </w:category>
        <w:types>
          <w:type w:val="bbPlcHdr"/>
        </w:types>
        <w:behaviors>
          <w:behavior w:val="content"/>
        </w:behaviors>
        <w:guid w:val="{AF7D3777-C57C-47E8-B6FD-495EEA2825D9}"/>
      </w:docPartPr>
      <w:docPartBody>
        <w:p w:rsidR="00000000" w:rsidRDefault="00C8282E" w:rsidP="00C8282E">
          <w:pPr>
            <w:pStyle w:val="FE6892E72BDC4805AC1A93415512396E"/>
          </w:pPr>
          <w:r w:rsidRPr="00065FE3">
            <w:rPr>
              <w:rStyle w:val="Besedilooznabemesta"/>
              <w:rFonts w:cstheme="minorHAnsi"/>
            </w:rPr>
            <w:t>Vpišite besedilo.</w:t>
          </w:r>
        </w:p>
      </w:docPartBody>
    </w:docPart>
    <w:docPart>
      <w:docPartPr>
        <w:name w:val="F08192595EC74696B0C022AA48F89F59"/>
        <w:category>
          <w:name w:val="Splošno"/>
          <w:gallery w:val="placeholder"/>
        </w:category>
        <w:types>
          <w:type w:val="bbPlcHdr"/>
        </w:types>
        <w:behaviors>
          <w:behavior w:val="content"/>
        </w:behaviors>
        <w:guid w:val="{51A5DBCE-9B74-48E6-9E57-E0849299E3AC}"/>
      </w:docPartPr>
      <w:docPartBody>
        <w:p w:rsidR="00000000" w:rsidRDefault="00C8282E" w:rsidP="00C8282E">
          <w:pPr>
            <w:pStyle w:val="F08192595EC74696B0C022AA48F89F59"/>
          </w:pPr>
          <w:r w:rsidRPr="00065FE3">
            <w:rPr>
              <w:rStyle w:val="Besedilooznabemesta"/>
              <w:rFonts w:cstheme="minorHAnsi"/>
            </w:rPr>
            <w:t>Vpišite besedilo.</w:t>
          </w:r>
        </w:p>
      </w:docPartBody>
    </w:docPart>
    <w:docPart>
      <w:docPartPr>
        <w:name w:val="BC7212ECFF0647588BF0D13F733932CD"/>
        <w:category>
          <w:name w:val="Splošno"/>
          <w:gallery w:val="placeholder"/>
        </w:category>
        <w:types>
          <w:type w:val="bbPlcHdr"/>
        </w:types>
        <w:behaviors>
          <w:behavior w:val="content"/>
        </w:behaviors>
        <w:guid w:val="{70000CDD-3D08-4EB2-916B-721B2A2D7650}"/>
      </w:docPartPr>
      <w:docPartBody>
        <w:p w:rsidR="00000000" w:rsidRDefault="00C8282E" w:rsidP="00C8282E">
          <w:pPr>
            <w:pStyle w:val="BC7212ECFF0647588BF0D13F733932CD"/>
          </w:pPr>
          <w:r w:rsidRPr="00065FE3">
            <w:rPr>
              <w:rStyle w:val="Besedilooznabemesta"/>
              <w:rFonts w:cstheme="minorHAnsi"/>
            </w:rPr>
            <w:t>Vpišite besedilo.</w:t>
          </w:r>
        </w:p>
      </w:docPartBody>
    </w:docPart>
    <w:docPart>
      <w:docPartPr>
        <w:name w:val="4003ABAD22C94977A53EE5A8D9DDDA92"/>
        <w:category>
          <w:name w:val="Splošno"/>
          <w:gallery w:val="placeholder"/>
        </w:category>
        <w:types>
          <w:type w:val="bbPlcHdr"/>
        </w:types>
        <w:behaviors>
          <w:behavior w:val="content"/>
        </w:behaviors>
        <w:guid w:val="{2C3D139B-9283-4F41-B6D3-E65B88E635EF}"/>
      </w:docPartPr>
      <w:docPartBody>
        <w:p w:rsidR="00000000" w:rsidRDefault="00C8282E" w:rsidP="00C8282E">
          <w:pPr>
            <w:pStyle w:val="4003ABAD22C94977A53EE5A8D9DDDA92"/>
          </w:pPr>
          <w:r w:rsidRPr="00065FE3">
            <w:rPr>
              <w:rStyle w:val="Besedilooznabemesta"/>
              <w:rFonts w:cstheme="minorHAnsi"/>
            </w:rPr>
            <w:t>Vpišite besedilo.</w:t>
          </w:r>
        </w:p>
      </w:docPartBody>
    </w:docPart>
    <w:docPart>
      <w:docPartPr>
        <w:name w:val="D543D3B73A1C40C79FB71E84F91E7278"/>
        <w:category>
          <w:name w:val="Splošno"/>
          <w:gallery w:val="placeholder"/>
        </w:category>
        <w:types>
          <w:type w:val="bbPlcHdr"/>
        </w:types>
        <w:behaviors>
          <w:behavior w:val="content"/>
        </w:behaviors>
        <w:guid w:val="{E492F840-DFD9-4F38-8971-9F7D31BE40BC}"/>
      </w:docPartPr>
      <w:docPartBody>
        <w:p w:rsidR="00000000" w:rsidRDefault="00C8282E" w:rsidP="00C8282E">
          <w:pPr>
            <w:pStyle w:val="D543D3B73A1C40C79FB71E84F91E7278"/>
          </w:pPr>
          <w:r w:rsidRPr="00065FE3">
            <w:rPr>
              <w:rStyle w:val="Besedilooznabemesta"/>
              <w:rFonts w:cstheme="minorHAnsi"/>
            </w:rPr>
            <w:t>Vpišite besedilo.</w:t>
          </w:r>
        </w:p>
      </w:docPartBody>
    </w:docPart>
    <w:docPart>
      <w:docPartPr>
        <w:name w:val="631498FB725143819EF52470A66C7A50"/>
        <w:category>
          <w:name w:val="Splošno"/>
          <w:gallery w:val="placeholder"/>
        </w:category>
        <w:types>
          <w:type w:val="bbPlcHdr"/>
        </w:types>
        <w:behaviors>
          <w:behavior w:val="content"/>
        </w:behaviors>
        <w:guid w:val="{700E540A-81E0-4864-A223-A3F1BAE719A9}"/>
      </w:docPartPr>
      <w:docPartBody>
        <w:p w:rsidR="00000000" w:rsidRDefault="00C8282E" w:rsidP="00C8282E">
          <w:pPr>
            <w:pStyle w:val="631498FB725143819EF52470A66C7A50"/>
          </w:pPr>
          <w:r w:rsidRPr="00065FE3">
            <w:rPr>
              <w:rStyle w:val="Besedilooznabemesta"/>
              <w:rFonts w:cstheme="minorHAnsi"/>
            </w:rPr>
            <w:t>Vpišite besedilo.</w:t>
          </w:r>
        </w:p>
      </w:docPartBody>
    </w:docPart>
    <w:docPart>
      <w:docPartPr>
        <w:name w:val="6348687A6FA14634843A67A85E6FE550"/>
        <w:category>
          <w:name w:val="Splošno"/>
          <w:gallery w:val="placeholder"/>
        </w:category>
        <w:types>
          <w:type w:val="bbPlcHdr"/>
        </w:types>
        <w:behaviors>
          <w:behavior w:val="content"/>
        </w:behaviors>
        <w:guid w:val="{F87915CE-F766-4A9D-8AD1-56D2AFA59757}"/>
      </w:docPartPr>
      <w:docPartBody>
        <w:p w:rsidR="00000000" w:rsidRDefault="00C8282E" w:rsidP="00C8282E">
          <w:pPr>
            <w:pStyle w:val="6348687A6FA14634843A67A85E6FE550"/>
          </w:pPr>
          <w:r w:rsidRPr="00065FE3">
            <w:rPr>
              <w:rStyle w:val="Besedilooznabemesta"/>
              <w:rFonts w:cstheme="minorHAnsi"/>
            </w:rPr>
            <w:t>Vpišite besedilo.</w:t>
          </w:r>
        </w:p>
      </w:docPartBody>
    </w:docPart>
    <w:docPart>
      <w:docPartPr>
        <w:name w:val="FC5D8F369C27428D96224C922A931724"/>
        <w:category>
          <w:name w:val="Splošno"/>
          <w:gallery w:val="placeholder"/>
        </w:category>
        <w:types>
          <w:type w:val="bbPlcHdr"/>
        </w:types>
        <w:behaviors>
          <w:behavior w:val="content"/>
        </w:behaviors>
        <w:guid w:val="{C21D558D-E0D1-4284-8B46-C42CEA2E620C}"/>
      </w:docPartPr>
      <w:docPartBody>
        <w:p w:rsidR="00000000" w:rsidRDefault="00C8282E" w:rsidP="00C8282E">
          <w:pPr>
            <w:pStyle w:val="FC5D8F369C27428D96224C922A931724"/>
          </w:pPr>
          <w:r w:rsidRPr="00065FE3">
            <w:rPr>
              <w:rStyle w:val="Besedilooznabemesta"/>
              <w:rFonts w:cstheme="minorHAnsi"/>
            </w:rPr>
            <w:t>Vpišite besedilo.</w:t>
          </w:r>
        </w:p>
      </w:docPartBody>
    </w:docPart>
    <w:docPart>
      <w:docPartPr>
        <w:name w:val="9900A09D56E74991800413960EB3E197"/>
        <w:category>
          <w:name w:val="Splošno"/>
          <w:gallery w:val="placeholder"/>
        </w:category>
        <w:types>
          <w:type w:val="bbPlcHdr"/>
        </w:types>
        <w:behaviors>
          <w:behavior w:val="content"/>
        </w:behaviors>
        <w:guid w:val="{4E995BD7-74D0-4BD8-9676-017CD87A1255}"/>
      </w:docPartPr>
      <w:docPartBody>
        <w:p w:rsidR="00000000" w:rsidRDefault="00C8282E" w:rsidP="00C8282E">
          <w:pPr>
            <w:pStyle w:val="9900A09D56E74991800413960EB3E197"/>
          </w:pPr>
          <w:r w:rsidRPr="00065FE3">
            <w:rPr>
              <w:rStyle w:val="Besedilooznabemesta"/>
              <w:rFonts w:cstheme="minorHAnsi"/>
            </w:rPr>
            <w:t>Vpišite besedilo.</w:t>
          </w:r>
        </w:p>
      </w:docPartBody>
    </w:docPart>
    <w:docPart>
      <w:docPartPr>
        <w:name w:val="36264650C5244B4CA6EBC5AFCD0A36E0"/>
        <w:category>
          <w:name w:val="Splošno"/>
          <w:gallery w:val="placeholder"/>
        </w:category>
        <w:types>
          <w:type w:val="bbPlcHdr"/>
        </w:types>
        <w:behaviors>
          <w:behavior w:val="content"/>
        </w:behaviors>
        <w:guid w:val="{5614627C-6E1D-4795-96F6-F188C9A0C660}"/>
      </w:docPartPr>
      <w:docPartBody>
        <w:p w:rsidR="00000000" w:rsidRDefault="00C8282E" w:rsidP="00C8282E">
          <w:pPr>
            <w:pStyle w:val="36264650C5244B4CA6EBC5AFCD0A36E0"/>
          </w:pPr>
          <w:r w:rsidRPr="00065FE3">
            <w:rPr>
              <w:rStyle w:val="Besedilooznabemesta"/>
              <w:rFonts w:cstheme="minorHAnsi"/>
            </w:rPr>
            <w:t>Vpišite besedilo.</w:t>
          </w:r>
        </w:p>
      </w:docPartBody>
    </w:docPart>
    <w:docPart>
      <w:docPartPr>
        <w:name w:val="B2F5DDA2BBE94E54AEF01707E677CF25"/>
        <w:category>
          <w:name w:val="Splošno"/>
          <w:gallery w:val="placeholder"/>
        </w:category>
        <w:types>
          <w:type w:val="bbPlcHdr"/>
        </w:types>
        <w:behaviors>
          <w:behavior w:val="content"/>
        </w:behaviors>
        <w:guid w:val="{F5AF989B-3477-4CAE-9D6B-733FA764F83A}"/>
      </w:docPartPr>
      <w:docPartBody>
        <w:p w:rsidR="00000000" w:rsidRDefault="00C8282E" w:rsidP="00C8282E">
          <w:pPr>
            <w:pStyle w:val="B2F5DDA2BBE94E54AEF01707E677CF25"/>
          </w:pPr>
          <w:r w:rsidRPr="00065FE3">
            <w:rPr>
              <w:rStyle w:val="Besedilooznabemesta"/>
              <w:rFonts w:cstheme="minorHAnsi"/>
            </w:rPr>
            <w:t>Vpišite besedilo.</w:t>
          </w:r>
        </w:p>
      </w:docPartBody>
    </w:docPart>
    <w:docPart>
      <w:docPartPr>
        <w:name w:val="A0C431FD8B014714BE0587FEE9EB817B"/>
        <w:category>
          <w:name w:val="Splošno"/>
          <w:gallery w:val="placeholder"/>
        </w:category>
        <w:types>
          <w:type w:val="bbPlcHdr"/>
        </w:types>
        <w:behaviors>
          <w:behavior w:val="content"/>
        </w:behaviors>
        <w:guid w:val="{20C353D1-5DC4-409A-87D9-BDDA67CEC827}"/>
      </w:docPartPr>
      <w:docPartBody>
        <w:p w:rsidR="00000000" w:rsidRDefault="00C8282E" w:rsidP="00C8282E">
          <w:pPr>
            <w:pStyle w:val="A0C431FD8B014714BE0587FEE9EB817B"/>
          </w:pPr>
          <w:r w:rsidRPr="00065FE3">
            <w:rPr>
              <w:rStyle w:val="Besedilooznabemesta"/>
              <w:rFonts w:cstheme="minorHAnsi"/>
            </w:rPr>
            <w:t>Vpišite besedilo.</w:t>
          </w:r>
        </w:p>
      </w:docPartBody>
    </w:docPart>
    <w:docPart>
      <w:docPartPr>
        <w:name w:val="CE6B457B34CA480DA0D0923467AC27C3"/>
        <w:category>
          <w:name w:val="Splošno"/>
          <w:gallery w:val="placeholder"/>
        </w:category>
        <w:types>
          <w:type w:val="bbPlcHdr"/>
        </w:types>
        <w:behaviors>
          <w:behavior w:val="content"/>
        </w:behaviors>
        <w:guid w:val="{56AD9661-DA3C-4986-866B-BB07169A25FC}"/>
      </w:docPartPr>
      <w:docPartBody>
        <w:p w:rsidR="00000000" w:rsidRDefault="00C8282E" w:rsidP="00C8282E">
          <w:pPr>
            <w:pStyle w:val="CE6B457B34CA480DA0D0923467AC27C3"/>
          </w:pPr>
          <w:r w:rsidRPr="00065FE3">
            <w:rPr>
              <w:rStyle w:val="Besedilooznabemesta"/>
              <w:rFonts w:cstheme="minorHAnsi"/>
            </w:rPr>
            <w:t>Vpišite besedilo.</w:t>
          </w:r>
        </w:p>
      </w:docPartBody>
    </w:docPart>
    <w:docPart>
      <w:docPartPr>
        <w:name w:val="15462497ADF34401BA5C720CC3CE0602"/>
        <w:category>
          <w:name w:val="Splošno"/>
          <w:gallery w:val="placeholder"/>
        </w:category>
        <w:types>
          <w:type w:val="bbPlcHdr"/>
        </w:types>
        <w:behaviors>
          <w:behavior w:val="content"/>
        </w:behaviors>
        <w:guid w:val="{F77A4D33-F279-425B-B706-F7C689877117}"/>
      </w:docPartPr>
      <w:docPartBody>
        <w:p w:rsidR="00000000" w:rsidRDefault="00C8282E" w:rsidP="00C8282E">
          <w:pPr>
            <w:pStyle w:val="15462497ADF34401BA5C720CC3CE0602"/>
          </w:pPr>
          <w:r w:rsidRPr="00065FE3">
            <w:rPr>
              <w:rStyle w:val="Besedilooznabemesta"/>
              <w:rFonts w:cstheme="minorHAnsi"/>
            </w:rPr>
            <w:t>Vpišite besedilo.</w:t>
          </w:r>
        </w:p>
      </w:docPartBody>
    </w:docPart>
    <w:docPart>
      <w:docPartPr>
        <w:name w:val="6863D049471041D3BE607CA2F09CB32A"/>
        <w:category>
          <w:name w:val="Splošno"/>
          <w:gallery w:val="placeholder"/>
        </w:category>
        <w:types>
          <w:type w:val="bbPlcHdr"/>
        </w:types>
        <w:behaviors>
          <w:behavior w:val="content"/>
        </w:behaviors>
        <w:guid w:val="{26A39BFE-2DC0-49C2-A06B-BD8F494AF8F2}"/>
      </w:docPartPr>
      <w:docPartBody>
        <w:p w:rsidR="00000000" w:rsidRDefault="00C8282E" w:rsidP="00C8282E">
          <w:pPr>
            <w:pStyle w:val="6863D049471041D3BE607CA2F09CB32A"/>
          </w:pPr>
          <w:r w:rsidRPr="00065FE3">
            <w:rPr>
              <w:rStyle w:val="Besedilooznabemesta"/>
              <w:rFonts w:cstheme="minorHAnsi"/>
            </w:rPr>
            <w:t>Vpišite besedilo.</w:t>
          </w:r>
        </w:p>
      </w:docPartBody>
    </w:docPart>
    <w:docPart>
      <w:docPartPr>
        <w:name w:val="A424DE09D2FB49D1814051259EAB7A13"/>
        <w:category>
          <w:name w:val="Splošno"/>
          <w:gallery w:val="placeholder"/>
        </w:category>
        <w:types>
          <w:type w:val="bbPlcHdr"/>
        </w:types>
        <w:behaviors>
          <w:behavior w:val="content"/>
        </w:behaviors>
        <w:guid w:val="{2202710A-47D2-41BF-BEC5-795969E72827}"/>
      </w:docPartPr>
      <w:docPartBody>
        <w:p w:rsidR="00000000" w:rsidRDefault="00C8282E" w:rsidP="00C8282E">
          <w:pPr>
            <w:pStyle w:val="A424DE09D2FB49D1814051259EAB7A13"/>
          </w:pPr>
          <w:r w:rsidRPr="00065FE3">
            <w:rPr>
              <w:rStyle w:val="Besedilooznabemesta"/>
              <w:rFonts w:cstheme="minorHAnsi"/>
            </w:rPr>
            <w:t>Vpišite besedilo.</w:t>
          </w:r>
        </w:p>
      </w:docPartBody>
    </w:docPart>
    <w:docPart>
      <w:docPartPr>
        <w:name w:val="D0EC289A16D34219A8BC3320EDC94368"/>
        <w:category>
          <w:name w:val="Splošno"/>
          <w:gallery w:val="placeholder"/>
        </w:category>
        <w:types>
          <w:type w:val="bbPlcHdr"/>
        </w:types>
        <w:behaviors>
          <w:behavior w:val="content"/>
        </w:behaviors>
        <w:guid w:val="{A0496B2E-AB77-41EB-B629-F978E5F27B17}"/>
      </w:docPartPr>
      <w:docPartBody>
        <w:p w:rsidR="00000000" w:rsidRDefault="00C8282E" w:rsidP="00C8282E">
          <w:pPr>
            <w:pStyle w:val="D0EC289A16D34219A8BC3320EDC94368"/>
          </w:pPr>
          <w:r w:rsidRPr="00065FE3">
            <w:rPr>
              <w:rStyle w:val="Besedilooznabemesta"/>
              <w:rFonts w:cstheme="minorHAnsi"/>
            </w:rPr>
            <w:t>Vpišite besedilo.</w:t>
          </w:r>
        </w:p>
      </w:docPartBody>
    </w:docPart>
    <w:docPart>
      <w:docPartPr>
        <w:name w:val="1C7E2749AE6C481EA105AEEE835834C0"/>
        <w:category>
          <w:name w:val="Splošno"/>
          <w:gallery w:val="placeholder"/>
        </w:category>
        <w:types>
          <w:type w:val="bbPlcHdr"/>
        </w:types>
        <w:behaviors>
          <w:behavior w:val="content"/>
        </w:behaviors>
        <w:guid w:val="{83254FD7-196B-4D2E-9398-9A518F322D4A}"/>
      </w:docPartPr>
      <w:docPartBody>
        <w:p w:rsidR="00000000" w:rsidRDefault="00C8282E" w:rsidP="00C8282E">
          <w:pPr>
            <w:pStyle w:val="1C7E2749AE6C481EA105AEEE835834C0"/>
          </w:pPr>
          <w:r w:rsidRPr="00065FE3">
            <w:rPr>
              <w:rStyle w:val="Besedilooznabemesta"/>
              <w:rFonts w:cstheme="minorHAnsi"/>
            </w:rPr>
            <w:t>Vpišite besedilo.</w:t>
          </w:r>
        </w:p>
      </w:docPartBody>
    </w:docPart>
    <w:docPart>
      <w:docPartPr>
        <w:name w:val="82213B6140064745AF2D034417A303E1"/>
        <w:category>
          <w:name w:val="Splošno"/>
          <w:gallery w:val="placeholder"/>
        </w:category>
        <w:types>
          <w:type w:val="bbPlcHdr"/>
        </w:types>
        <w:behaviors>
          <w:behavior w:val="content"/>
        </w:behaviors>
        <w:guid w:val="{23E7AF6A-F6C3-47BC-AD82-2BCD9D4874CF}"/>
      </w:docPartPr>
      <w:docPartBody>
        <w:p w:rsidR="00000000" w:rsidRDefault="00C8282E" w:rsidP="00C8282E">
          <w:pPr>
            <w:pStyle w:val="82213B6140064745AF2D034417A303E1"/>
          </w:pPr>
          <w:r w:rsidRPr="00065FE3">
            <w:rPr>
              <w:rStyle w:val="Besedilooznabemesta"/>
              <w:rFonts w:cstheme="minorHAnsi"/>
            </w:rPr>
            <w:t>Vpišite besedilo.</w:t>
          </w:r>
        </w:p>
      </w:docPartBody>
    </w:docPart>
    <w:docPart>
      <w:docPartPr>
        <w:name w:val="267FCCF110904A49B70DEB81CD373A2A"/>
        <w:category>
          <w:name w:val="Splošno"/>
          <w:gallery w:val="placeholder"/>
        </w:category>
        <w:types>
          <w:type w:val="bbPlcHdr"/>
        </w:types>
        <w:behaviors>
          <w:behavior w:val="content"/>
        </w:behaviors>
        <w:guid w:val="{27A0801F-379D-484A-8DC4-D228E142F2C3}"/>
      </w:docPartPr>
      <w:docPartBody>
        <w:p w:rsidR="00000000" w:rsidRDefault="00C8282E" w:rsidP="00C8282E">
          <w:pPr>
            <w:pStyle w:val="267FCCF110904A49B70DEB81CD373A2A"/>
          </w:pPr>
          <w:r w:rsidRPr="00065FE3">
            <w:rPr>
              <w:rStyle w:val="Besedilooznabemesta"/>
              <w:rFonts w:cstheme="minorHAnsi"/>
            </w:rPr>
            <w:t>Vpišite besedilo.</w:t>
          </w:r>
        </w:p>
      </w:docPartBody>
    </w:docPart>
    <w:docPart>
      <w:docPartPr>
        <w:name w:val="3CB497D6DE254EDA94B6E716A7CDB537"/>
        <w:category>
          <w:name w:val="Splošno"/>
          <w:gallery w:val="placeholder"/>
        </w:category>
        <w:types>
          <w:type w:val="bbPlcHdr"/>
        </w:types>
        <w:behaviors>
          <w:behavior w:val="content"/>
        </w:behaviors>
        <w:guid w:val="{F30F1A8D-1ED4-4A9B-A1FC-D431BC1E4AEB}"/>
      </w:docPartPr>
      <w:docPartBody>
        <w:p w:rsidR="00000000" w:rsidRDefault="00C8282E" w:rsidP="00C8282E">
          <w:pPr>
            <w:pStyle w:val="3CB497D6DE254EDA94B6E716A7CDB537"/>
          </w:pPr>
          <w:r w:rsidRPr="00065FE3">
            <w:rPr>
              <w:rStyle w:val="Besedilooznabemesta"/>
              <w:rFonts w:cstheme="minorHAnsi"/>
            </w:rPr>
            <w:t>Vpišite besedilo.</w:t>
          </w:r>
        </w:p>
      </w:docPartBody>
    </w:docPart>
    <w:docPart>
      <w:docPartPr>
        <w:name w:val="B0E37EFBE97247E99DE48497CF5A1914"/>
        <w:category>
          <w:name w:val="Splošno"/>
          <w:gallery w:val="placeholder"/>
        </w:category>
        <w:types>
          <w:type w:val="bbPlcHdr"/>
        </w:types>
        <w:behaviors>
          <w:behavior w:val="content"/>
        </w:behaviors>
        <w:guid w:val="{CE28CF13-6248-4471-A56E-6EEDB723F166}"/>
      </w:docPartPr>
      <w:docPartBody>
        <w:p w:rsidR="00000000" w:rsidRDefault="00C8282E" w:rsidP="00C8282E">
          <w:pPr>
            <w:pStyle w:val="B0E37EFBE97247E99DE48497CF5A1914"/>
          </w:pPr>
          <w:r w:rsidRPr="00065FE3">
            <w:rPr>
              <w:rStyle w:val="Besedilooznabemesta"/>
              <w:rFonts w:cstheme="minorHAnsi"/>
            </w:rPr>
            <w:t>Vpišite besedilo.</w:t>
          </w:r>
        </w:p>
      </w:docPartBody>
    </w:docPart>
    <w:docPart>
      <w:docPartPr>
        <w:name w:val="A0E8D977B85943958508CC0D81DBAC7C"/>
        <w:category>
          <w:name w:val="Splošno"/>
          <w:gallery w:val="placeholder"/>
        </w:category>
        <w:types>
          <w:type w:val="bbPlcHdr"/>
        </w:types>
        <w:behaviors>
          <w:behavior w:val="content"/>
        </w:behaviors>
        <w:guid w:val="{B0CB5F13-69AD-433F-B03A-5170B04F4109}"/>
      </w:docPartPr>
      <w:docPartBody>
        <w:p w:rsidR="00000000" w:rsidRDefault="00C8282E" w:rsidP="00C8282E">
          <w:pPr>
            <w:pStyle w:val="A0E8D977B85943958508CC0D81DBAC7C"/>
          </w:pPr>
          <w:r w:rsidRPr="00065FE3">
            <w:rPr>
              <w:rStyle w:val="Besedilooznabemesta"/>
              <w:rFonts w:cstheme="minorHAnsi"/>
            </w:rPr>
            <w:t>Vpišite besedilo.</w:t>
          </w:r>
        </w:p>
      </w:docPartBody>
    </w:docPart>
    <w:docPart>
      <w:docPartPr>
        <w:name w:val="1C2F5D6F9FE34529B5E6747B7B4FA148"/>
        <w:category>
          <w:name w:val="Splošno"/>
          <w:gallery w:val="placeholder"/>
        </w:category>
        <w:types>
          <w:type w:val="bbPlcHdr"/>
        </w:types>
        <w:behaviors>
          <w:behavior w:val="content"/>
        </w:behaviors>
        <w:guid w:val="{DBCDE28D-88A9-4ABC-88D9-9D3F597CB2D1}"/>
      </w:docPartPr>
      <w:docPartBody>
        <w:p w:rsidR="00000000" w:rsidRDefault="00C8282E" w:rsidP="00C8282E">
          <w:pPr>
            <w:pStyle w:val="1C2F5D6F9FE34529B5E6747B7B4FA148"/>
          </w:pPr>
          <w:r w:rsidRPr="00065FE3">
            <w:rPr>
              <w:rStyle w:val="Besedilooznabemesta"/>
              <w:rFonts w:cstheme="minorHAnsi"/>
            </w:rPr>
            <w:t>Vpišite besedilo.</w:t>
          </w:r>
        </w:p>
      </w:docPartBody>
    </w:docPart>
    <w:docPart>
      <w:docPartPr>
        <w:name w:val="8AA4F78775644451850B45A42D714677"/>
        <w:category>
          <w:name w:val="Splošno"/>
          <w:gallery w:val="placeholder"/>
        </w:category>
        <w:types>
          <w:type w:val="bbPlcHdr"/>
        </w:types>
        <w:behaviors>
          <w:behavior w:val="content"/>
        </w:behaviors>
        <w:guid w:val="{63162DD4-8895-4B1F-B880-EB252503A1AA}"/>
      </w:docPartPr>
      <w:docPartBody>
        <w:p w:rsidR="00000000" w:rsidRDefault="00C8282E" w:rsidP="00C8282E">
          <w:pPr>
            <w:pStyle w:val="8AA4F78775644451850B45A42D714677"/>
          </w:pPr>
          <w:r w:rsidRPr="00065FE3">
            <w:rPr>
              <w:rStyle w:val="Besedilooznabemesta"/>
              <w:rFonts w:cstheme="minorHAnsi"/>
            </w:rPr>
            <w:t>Vpišite besedilo.</w:t>
          </w:r>
        </w:p>
      </w:docPartBody>
    </w:docPart>
    <w:docPart>
      <w:docPartPr>
        <w:name w:val="BAF20421040546E9947CD177DEC98776"/>
        <w:category>
          <w:name w:val="Splošno"/>
          <w:gallery w:val="placeholder"/>
        </w:category>
        <w:types>
          <w:type w:val="bbPlcHdr"/>
        </w:types>
        <w:behaviors>
          <w:behavior w:val="content"/>
        </w:behaviors>
        <w:guid w:val="{463F3F74-076C-4AEE-BE45-3A2B0AF4D67C}"/>
      </w:docPartPr>
      <w:docPartBody>
        <w:p w:rsidR="00000000" w:rsidRDefault="00C8282E" w:rsidP="00C8282E">
          <w:pPr>
            <w:pStyle w:val="BAF20421040546E9947CD177DEC98776"/>
          </w:pPr>
          <w:r w:rsidRPr="00065FE3">
            <w:rPr>
              <w:rStyle w:val="Besedilooznabemesta"/>
              <w:rFonts w:cstheme="minorHAnsi"/>
            </w:rPr>
            <w:t>Vpišite besedilo.</w:t>
          </w:r>
        </w:p>
      </w:docPartBody>
    </w:docPart>
    <w:docPart>
      <w:docPartPr>
        <w:name w:val="6255B53FBA944FD09AD28DE92731D93B"/>
        <w:category>
          <w:name w:val="Splošno"/>
          <w:gallery w:val="placeholder"/>
        </w:category>
        <w:types>
          <w:type w:val="bbPlcHdr"/>
        </w:types>
        <w:behaviors>
          <w:behavior w:val="content"/>
        </w:behaviors>
        <w:guid w:val="{8BC2697A-483E-47DA-9B2B-B63E9B83A8FF}"/>
      </w:docPartPr>
      <w:docPartBody>
        <w:p w:rsidR="00000000" w:rsidRDefault="00C8282E" w:rsidP="00C8282E">
          <w:pPr>
            <w:pStyle w:val="6255B53FBA944FD09AD28DE92731D93B"/>
          </w:pPr>
          <w:r w:rsidRPr="00065FE3">
            <w:rPr>
              <w:rStyle w:val="Besedilooznabemesta"/>
              <w:rFonts w:cstheme="minorHAnsi"/>
            </w:rPr>
            <w:t>Vpišite besedilo.</w:t>
          </w:r>
        </w:p>
      </w:docPartBody>
    </w:docPart>
    <w:docPart>
      <w:docPartPr>
        <w:name w:val="B30B7D50D60C45EBB9248A66678E3D35"/>
        <w:category>
          <w:name w:val="Splošno"/>
          <w:gallery w:val="placeholder"/>
        </w:category>
        <w:types>
          <w:type w:val="bbPlcHdr"/>
        </w:types>
        <w:behaviors>
          <w:behavior w:val="content"/>
        </w:behaviors>
        <w:guid w:val="{8019BF27-3198-4DF0-8D76-E34C4A09AFEE}"/>
      </w:docPartPr>
      <w:docPartBody>
        <w:p w:rsidR="00000000" w:rsidRDefault="00C8282E" w:rsidP="00C8282E">
          <w:pPr>
            <w:pStyle w:val="B30B7D50D60C45EBB9248A66678E3D35"/>
          </w:pPr>
          <w:r w:rsidRPr="00065FE3">
            <w:rPr>
              <w:rStyle w:val="Besedilooznabemesta"/>
              <w:rFonts w:cstheme="minorHAnsi"/>
            </w:rPr>
            <w:t>Vpišite besedilo.</w:t>
          </w:r>
        </w:p>
      </w:docPartBody>
    </w:docPart>
    <w:docPart>
      <w:docPartPr>
        <w:name w:val="E6832C33254F4C898BA3765AB710F950"/>
        <w:category>
          <w:name w:val="Splošno"/>
          <w:gallery w:val="placeholder"/>
        </w:category>
        <w:types>
          <w:type w:val="bbPlcHdr"/>
        </w:types>
        <w:behaviors>
          <w:behavior w:val="content"/>
        </w:behaviors>
        <w:guid w:val="{97832E58-D20A-4E00-9928-3272EE4D32A7}"/>
      </w:docPartPr>
      <w:docPartBody>
        <w:p w:rsidR="00000000" w:rsidRDefault="00C8282E" w:rsidP="00C8282E">
          <w:pPr>
            <w:pStyle w:val="E6832C33254F4C898BA3765AB710F950"/>
          </w:pPr>
          <w:r w:rsidRPr="00065FE3">
            <w:rPr>
              <w:rStyle w:val="Besedilooznabemesta"/>
              <w:rFonts w:cstheme="minorHAnsi"/>
            </w:rPr>
            <w:t>Vpišite besedilo.</w:t>
          </w:r>
        </w:p>
      </w:docPartBody>
    </w:docPart>
    <w:docPart>
      <w:docPartPr>
        <w:name w:val="38DA50A8C31F4A9CA1F75EB3D6ED199E"/>
        <w:category>
          <w:name w:val="Splošno"/>
          <w:gallery w:val="placeholder"/>
        </w:category>
        <w:types>
          <w:type w:val="bbPlcHdr"/>
        </w:types>
        <w:behaviors>
          <w:behavior w:val="content"/>
        </w:behaviors>
        <w:guid w:val="{B9353FCD-3933-4C9F-A6FF-A8B7844C69C1}"/>
      </w:docPartPr>
      <w:docPartBody>
        <w:p w:rsidR="00000000" w:rsidRDefault="00C8282E" w:rsidP="00C8282E">
          <w:pPr>
            <w:pStyle w:val="38DA50A8C31F4A9CA1F75EB3D6ED199E"/>
          </w:pPr>
          <w:r w:rsidRPr="00065FE3">
            <w:rPr>
              <w:rStyle w:val="Besedilooznabemesta"/>
              <w:rFonts w:cstheme="minorHAnsi"/>
            </w:rPr>
            <w:t>Vpišite besedilo.</w:t>
          </w:r>
        </w:p>
      </w:docPartBody>
    </w:docPart>
    <w:docPart>
      <w:docPartPr>
        <w:name w:val="1A63FFAA552E4755B474827BFC4BB3D5"/>
        <w:category>
          <w:name w:val="Splošno"/>
          <w:gallery w:val="placeholder"/>
        </w:category>
        <w:types>
          <w:type w:val="bbPlcHdr"/>
        </w:types>
        <w:behaviors>
          <w:behavior w:val="content"/>
        </w:behaviors>
        <w:guid w:val="{F4399E55-8DB5-432B-AACA-8E2F18E86917}"/>
      </w:docPartPr>
      <w:docPartBody>
        <w:p w:rsidR="00000000" w:rsidRDefault="00C8282E" w:rsidP="00C8282E">
          <w:pPr>
            <w:pStyle w:val="1A63FFAA552E4755B474827BFC4BB3D5"/>
          </w:pPr>
          <w:r w:rsidRPr="00065FE3">
            <w:rPr>
              <w:rStyle w:val="Besedilooznabemesta"/>
              <w:rFonts w:cstheme="minorHAnsi"/>
            </w:rPr>
            <w:t>Vpišite besedilo.</w:t>
          </w:r>
        </w:p>
      </w:docPartBody>
    </w:docPart>
    <w:docPart>
      <w:docPartPr>
        <w:name w:val="E4A5E4F326D64431BC4B66B943B76D32"/>
        <w:category>
          <w:name w:val="Splošno"/>
          <w:gallery w:val="placeholder"/>
        </w:category>
        <w:types>
          <w:type w:val="bbPlcHdr"/>
        </w:types>
        <w:behaviors>
          <w:behavior w:val="content"/>
        </w:behaviors>
        <w:guid w:val="{BCD8463C-7DCA-483C-A504-2ECF46722914}"/>
      </w:docPartPr>
      <w:docPartBody>
        <w:p w:rsidR="00000000" w:rsidRDefault="00C8282E" w:rsidP="00C8282E">
          <w:pPr>
            <w:pStyle w:val="E4A5E4F326D64431BC4B66B943B76D32"/>
          </w:pPr>
          <w:r w:rsidRPr="00065FE3">
            <w:rPr>
              <w:rStyle w:val="Besedilooznabemesta"/>
              <w:rFonts w:cstheme="minorHAnsi"/>
            </w:rPr>
            <w:t>Vpišite besedilo.</w:t>
          </w:r>
        </w:p>
      </w:docPartBody>
    </w:docPart>
    <w:docPart>
      <w:docPartPr>
        <w:name w:val="B785C054F51A4480BFBA3912D6B4E9ED"/>
        <w:category>
          <w:name w:val="Splošno"/>
          <w:gallery w:val="placeholder"/>
        </w:category>
        <w:types>
          <w:type w:val="bbPlcHdr"/>
        </w:types>
        <w:behaviors>
          <w:behavior w:val="content"/>
        </w:behaviors>
        <w:guid w:val="{210044E4-92D8-4BD4-A2C7-3257E0392F21}"/>
      </w:docPartPr>
      <w:docPartBody>
        <w:p w:rsidR="00000000" w:rsidRDefault="00C8282E" w:rsidP="00C8282E">
          <w:pPr>
            <w:pStyle w:val="B785C054F51A4480BFBA3912D6B4E9ED"/>
          </w:pPr>
          <w:r w:rsidRPr="00065FE3">
            <w:rPr>
              <w:rStyle w:val="Besedilooznabemesta"/>
              <w:rFonts w:cstheme="minorHAnsi"/>
            </w:rPr>
            <w:t>Vpišite besedilo.</w:t>
          </w:r>
        </w:p>
      </w:docPartBody>
    </w:docPart>
    <w:docPart>
      <w:docPartPr>
        <w:name w:val="F79514427AC94A4498BAC8769A7CD8AA"/>
        <w:category>
          <w:name w:val="Splošno"/>
          <w:gallery w:val="placeholder"/>
        </w:category>
        <w:types>
          <w:type w:val="bbPlcHdr"/>
        </w:types>
        <w:behaviors>
          <w:behavior w:val="content"/>
        </w:behaviors>
        <w:guid w:val="{AFF8E7E9-518A-4F40-82A0-3E10A8795F4F}"/>
      </w:docPartPr>
      <w:docPartBody>
        <w:p w:rsidR="00000000" w:rsidRDefault="00C8282E" w:rsidP="00C8282E">
          <w:pPr>
            <w:pStyle w:val="F79514427AC94A4498BAC8769A7CD8AA"/>
          </w:pPr>
          <w:r w:rsidRPr="00065FE3">
            <w:rPr>
              <w:rStyle w:val="Besedilooznabemesta"/>
              <w:rFonts w:cstheme="minorHAnsi"/>
            </w:rPr>
            <w:t>Vpišite besedilo.</w:t>
          </w:r>
        </w:p>
      </w:docPartBody>
    </w:docPart>
    <w:docPart>
      <w:docPartPr>
        <w:name w:val="D3537125C24F40A496670DEB39FE3625"/>
        <w:category>
          <w:name w:val="Splošno"/>
          <w:gallery w:val="placeholder"/>
        </w:category>
        <w:types>
          <w:type w:val="bbPlcHdr"/>
        </w:types>
        <w:behaviors>
          <w:behavior w:val="content"/>
        </w:behaviors>
        <w:guid w:val="{7A2160C5-F79C-4605-877A-4CEDECFF4B89}"/>
      </w:docPartPr>
      <w:docPartBody>
        <w:p w:rsidR="00000000" w:rsidRDefault="00C8282E" w:rsidP="00C8282E">
          <w:pPr>
            <w:pStyle w:val="D3537125C24F40A496670DEB39FE3625"/>
          </w:pPr>
          <w:r w:rsidRPr="00065FE3">
            <w:rPr>
              <w:rStyle w:val="Besedilooznabemesta"/>
              <w:rFonts w:cstheme="minorHAnsi"/>
            </w:rPr>
            <w:t>Vpišite besedilo.</w:t>
          </w:r>
        </w:p>
      </w:docPartBody>
    </w:docPart>
    <w:docPart>
      <w:docPartPr>
        <w:name w:val="44397544D51A405BAD81499382E93548"/>
        <w:category>
          <w:name w:val="Splošno"/>
          <w:gallery w:val="placeholder"/>
        </w:category>
        <w:types>
          <w:type w:val="bbPlcHdr"/>
        </w:types>
        <w:behaviors>
          <w:behavior w:val="content"/>
        </w:behaviors>
        <w:guid w:val="{52833FC5-B460-4146-AAD6-EFC63998863E}"/>
      </w:docPartPr>
      <w:docPartBody>
        <w:p w:rsidR="00000000" w:rsidRDefault="00C8282E" w:rsidP="00C8282E">
          <w:pPr>
            <w:pStyle w:val="44397544D51A405BAD81499382E93548"/>
          </w:pPr>
          <w:r w:rsidRPr="00065FE3">
            <w:rPr>
              <w:rStyle w:val="Besedilooznabemesta"/>
              <w:rFonts w:cstheme="minorHAnsi"/>
            </w:rPr>
            <w:t>Vpišite besedilo.</w:t>
          </w:r>
        </w:p>
      </w:docPartBody>
    </w:docPart>
    <w:docPart>
      <w:docPartPr>
        <w:name w:val="9FC83A985B7A447CBFADC693594E1404"/>
        <w:category>
          <w:name w:val="Splošno"/>
          <w:gallery w:val="placeholder"/>
        </w:category>
        <w:types>
          <w:type w:val="bbPlcHdr"/>
        </w:types>
        <w:behaviors>
          <w:behavior w:val="content"/>
        </w:behaviors>
        <w:guid w:val="{D65ACE12-A056-4CB1-9316-46F14A95A17F}"/>
      </w:docPartPr>
      <w:docPartBody>
        <w:p w:rsidR="00000000" w:rsidRDefault="00C8282E" w:rsidP="00C8282E">
          <w:pPr>
            <w:pStyle w:val="9FC83A985B7A447CBFADC693594E1404"/>
          </w:pPr>
          <w:r w:rsidRPr="00065FE3">
            <w:rPr>
              <w:rStyle w:val="Besedilooznabemesta"/>
              <w:rFonts w:cstheme="minorHAnsi"/>
            </w:rPr>
            <w:t>Vpišite besedilo.</w:t>
          </w:r>
        </w:p>
      </w:docPartBody>
    </w:docPart>
    <w:docPart>
      <w:docPartPr>
        <w:name w:val="C2763C906ACE467AAD6FDF0CBC0DC541"/>
        <w:category>
          <w:name w:val="Splošno"/>
          <w:gallery w:val="placeholder"/>
        </w:category>
        <w:types>
          <w:type w:val="bbPlcHdr"/>
        </w:types>
        <w:behaviors>
          <w:behavior w:val="content"/>
        </w:behaviors>
        <w:guid w:val="{7DEED293-7944-4830-A4A4-4C2C1A361364}"/>
      </w:docPartPr>
      <w:docPartBody>
        <w:p w:rsidR="00000000" w:rsidRDefault="00C8282E" w:rsidP="00C8282E">
          <w:pPr>
            <w:pStyle w:val="C2763C906ACE467AAD6FDF0CBC0DC541"/>
          </w:pPr>
          <w:r w:rsidRPr="00065FE3">
            <w:rPr>
              <w:rStyle w:val="Besedilooznabemesta"/>
              <w:rFonts w:cstheme="minorHAnsi"/>
            </w:rPr>
            <w:t>Vpišite besedilo.</w:t>
          </w:r>
        </w:p>
      </w:docPartBody>
    </w:docPart>
    <w:docPart>
      <w:docPartPr>
        <w:name w:val="A4788CB9E1D542D4BD498E478E5FF814"/>
        <w:category>
          <w:name w:val="Splošno"/>
          <w:gallery w:val="placeholder"/>
        </w:category>
        <w:types>
          <w:type w:val="bbPlcHdr"/>
        </w:types>
        <w:behaviors>
          <w:behavior w:val="content"/>
        </w:behaviors>
        <w:guid w:val="{8D076806-C557-4328-ABC3-51E3A6E5E90A}"/>
      </w:docPartPr>
      <w:docPartBody>
        <w:p w:rsidR="00000000" w:rsidRDefault="00C8282E" w:rsidP="00C8282E">
          <w:pPr>
            <w:pStyle w:val="A4788CB9E1D542D4BD498E478E5FF814"/>
          </w:pPr>
          <w:r w:rsidRPr="00065FE3">
            <w:rPr>
              <w:rStyle w:val="Besedilooznabemesta"/>
              <w:rFonts w:cstheme="minorHAnsi"/>
            </w:rPr>
            <w:t>Vpišite besedilo.</w:t>
          </w:r>
        </w:p>
      </w:docPartBody>
    </w:docPart>
    <w:docPart>
      <w:docPartPr>
        <w:name w:val="5D429926FF5F48159E4EF4B22C5E4A9B"/>
        <w:category>
          <w:name w:val="Splošno"/>
          <w:gallery w:val="placeholder"/>
        </w:category>
        <w:types>
          <w:type w:val="bbPlcHdr"/>
        </w:types>
        <w:behaviors>
          <w:behavior w:val="content"/>
        </w:behaviors>
        <w:guid w:val="{E926BDC4-1019-4012-930F-ABEBB2C7A4A8}"/>
      </w:docPartPr>
      <w:docPartBody>
        <w:p w:rsidR="00000000" w:rsidRDefault="00C8282E" w:rsidP="00C8282E">
          <w:pPr>
            <w:pStyle w:val="5D429926FF5F48159E4EF4B22C5E4A9B"/>
          </w:pPr>
          <w:r w:rsidRPr="00065FE3">
            <w:rPr>
              <w:rStyle w:val="Besedilooznabemesta"/>
              <w:rFonts w:cstheme="minorHAnsi"/>
            </w:rPr>
            <w:t>Vpišite besedilo.</w:t>
          </w:r>
        </w:p>
      </w:docPartBody>
    </w:docPart>
    <w:docPart>
      <w:docPartPr>
        <w:name w:val="9A93D6BB812C4994BCBF6F11464ACC02"/>
        <w:category>
          <w:name w:val="Splošno"/>
          <w:gallery w:val="placeholder"/>
        </w:category>
        <w:types>
          <w:type w:val="bbPlcHdr"/>
        </w:types>
        <w:behaviors>
          <w:behavior w:val="content"/>
        </w:behaviors>
        <w:guid w:val="{8F0F633D-144B-4E46-80AE-E75DD6ECB9A0}"/>
      </w:docPartPr>
      <w:docPartBody>
        <w:p w:rsidR="00000000" w:rsidRDefault="00C8282E" w:rsidP="00C8282E">
          <w:pPr>
            <w:pStyle w:val="9A93D6BB812C4994BCBF6F11464ACC02"/>
          </w:pPr>
          <w:r w:rsidRPr="00065FE3">
            <w:rPr>
              <w:rStyle w:val="Besedilooznabemesta"/>
              <w:rFonts w:cstheme="minorHAnsi"/>
            </w:rPr>
            <w:t>Vpišite besedilo.</w:t>
          </w:r>
        </w:p>
      </w:docPartBody>
    </w:docPart>
    <w:docPart>
      <w:docPartPr>
        <w:name w:val="4C5D1C7C59B44DA88693C02EE68DE4A5"/>
        <w:category>
          <w:name w:val="Splošno"/>
          <w:gallery w:val="placeholder"/>
        </w:category>
        <w:types>
          <w:type w:val="bbPlcHdr"/>
        </w:types>
        <w:behaviors>
          <w:behavior w:val="content"/>
        </w:behaviors>
        <w:guid w:val="{D0D5AE90-46E4-4FB3-91EC-51B1FBE840DE}"/>
      </w:docPartPr>
      <w:docPartBody>
        <w:p w:rsidR="00000000" w:rsidRDefault="00C8282E" w:rsidP="00C8282E">
          <w:pPr>
            <w:pStyle w:val="4C5D1C7C59B44DA88693C02EE68DE4A5"/>
          </w:pPr>
          <w:r w:rsidRPr="00065FE3">
            <w:rPr>
              <w:rStyle w:val="Besedilooznabemesta"/>
              <w:rFonts w:cstheme="minorHAnsi"/>
            </w:rPr>
            <w:t>Vpišite besedilo.</w:t>
          </w:r>
        </w:p>
      </w:docPartBody>
    </w:docPart>
    <w:docPart>
      <w:docPartPr>
        <w:name w:val="FA88E1D8E5A74ADCBE7AFB12A54AD940"/>
        <w:category>
          <w:name w:val="Splošno"/>
          <w:gallery w:val="placeholder"/>
        </w:category>
        <w:types>
          <w:type w:val="bbPlcHdr"/>
        </w:types>
        <w:behaviors>
          <w:behavior w:val="content"/>
        </w:behaviors>
        <w:guid w:val="{2F9BDC3B-E247-4D7F-9BE6-9102DFF66EB6}"/>
      </w:docPartPr>
      <w:docPartBody>
        <w:p w:rsidR="00000000" w:rsidRDefault="00C8282E" w:rsidP="00C8282E">
          <w:pPr>
            <w:pStyle w:val="FA88E1D8E5A74ADCBE7AFB12A54AD940"/>
          </w:pPr>
          <w:r w:rsidRPr="00065FE3">
            <w:rPr>
              <w:rStyle w:val="Besedilooznabemesta"/>
              <w:rFonts w:cstheme="minorHAnsi"/>
            </w:rPr>
            <w:t>Vpišite besedilo.</w:t>
          </w:r>
        </w:p>
      </w:docPartBody>
    </w:docPart>
    <w:docPart>
      <w:docPartPr>
        <w:name w:val="34382D3BD19F49678C0E1199AC58A821"/>
        <w:category>
          <w:name w:val="Splošno"/>
          <w:gallery w:val="placeholder"/>
        </w:category>
        <w:types>
          <w:type w:val="bbPlcHdr"/>
        </w:types>
        <w:behaviors>
          <w:behavior w:val="content"/>
        </w:behaviors>
        <w:guid w:val="{6C811A21-6FB9-4FFD-A0C0-BDA1D073793A}"/>
      </w:docPartPr>
      <w:docPartBody>
        <w:p w:rsidR="00000000" w:rsidRDefault="00C8282E" w:rsidP="00C8282E">
          <w:pPr>
            <w:pStyle w:val="34382D3BD19F49678C0E1199AC58A821"/>
          </w:pPr>
          <w:r w:rsidRPr="00065FE3">
            <w:rPr>
              <w:rStyle w:val="Besedilooznabemesta"/>
              <w:rFonts w:cstheme="minorHAnsi"/>
            </w:rPr>
            <w:t>Vpišite besedilo.</w:t>
          </w:r>
        </w:p>
      </w:docPartBody>
    </w:docPart>
    <w:docPart>
      <w:docPartPr>
        <w:name w:val="CB3C6DBDE6064E5483A57419895EF306"/>
        <w:category>
          <w:name w:val="Splošno"/>
          <w:gallery w:val="placeholder"/>
        </w:category>
        <w:types>
          <w:type w:val="bbPlcHdr"/>
        </w:types>
        <w:behaviors>
          <w:behavior w:val="content"/>
        </w:behaviors>
        <w:guid w:val="{F88B05B9-81E0-43AC-B0B6-63CAAE08E878}"/>
      </w:docPartPr>
      <w:docPartBody>
        <w:p w:rsidR="00000000" w:rsidRDefault="00C8282E" w:rsidP="00C8282E">
          <w:pPr>
            <w:pStyle w:val="CB3C6DBDE6064E5483A57419895EF306"/>
          </w:pPr>
          <w:r w:rsidRPr="00065FE3">
            <w:rPr>
              <w:rStyle w:val="Besedilooznabemesta"/>
              <w:rFonts w:cstheme="minorHAnsi"/>
            </w:rPr>
            <w:t>Vpišite besedilo.</w:t>
          </w:r>
        </w:p>
      </w:docPartBody>
    </w:docPart>
    <w:docPart>
      <w:docPartPr>
        <w:name w:val="1EFEFA56AF0A4CA88A68A9A7222CC5A2"/>
        <w:category>
          <w:name w:val="Splošno"/>
          <w:gallery w:val="placeholder"/>
        </w:category>
        <w:types>
          <w:type w:val="bbPlcHdr"/>
        </w:types>
        <w:behaviors>
          <w:behavior w:val="content"/>
        </w:behaviors>
        <w:guid w:val="{181633E7-A48C-4246-A8FB-93358AC6259B}"/>
      </w:docPartPr>
      <w:docPartBody>
        <w:p w:rsidR="00000000" w:rsidRDefault="00C8282E" w:rsidP="00C8282E">
          <w:pPr>
            <w:pStyle w:val="1EFEFA56AF0A4CA88A68A9A7222CC5A2"/>
          </w:pPr>
          <w:r w:rsidRPr="00065FE3">
            <w:rPr>
              <w:rStyle w:val="Besedilooznabemesta"/>
              <w:rFonts w:cstheme="minorHAnsi"/>
            </w:rPr>
            <w:t>Vpišite besedilo.</w:t>
          </w:r>
        </w:p>
      </w:docPartBody>
    </w:docPart>
    <w:docPart>
      <w:docPartPr>
        <w:name w:val="F963C92B33AB488DAD1C1FCD650F38D8"/>
        <w:category>
          <w:name w:val="Splošno"/>
          <w:gallery w:val="placeholder"/>
        </w:category>
        <w:types>
          <w:type w:val="bbPlcHdr"/>
        </w:types>
        <w:behaviors>
          <w:behavior w:val="content"/>
        </w:behaviors>
        <w:guid w:val="{979B3694-3750-4E79-83C8-88DCB7EF7F47}"/>
      </w:docPartPr>
      <w:docPartBody>
        <w:p w:rsidR="00000000" w:rsidRDefault="00C8282E" w:rsidP="00C8282E">
          <w:pPr>
            <w:pStyle w:val="F963C92B33AB488DAD1C1FCD650F38D8"/>
          </w:pPr>
          <w:r w:rsidRPr="00065FE3">
            <w:rPr>
              <w:rStyle w:val="Besedilooznabemesta"/>
              <w:rFonts w:cstheme="minorHAnsi"/>
            </w:rPr>
            <w:t>Vpišite besedilo.</w:t>
          </w:r>
        </w:p>
      </w:docPartBody>
    </w:docPart>
    <w:docPart>
      <w:docPartPr>
        <w:name w:val="BE2495FDEFCD4E7B9AE92BE7E10873BF"/>
        <w:category>
          <w:name w:val="Splošno"/>
          <w:gallery w:val="placeholder"/>
        </w:category>
        <w:types>
          <w:type w:val="bbPlcHdr"/>
        </w:types>
        <w:behaviors>
          <w:behavior w:val="content"/>
        </w:behaviors>
        <w:guid w:val="{9471C071-E4B0-4ADF-8F7A-E15A306B3A1B}"/>
      </w:docPartPr>
      <w:docPartBody>
        <w:p w:rsidR="00000000" w:rsidRDefault="00C8282E" w:rsidP="00C8282E">
          <w:pPr>
            <w:pStyle w:val="BE2495FDEFCD4E7B9AE92BE7E10873BF"/>
          </w:pPr>
          <w:r w:rsidRPr="00065FE3">
            <w:rPr>
              <w:rStyle w:val="Besedilooznabemesta"/>
              <w:rFonts w:cstheme="minorHAnsi"/>
            </w:rPr>
            <w:t>Vpišite besedilo.</w:t>
          </w:r>
        </w:p>
      </w:docPartBody>
    </w:docPart>
    <w:docPart>
      <w:docPartPr>
        <w:name w:val="55827557D7244A628172FD0223C61354"/>
        <w:category>
          <w:name w:val="Splošno"/>
          <w:gallery w:val="placeholder"/>
        </w:category>
        <w:types>
          <w:type w:val="bbPlcHdr"/>
        </w:types>
        <w:behaviors>
          <w:behavior w:val="content"/>
        </w:behaviors>
        <w:guid w:val="{15ECFD6F-C298-4C76-B774-0FF0B0DEB8F4}"/>
      </w:docPartPr>
      <w:docPartBody>
        <w:p w:rsidR="00000000" w:rsidRDefault="00C8282E" w:rsidP="00C8282E">
          <w:pPr>
            <w:pStyle w:val="55827557D7244A628172FD0223C61354"/>
          </w:pPr>
          <w:r w:rsidRPr="00065FE3">
            <w:rPr>
              <w:rStyle w:val="Besedilooznabemesta"/>
              <w:rFonts w:cstheme="minorHAnsi"/>
            </w:rPr>
            <w:t>Vpišite besedilo.</w:t>
          </w:r>
        </w:p>
      </w:docPartBody>
    </w:docPart>
    <w:docPart>
      <w:docPartPr>
        <w:name w:val="F1A752D590F64C5A8CADDE05120D80EC"/>
        <w:category>
          <w:name w:val="Splošno"/>
          <w:gallery w:val="placeholder"/>
        </w:category>
        <w:types>
          <w:type w:val="bbPlcHdr"/>
        </w:types>
        <w:behaviors>
          <w:behavior w:val="content"/>
        </w:behaviors>
        <w:guid w:val="{F51CE6B6-825B-482A-84E4-95D767D003C1}"/>
      </w:docPartPr>
      <w:docPartBody>
        <w:p w:rsidR="00000000" w:rsidRDefault="00C8282E" w:rsidP="00C8282E">
          <w:pPr>
            <w:pStyle w:val="F1A752D590F64C5A8CADDE05120D80EC"/>
          </w:pPr>
          <w:r w:rsidRPr="00065FE3">
            <w:rPr>
              <w:rStyle w:val="Besedilooznabemesta"/>
              <w:rFonts w:cstheme="minorHAnsi"/>
            </w:rPr>
            <w:t>Vpišite besedilo.</w:t>
          </w:r>
        </w:p>
      </w:docPartBody>
    </w:docPart>
    <w:docPart>
      <w:docPartPr>
        <w:name w:val="243A73CE39BD4E31A64FC7DB0B9AB214"/>
        <w:category>
          <w:name w:val="Splošno"/>
          <w:gallery w:val="placeholder"/>
        </w:category>
        <w:types>
          <w:type w:val="bbPlcHdr"/>
        </w:types>
        <w:behaviors>
          <w:behavior w:val="content"/>
        </w:behaviors>
        <w:guid w:val="{2D3FF21B-F571-46DA-9889-9973A826E0BC}"/>
      </w:docPartPr>
      <w:docPartBody>
        <w:p w:rsidR="00000000" w:rsidRDefault="00C8282E" w:rsidP="00C8282E">
          <w:pPr>
            <w:pStyle w:val="243A73CE39BD4E31A64FC7DB0B9AB214"/>
          </w:pPr>
          <w:r w:rsidRPr="00065FE3">
            <w:rPr>
              <w:rStyle w:val="Besedilooznabemesta"/>
              <w:rFonts w:cstheme="minorHAnsi"/>
            </w:rPr>
            <w:t>Vpišite besedilo.</w:t>
          </w:r>
        </w:p>
      </w:docPartBody>
    </w:docPart>
    <w:docPart>
      <w:docPartPr>
        <w:name w:val="3E00D8C821F14EE18E2929F608DFCE4F"/>
        <w:category>
          <w:name w:val="Splošno"/>
          <w:gallery w:val="placeholder"/>
        </w:category>
        <w:types>
          <w:type w:val="bbPlcHdr"/>
        </w:types>
        <w:behaviors>
          <w:behavior w:val="content"/>
        </w:behaviors>
        <w:guid w:val="{B792538B-4C19-4D0F-8B58-C4C5A503E5F8}"/>
      </w:docPartPr>
      <w:docPartBody>
        <w:p w:rsidR="00000000" w:rsidRDefault="00C8282E" w:rsidP="00C8282E">
          <w:pPr>
            <w:pStyle w:val="3E00D8C821F14EE18E2929F608DFCE4F"/>
          </w:pPr>
          <w:r w:rsidRPr="00065FE3">
            <w:rPr>
              <w:rStyle w:val="Besedilooznabemesta"/>
              <w:rFonts w:cstheme="minorHAnsi"/>
            </w:rPr>
            <w:t>Vpišite besedilo.</w:t>
          </w:r>
        </w:p>
      </w:docPartBody>
    </w:docPart>
    <w:docPart>
      <w:docPartPr>
        <w:name w:val="09A99C6257E848D98F390B3A7C0A56B8"/>
        <w:category>
          <w:name w:val="Splošno"/>
          <w:gallery w:val="placeholder"/>
        </w:category>
        <w:types>
          <w:type w:val="bbPlcHdr"/>
        </w:types>
        <w:behaviors>
          <w:behavior w:val="content"/>
        </w:behaviors>
        <w:guid w:val="{7B76FF53-7FDC-4B1F-A8AC-73DA388439CD}"/>
      </w:docPartPr>
      <w:docPartBody>
        <w:p w:rsidR="00000000" w:rsidRDefault="00C8282E" w:rsidP="00C8282E">
          <w:pPr>
            <w:pStyle w:val="09A99C6257E848D98F390B3A7C0A56B8"/>
          </w:pPr>
          <w:r w:rsidRPr="00065FE3">
            <w:rPr>
              <w:rStyle w:val="Besedilooznabemesta"/>
              <w:rFonts w:cstheme="minorHAnsi"/>
            </w:rPr>
            <w:t>Vpišite besedilo.</w:t>
          </w:r>
        </w:p>
      </w:docPartBody>
    </w:docPart>
    <w:docPart>
      <w:docPartPr>
        <w:name w:val="471F65DD5436452FA54C5910D7B604F2"/>
        <w:category>
          <w:name w:val="Splošno"/>
          <w:gallery w:val="placeholder"/>
        </w:category>
        <w:types>
          <w:type w:val="bbPlcHdr"/>
        </w:types>
        <w:behaviors>
          <w:behavior w:val="content"/>
        </w:behaviors>
        <w:guid w:val="{C207468A-EDAD-4EC2-9CA9-C5DD257440DF}"/>
      </w:docPartPr>
      <w:docPartBody>
        <w:p w:rsidR="00000000" w:rsidRDefault="00C8282E" w:rsidP="00C8282E">
          <w:pPr>
            <w:pStyle w:val="471F65DD5436452FA54C5910D7B604F2"/>
          </w:pPr>
          <w:r w:rsidRPr="00065FE3">
            <w:rPr>
              <w:rStyle w:val="Besedilooznabemesta"/>
              <w:rFonts w:cstheme="minorHAnsi"/>
            </w:rPr>
            <w:t>Vpišite besedilo.</w:t>
          </w:r>
        </w:p>
      </w:docPartBody>
    </w:docPart>
    <w:docPart>
      <w:docPartPr>
        <w:name w:val="AB47AA73719245EE8E2B813C61180B19"/>
        <w:category>
          <w:name w:val="Splošno"/>
          <w:gallery w:val="placeholder"/>
        </w:category>
        <w:types>
          <w:type w:val="bbPlcHdr"/>
        </w:types>
        <w:behaviors>
          <w:behavior w:val="content"/>
        </w:behaviors>
        <w:guid w:val="{19D7CCF1-0730-4531-A37C-83EA765F864E}"/>
      </w:docPartPr>
      <w:docPartBody>
        <w:p w:rsidR="00000000" w:rsidRDefault="00C8282E" w:rsidP="00C8282E">
          <w:pPr>
            <w:pStyle w:val="AB47AA73719245EE8E2B813C61180B19"/>
          </w:pPr>
          <w:r w:rsidRPr="00065FE3">
            <w:rPr>
              <w:rStyle w:val="Besedilooznabemesta"/>
              <w:rFonts w:cstheme="minorHAnsi"/>
            </w:rPr>
            <w:t>Vpišite besedilo.</w:t>
          </w:r>
        </w:p>
      </w:docPartBody>
    </w:docPart>
    <w:docPart>
      <w:docPartPr>
        <w:name w:val="A765457801C54A8ABCCAB28F5B829700"/>
        <w:category>
          <w:name w:val="Splošno"/>
          <w:gallery w:val="placeholder"/>
        </w:category>
        <w:types>
          <w:type w:val="bbPlcHdr"/>
        </w:types>
        <w:behaviors>
          <w:behavior w:val="content"/>
        </w:behaviors>
        <w:guid w:val="{6F300486-5095-471D-BE46-9098139567FC}"/>
      </w:docPartPr>
      <w:docPartBody>
        <w:p w:rsidR="00000000" w:rsidRDefault="00C8282E" w:rsidP="00C8282E">
          <w:pPr>
            <w:pStyle w:val="A765457801C54A8ABCCAB28F5B829700"/>
          </w:pPr>
          <w:r w:rsidRPr="00065FE3">
            <w:rPr>
              <w:rStyle w:val="Besedilooznabemesta"/>
              <w:rFonts w:cstheme="minorHAnsi"/>
            </w:rPr>
            <w:t>Vpišite besedilo.</w:t>
          </w:r>
        </w:p>
      </w:docPartBody>
    </w:docPart>
    <w:docPart>
      <w:docPartPr>
        <w:name w:val="47D1820D18644F839B63E2CE6C1D13A4"/>
        <w:category>
          <w:name w:val="Splošno"/>
          <w:gallery w:val="placeholder"/>
        </w:category>
        <w:types>
          <w:type w:val="bbPlcHdr"/>
        </w:types>
        <w:behaviors>
          <w:behavior w:val="content"/>
        </w:behaviors>
        <w:guid w:val="{B06506B5-FDFE-4ED8-B520-EBEF0E35AE82}"/>
      </w:docPartPr>
      <w:docPartBody>
        <w:p w:rsidR="00000000" w:rsidRDefault="00C8282E" w:rsidP="00C8282E">
          <w:pPr>
            <w:pStyle w:val="47D1820D18644F839B63E2CE6C1D13A4"/>
          </w:pPr>
          <w:r w:rsidRPr="00065FE3">
            <w:rPr>
              <w:rStyle w:val="Besedilooznabemesta"/>
              <w:rFonts w:cstheme="minorHAnsi"/>
            </w:rPr>
            <w:t>Vpišite besedilo.</w:t>
          </w:r>
        </w:p>
      </w:docPartBody>
    </w:docPart>
    <w:docPart>
      <w:docPartPr>
        <w:name w:val="00C281C5CCAF41C29B3375C13B6E84F0"/>
        <w:category>
          <w:name w:val="Splošno"/>
          <w:gallery w:val="placeholder"/>
        </w:category>
        <w:types>
          <w:type w:val="bbPlcHdr"/>
        </w:types>
        <w:behaviors>
          <w:behavior w:val="content"/>
        </w:behaviors>
        <w:guid w:val="{C55B1037-9384-4A60-9FF8-0C7CC8F89398}"/>
      </w:docPartPr>
      <w:docPartBody>
        <w:p w:rsidR="00000000" w:rsidRDefault="00C8282E" w:rsidP="00C8282E">
          <w:pPr>
            <w:pStyle w:val="00C281C5CCAF41C29B3375C13B6E84F0"/>
          </w:pPr>
          <w:r w:rsidRPr="00065FE3">
            <w:rPr>
              <w:rStyle w:val="Besedilooznabemesta"/>
              <w:rFonts w:cstheme="minorHAnsi"/>
            </w:rPr>
            <w:t>Vpišite besedilo.</w:t>
          </w:r>
        </w:p>
      </w:docPartBody>
    </w:docPart>
    <w:docPart>
      <w:docPartPr>
        <w:name w:val="856A87D9EF2E4C0DAF680E0A4929E8F6"/>
        <w:category>
          <w:name w:val="Splošno"/>
          <w:gallery w:val="placeholder"/>
        </w:category>
        <w:types>
          <w:type w:val="bbPlcHdr"/>
        </w:types>
        <w:behaviors>
          <w:behavior w:val="content"/>
        </w:behaviors>
        <w:guid w:val="{B926673F-A42C-421D-8A9D-A73B6ADD6AE0}"/>
      </w:docPartPr>
      <w:docPartBody>
        <w:p w:rsidR="00000000" w:rsidRDefault="00C8282E" w:rsidP="00C8282E">
          <w:pPr>
            <w:pStyle w:val="856A87D9EF2E4C0DAF680E0A4929E8F6"/>
          </w:pPr>
          <w:r w:rsidRPr="00065FE3">
            <w:rPr>
              <w:rStyle w:val="Besedilooznabemesta"/>
              <w:rFonts w:cstheme="minorHAnsi"/>
            </w:rPr>
            <w:t>Vpišite besedilo.</w:t>
          </w:r>
        </w:p>
      </w:docPartBody>
    </w:docPart>
    <w:docPart>
      <w:docPartPr>
        <w:name w:val="FE18B40C44934E8CBCC155FDC4236D21"/>
        <w:category>
          <w:name w:val="Splošno"/>
          <w:gallery w:val="placeholder"/>
        </w:category>
        <w:types>
          <w:type w:val="bbPlcHdr"/>
        </w:types>
        <w:behaviors>
          <w:behavior w:val="content"/>
        </w:behaviors>
        <w:guid w:val="{16AA9940-647D-4581-BF8E-4B01F254623E}"/>
      </w:docPartPr>
      <w:docPartBody>
        <w:p w:rsidR="00000000" w:rsidRDefault="00C8282E" w:rsidP="00C8282E">
          <w:pPr>
            <w:pStyle w:val="FE18B40C44934E8CBCC155FDC4236D21"/>
          </w:pPr>
          <w:r w:rsidRPr="00065FE3">
            <w:rPr>
              <w:rStyle w:val="Besedilooznabemesta"/>
              <w:rFonts w:cstheme="minorHAnsi"/>
            </w:rPr>
            <w:t>Vpišite besedilo.</w:t>
          </w:r>
        </w:p>
      </w:docPartBody>
    </w:docPart>
    <w:docPart>
      <w:docPartPr>
        <w:name w:val="5F02181BF35C4DCC9D7B89AF0128ADD7"/>
        <w:category>
          <w:name w:val="Splošno"/>
          <w:gallery w:val="placeholder"/>
        </w:category>
        <w:types>
          <w:type w:val="bbPlcHdr"/>
        </w:types>
        <w:behaviors>
          <w:behavior w:val="content"/>
        </w:behaviors>
        <w:guid w:val="{4F94E24A-EE51-4799-8A79-7337A2F6D8F7}"/>
      </w:docPartPr>
      <w:docPartBody>
        <w:p w:rsidR="00000000" w:rsidRDefault="00C8282E" w:rsidP="00C8282E">
          <w:pPr>
            <w:pStyle w:val="5F02181BF35C4DCC9D7B89AF0128ADD7"/>
          </w:pPr>
          <w:r w:rsidRPr="00065FE3">
            <w:rPr>
              <w:rStyle w:val="Besedilooznabemesta"/>
              <w:rFonts w:cstheme="minorHAnsi"/>
            </w:rPr>
            <w:t>Vpišite besedilo.</w:t>
          </w:r>
        </w:p>
      </w:docPartBody>
    </w:docPart>
    <w:docPart>
      <w:docPartPr>
        <w:name w:val="3390A41DE0854D96825F35EA50F6F130"/>
        <w:category>
          <w:name w:val="Splošno"/>
          <w:gallery w:val="placeholder"/>
        </w:category>
        <w:types>
          <w:type w:val="bbPlcHdr"/>
        </w:types>
        <w:behaviors>
          <w:behavior w:val="content"/>
        </w:behaviors>
        <w:guid w:val="{07DE23D3-B4C9-4584-867A-03D6D66292B6}"/>
      </w:docPartPr>
      <w:docPartBody>
        <w:p w:rsidR="00000000" w:rsidRDefault="00C8282E" w:rsidP="00C8282E">
          <w:pPr>
            <w:pStyle w:val="3390A41DE0854D96825F35EA50F6F130"/>
          </w:pPr>
          <w:r w:rsidRPr="00065FE3">
            <w:rPr>
              <w:rStyle w:val="Besedilooznabemesta"/>
              <w:rFonts w:cstheme="minorHAnsi"/>
            </w:rPr>
            <w:t>Vpišite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D0"/>
    <w:rsid w:val="000A550F"/>
    <w:rsid w:val="0013380F"/>
    <w:rsid w:val="00441615"/>
    <w:rsid w:val="00587281"/>
    <w:rsid w:val="00625A03"/>
    <w:rsid w:val="008035E9"/>
    <w:rsid w:val="00AD1B86"/>
    <w:rsid w:val="00BB1CD4"/>
    <w:rsid w:val="00C220D0"/>
    <w:rsid w:val="00C8282E"/>
    <w:rsid w:val="00E944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C8282E"/>
    <w:rPr>
      <w:color w:val="808080"/>
    </w:rPr>
  </w:style>
  <w:style w:type="paragraph" w:customStyle="1" w:styleId="65020A1DA8A54B8ABABC9A14E55B7CA23">
    <w:name w:val="65020A1DA8A54B8ABABC9A14E55B7CA23"/>
    <w:rsid w:val="00C220D0"/>
    <w:pPr>
      <w:spacing w:after="0" w:line="240" w:lineRule="auto"/>
      <w:jc w:val="both"/>
    </w:pPr>
    <w:rPr>
      <w:kern w:val="0"/>
      <w14:ligatures w14:val="none"/>
    </w:rPr>
  </w:style>
  <w:style w:type="paragraph" w:customStyle="1" w:styleId="9249FA6D2B974A09BC4D9915B45C6A613">
    <w:name w:val="9249FA6D2B974A09BC4D9915B45C6A613"/>
    <w:rsid w:val="00C220D0"/>
    <w:pPr>
      <w:spacing w:after="0" w:line="240" w:lineRule="auto"/>
      <w:jc w:val="both"/>
    </w:pPr>
    <w:rPr>
      <w:kern w:val="0"/>
      <w14:ligatures w14:val="none"/>
    </w:rPr>
  </w:style>
  <w:style w:type="paragraph" w:customStyle="1" w:styleId="4E4936447BCF4568AF288B640802C28B3">
    <w:name w:val="4E4936447BCF4568AF288B640802C28B3"/>
    <w:rsid w:val="00C220D0"/>
    <w:pPr>
      <w:spacing w:after="0" w:line="240" w:lineRule="auto"/>
      <w:jc w:val="both"/>
    </w:pPr>
    <w:rPr>
      <w:kern w:val="0"/>
      <w14:ligatures w14:val="none"/>
    </w:rPr>
  </w:style>
  <w:style w:type="paragraph" w:customStyle="1" w:styleId="48883A7984994DC5BA970114AFA571B53">
    <w:name w:val="48883A7984994DC5BA970114AFA571B53"/>
    <w:rsid w:val="00C220D0"/>
    <w:pPr>
      <w:spacing w:after="0" w:line="240" w:lineRule="auto"/>
      <w:jc w:val="both"/>
    </w:pPr>
    <w:rPr>
      <w:kern w:val="0"/>
      <w14:ligatures w14:val="none"/>
    </w:rPr>
  </w:style>
  <w:style w:type="paragraph" w:customStyle="1" w:styleId="D5BD8CF4BD95452AADBE1C98FF1513553">
    <w:name w:val="D5BD8CF4BD95452AADBE1C98FF1513553"/>
    <w:rsid w:val="00C220D0"/>
    <w:pPr>
      <w:spacing w:after="0" w:line="240" w:lineRule="auto"/>
      <w:jc w:val="both"/>
    </w:pPr>
    <w:rPr>
      <w:kern w:val="0"/>
      <w14:ligatures w14:val="none"/>
    </w:rPr>
  </w:style>
  <w:style w:type="paragraph" w:customStyle="1" w:styleId="805AA47670B64CC5B816C85F612213D53">
    <w:name w:val="805AA47670B64CC5B816C85F612213D53"/>
    <w:rsid w:val="00C220D0"/>
    <w:pPr>
      <w:spacing w:after="0" w:line="240" w:lineRule="auto"/>
      <w:jc w:val="both"/>
    </w:pPr>
    <w:rPr>
      <w:kern w:val="0"/>
      <w14:ligatures w14:val="none"/>
    </w:rPr>
  </w:style>
  <w:style w:type="paragraph" w:customStyle="1" w:styleId="93D4CD3CBFDF4DBC88AD41E5ABE22A7C1">
    <w:name w:val="93D4CD3CBFDF4DBC88AD41E5ABE22A7C1"/>
    <w:rsid w:val="00C220D0"/>
    <w:pPr>
      <w:spacing w:after="0" w:line="240" w:lineRule="auto"/>
      <w:jc w:val="both"/>
    </w:pPr>
    <w:rPr>
      <w:kern w:val="0"/>
      <w14:ligatures w14:val="none"/>
    </w:rPr>
  </w:style>
  <w:style w:type="paragraph" w:customStyle="1" w:styleId="0B8C9FBDF36E4893B0F9817975ACA98A2">
    <w:name w:val="0B8C9FBDF36E4893B0F9817975ACA98A2"/>
    <w:rsid w:val="00C220D0"/>
    <w:pPr>
      <w:spacing w:after="0" w:line="240" w:lineRule="auto"/>
      <w:jc w:val="both"/>
    </w:pPr>
    <w:rPr>
      <w:kern w:val="0"/>
      <w14:ligatures w14:val="none"/>
    </w:rPr>
  </w:style>
  <w:style w:type="paragraph" w:customStyle="1" w:styleId="E93381A9F37B4C03B69166A5D0A0F9CE1">
    <w:name w:val="E93381A9F37B4C03B69166A5D0A0F9CE1"/>
    <w:rsid w:val="00C220D0"/>
    <w:pPr>
      <w:spacing w:after="0" w:line="240" w:lineRule="auto"/>
      <w:jc w:val="both"/>
    </w:pPr>
    <w:rPr>
      <w:kern w:val="0"/>
      <w14:ligatures w14:val="none"/>
    </w:rPr>
  </w:style>
  <w:style w:type="paragraph" w:customStyle="1" w:styleId="BF56EA65B4EE46D1A3269EE659E1A9E71">
    <w:name w:val="BF56EA65B4EE46D1A3269EE659E1A9E71"/>
    <w:rsid w:val="00C220D0"/>
    <w:pPr>
      <w:spacing w:after="0" w:line="240" w:lineRule="auto"/>
      <w:jc w:val="both"/>
    </w:pPr>
    <w:rPr>
      <w:kern w:val="0"/>
      <w14:ligatures w14:val="none"/>
    </w:rPr>
  </w:style>
  <w:style w:type="paragraph" w:customStyle="1" w:styleId="60FBD749DEDA49F9927C048B2ED34C231">
    <w:name w:val="60FBD749DEDA49F9927C048B2ED34C231"/>
    <w:rsid w:val="00C220D0"/>
    <w:pPr>
      <w:spacing w:after="0" w:line="240" w:lineRule="auto"/>
      <w:jc w:val="both"/>
    </w:pPr>
    <w:rPr>
      <w:kern w:val="0"/>
      <w14:ligatures w14:val="none"/>
    </w:rPr>
  </w:style>
  <w:style w:type="paragraph" w:customStyle="1" w:styleId="4F087427E2874D0A9CED8FC9440920991">
    <w:name w:val="4F087427E2874D0A9CED8FC9440920991"/>
    <w:rsid w:val="00C220D0"/>
    <w:pPr>
      <w:spacing w:after="0" w:line="240" w:lineRule="auto"/>
      <w:jc w:val="both"/>
    </w:pPr>
    <w:rPr>
      <w:kern w:val="0"/>
      <w14:ligatures w14:val="none"/>
    </w:rPr>
  </w:style>
  <w:style w:type="paragraph" w:customStyle="1" w:styleId="F24F0325914548F980E10350F3B0B9E31">
    <w:name w:val="F24F0325914548F980E10350F3B0B9E31"/>
    <w:rsid w:val="00C220D0"/>
    <w:pPr>
      <w:spacing w:after="0" w:line="240" w:lineRule="auto"/>
      <w:jc w:val="both"/>
    </w:pPr>
    <w:rPr>
      <w:kern w:val="0"/>
      <w14:ligatures w14:val="none"/>
    </w:rPr>
  </w:style>
  <w:style w:type="paragraph" w:customStyle="1" w:styleId="BA2186DAA244420B91F8414E143192031">
    <w:name w:val="BA2186DAA244420B91F8414E143192031"/>
    <w:rsid w:val="00C220D0"/>
    <w:pPr>
      <w:spacing w:after="0" w:line="240" w:lineRule="auto"/>
      <w:jc w:val="both"/>
    </w:pPr>
    <w:rPr>
      <w:kern w:val="0"/>
      <w14:ligatures w14:val="none"/>
    </w:rPr>
  </w:style>
  <w:style w:type="paragraph" w:customStyle="1" w:styleId="6B888429017A4C50B416E4BF865923AA1">
    <w:name w:val="6B888429017A4C50B416E4BF865923AA1"/>
    <w:rsid w:val="00C220D0"/>
    <w:pPr>
      <w:spacing w:after="0" w:line="240" w:lineRule="auto"/>
      <w:jc w:val="both"/>
    </w:pPr>
    <w:rPr>
      <w:kern w:val="0"/>
      <w14:ligatures w14:val="none"/>
    </w:rPr>
  </w:style>
  <w:style w:type="paragraph" w:customStyle="1" w:styleId="D4AB2AB92E3648E193E9C4758993A9C31">
    <w:name w:val="D4AB2AB92E3648E193E9C4758993A9C31"/>
    <w:rsid w:val="00C220D0"/>
    <w:pPr>
      <w:spacing w:after="0" w:line="240" w:lineRule="auto"/>
      <w:jc w:val="both"/>
    </w:pPr>
    <w:rPr>
      <w:kern w:val="0"/>
      <w14:ligatures w14:val="none"/>
    </w:rPr>
  </w:style>
  <w:style w:type="paragraph" w:customStyle="1" w:styleId="470E680B6F7E48A08E4DB30439D448B11">
    <w:name w:val="470E680B6F7E48A08E4DB30439D448B11"/>
    <w:rsid w:val="00C220D0"/>
    <w:pPr>
      <w:spacing w:after="0" w:line="240" w:lineRule="auto"/>
      <w:jc w:val="both"/>
    </w:pPr>
    <w:rPr>
      <w:kern w:val="0"/>
      <w14:ligatures w14:val="none"/>
    </w:rPr>
  </w:style>
  <w:style w:type="paragraph" w:customStyle="1" w:styleId="C62C36D8C0664C76BC114DDCE9564A9D1">
    <w:name w:val="C62C36D8C0664C76BC114DDCE9564A9D1"/>
    <w:rsid w:val="00C220D0"/>
    <w:pPr>
      <w:spacing w:after="0" w:line="240" w:lineRule="auto"/>
      <w:jc w:val="both"/>
    </w:pPr>
    <w:rPr>
      <w:kern w:val="0"/>
      <w14:ligatures w14:val="none"/>
    </w:rPr>
  </w:style>
  <w:style w:type="paragraph" w:customStyle="1" w:styleId="A5565CF10152461F8D8E88735D568F071">
    <w:name w:val="A5565CF10152461F8D8E88735D568F071"/>
    <w:rsid w:val="00C220D0"/>
    <w:pPr>
      <w:spacing w:after="0" w:line="240" w:lineRule="auto"/>
      <w:jc w:val="both"/>
    </w:pPr>
    <w:rPr>
      <w:kern w:val="0"/>
      <w14:ligatures w14:val="none"/>
    </w:rPr>
  </w:style>
  <w:style w:type="paragraph" w:customStyle="1" w:styleId="9A34C84A85E04560BA00C4F20E8F53101">
    <w:name w:val="9A34C84A85E04560BA00C4F20E8F53101"/>
    <w:rsid w:val="00C220D0"/>
    <w:pPr>
      <w:spacing w:after="0" w:line="240" w:lineRule="auto"/>
      <w:jc w:val="both"/>
    </w:pPr>
    <w:rPr>
      <w:kern w:val="0"/>
      <w14:ligatures w14:val="none"/>
    </w:rPr>
  </w:style>
  <w:style w:type="paragraph" w:customStyle="1" w:styleId="2C50020F1AFB497984369D9A849BB74B">
    <w:name w:val="2C50020F1AFB497984369D9A849BB74B"/>
    <w:rsid w:val="00C220D0"/>
    <w:pPr>
      <w:spacing w:after="0" w:line="240" w:lineRule="auto"/>
      <w:jc w:val="both"/>
    </w:pPr>
    <w:rPr>
      <w:kern w:val="0"/>
      <w14:ligatures w14:val="none"/>
    </w:rPr>
  </w:style>
  <w:style w:type="paragraph" w:customStyle="1" w:styleId="7B33622DCFC34F6BBFDF6F3D3F14770D1">
    <w:name w:val="7B33622DCFC34F6BBFDF6F3D3F14770D1"/>
    <w:rsid w:val="00C220D0"/>
    <w:pPr>
      <w:spacing w:after="0" w:line="240" w:lineRule="auto"/>
      <w:jc w:val="both"/>
    </w:pPr>
    <w:rPr>
      <w:kern w:val="0"/>
      <w14:ligatures w14:val="none"/>
    </w:rPr>
  </w:style>
  <w:style w:type="paragraph" w:customStyle="1" w:styleId="FA992F0E7E1E4C35ABE60DB96B1C41B11">
    <w:name w:val="FA992F0E7E1E4C35ABE60DB96B1C41B11"/>
    <w:rsid w:val="00C220D0"/>
    <w:pPr>
      <w:spacing w:after="0" w:line="240" w:lineRule="auto"/>
      <w:jc w:val="both"/>
    </w:pPr>
    <w:rPr>
      <w:kern w:val="0"/>
      <w14:ligatures w14:val="none"/>
    </w:rPr>
  </w:style>
  <w:style w:type="paragraph" w:customStyle="1" w:styleId="535FDDA1179E44689BEB8E132B9070F61">
    <w:name w:val="535FDDA1179E44689BEB8E132B9070F61"/>
    <w:rsid w:val="00C220D0"/>
    <w:pPr>
      <w:spacing w:after="0" w:line="240" w:lineRule="auto"/>
      <w:jc w:val="both"/>
    </w:pPr>
    <w:rPr>
      <w:kern w:val="0"/>
      <w14:ligatures w14:val="none"/>
    </w:rPr>
  </w:style>
  <w:style w:type="paragraph" w:customStyle="1" w:styleId="8E4516B37D244504B2D4D181299EC98C1">
    <w:name w:val="8E4516B37D244504B2D4D181299EC98C1"/>
    <w:rsid w:val="00C220D0"/>
    <w:pPr>
      <w:spacing w:after="0" w:line="240" w:lineRule="auto"/>
      <w:jc w:val="both"/>
    </w:pPr>
    <w:rPr>
      <w:kern w:val="0"/>
      <w14:ligatures w14:val="none"/>
    </w:rPr>
  </w:style>
  <w:style w:type="paragraph" w:customStyle="1" w:styleId="DC26084B0A5C49A58D9D38BFF5D70D3B1">
    <w:name w:val="DC26084B0A5C49A58D9D38BFF5D70D3B1"/>
    <w:rsid w:val="00C220D0"/>
    <w:pPr>
      <w:spacing w:after="0" w:line="240" w:lineRule="auto"/>
      <w:jc w:val="both"/>
    </w:pPr>
    <w:rPr>
      <w:kern w:val="0"/>
      <w14:ligatures w14:val="none"/>
    </w:rPr>
  </w:style>
  <w:style w:type="paragraph" w:customStyle="1" w:styleId="9DE2C7011B2C460E8F76C40DE29CCF911">
    <w:name w:val="9DE2C7011B2C460E8F76C40DE29CCF911"/>
    <w:rsid w:val="00C220D0"/>
    <w:pPr>
      <w:spacing w:after="0" w:line="240" w:lineRule="auto"/>
      <w:jc w:val="both"/>
    </w:pPr>
    <w:rPr>
      <w:kern w:val="0"/>
      <w14:ligatures w14:val="none"/>
    </w:rPr>
  </w:style>
  <w:style w:type="paragraph" w:customStyle="1" w:styleId="5B7BBE93A1AE4E8E9F3B3920025206DC1">
    <w:name w:val="5B7BBE93A1AE4E8E9F3B3920025206DC1"/>
    <w:rsid w:val="00C220D0"/>
    <w:pPr>
      <w:spacing w:after="0" w:line="240" w:lineRule="auto"/>
      <w:jc w:val="both"/>
    </w:pPr>
    <w:rPr>
      <w:kern w:val="0"/>
      <w14:ligatures w14:val="none"/>
    </w:rPr>
  </w:style>
  <w:style w:type="paragraph" w:customStyle="1" w:styleId="D31FA2E7D429453B92B3BBBC5DC907A01">
    <w:name w:val="D31FA2E7D429453B92B3BBBC5DC907A01"/>
    <w:rsid w:val="00C220D0"/>
    <w:pPr>
      <w:spacing w:after="0" w:line="240" w:lineRule="auto"/>
      <w:jc w:val="both"/>
    </w:pPr>
    <w:rPr>
      <w:kern w:val="0"/>
      <w14:ligatures w14:val="none"/>
    </w:rPr>
  </w:style>
  <w:style w:type="paragraph" w:customStyle="1" w:styleId="FED6BBADDBF8438AB1B90BBCD6FD0BFE1">
    <w:name w:val="FED6BBADDBF8438AB1B90BBCD6FD0BFE1"/>
    <w:rsid w:val="00C220D0"/>
    <w:pPr>
      <w:spacing w:after="0" w:line="240" w:lineRule="auto"/>
      <w:jc w:val="both"/>
    </w:pPr>
    <w:rPr>
      <w:kern w:val="0"/>
      <w14:ligatures w14:val="none"/>
    </w:rPr>
  </w:style>
  <w:style w:type="paragraph" w:customStyle="1" w:styleId="517D4DA489A44DBCA9E869279F1F74401">
    <w:name w:val="517D4DA489A44DBCA9E869279F1F74401"/>
    <w:rsid w:val="00C220D0"/>
    <w:pPr>
      <w:spacing w:after="0" w:line="240" w:lineRule="auto"/>
      <w:jc w:val="both"/>
    </w:pPr>
    <w:rPr>
      <w:kern w:val="0"/>
      <w14:ligatures w14:val="none"/>
    </w:rPr>
  </w:style>
  <w:style w:type="paragraph" w:customStyle="1" w:styleId="9FD447357E89490D87861F6B28C590701">
    <w:name w:val="9FD447357E89490D87861F6B28C590701"/>
    <w:rsid w:val="00C220D0"/>
    <w:pPr>
      <w:spacing w:after="0" w:line="240" w:lineRule="auto"/>
      <w:jc w:val="both"/>
    </w:pPr>
    <w:rPr>
      <w:kern w:val="0"/>
      <w14:ligatures w14:val="none"/>
    </w:rPr>
  </w:style>
  <w:style w:type="paragraph" w:customStyle="1" w:styleId="EAF48A9F683B4B63858C50502A3F38AA">
    <w:name w:val="EAF48A9F683B4B63858C50502A3F38AA"/>
    <w:rsid w:val="00C220D0"/>
  </w:style>
  <w:style w:type="paragraph" w:customStyle="1" w:styleId="90DEC611C14945D9BEDEB196E55C4ACF">
    <w:name w:val="90DEC611C14945D9BEDEB196E55C4ACF"/>
    <w:rsid w:val="00C220D0"/>
  </w:style>
  <w:style w:type="paragraph" w:customStyle="1" w:styleId="ED190F12DBB4458595C8D4D7304A2C8E">
    <w:name w:val="ED190F12DBB4458595C8D4D7304A2C8E"/>
    <w:rsid w:val="00C220D0"/>
  </w:style>
  <w:style w:type="paragraph" w:customStyle="1" w:styleId="B7576605E9EE4468985AF3FC92097705">
    <w:name w:val="B7576605E9EE4468985AF3FC92097705"/>
    <w:rsid w:val="00C220D0"/>
  </w:style>
  <w:style w:type="paragraph" w:customStyle="1" w:styleId="2A0E0836ACFE43D7BDF3E87EB76355F4">
    <w:name w:val="2A0E0836ACFE43D7BDF3E87EB76355F4"/>
    <w:rsid w:val="00C220D0"/>
  </w:style>
  <w:style w:type="paragraph" w:customStyle="1" w:styleId="FF9DC22EDFC84A22AFE2934E7EC9BDCA">
    <w:name w:val="FF9DC22EDFC84A22AFE2934E7EC9BDCA"/>
    <w:rsid w:val="00C220D0"/>
  </w:style>
  <w:style w:type="paragraph" w:customStyle="1" w:styleId="E618EAFAF83F45A1A6610DEF957DC12F">
    <w:name w:val="E618EAFAF83F45A1A6610DEF957DC12F"/>
    <w:rsid w:val="00C220D0"/>
  </w:style>
  <w:style w:type="paragraph" w:customStyle="1" w:styleId="973CC2262E94425A973225E62FF41040">
    <w:name w:val="973CC2262E94425A973225E62FF41040"/>
    <w:rsid w:val="00C220D0"/>
  </w:style>
  <w:style w:type="paragraph" w:customStyle="1" w:styleId="BD41B4E701F84823B216943946A3423E">
    <w:name w:val="BD41B4E701F84823B216943946A3423E"/>
    <w:rsid w:val="00C220D0"/>
  </w:style>
  <w:style w:type="paragraph" w:customStyle="1" w:styleId="35F1FFBB170C438A9C21B9B511A0A34B">
    <w:name w:val="35F1FFBB170C438A9C21B9B511A0A34B"/>
    <w:rsid w:val="00C220D0"/>
  </w:style>
  <w:style w:type="paragraph" w:customStyle="1" w:styleId="ADF2111AA3084D7994BA95F9372D5536">
    <w:name w:val="ADF2111AA3084D7994BA95F9372D5536"/>
    <w:rsid w:val="00C220D0"/>
  </w:style>
  <w:style w:type="paragraph" w:customStyle="1" w:styleId="C9049A3ED0614C8E9C0B9BE5ADAC624C">
    <w:name w:val="C9049A3ED0614C8E9C0B9BE5ADAC624C"/>
    <w:rsid w:val="00C220D0"/>
  </w:style>
  <w:style w:type="paragraph" w:customStyle="1" w:styleId="38C82676B3794EEA96355E57ED0F5561">
    <w:name w:val="38C82676B3794EEA96355E57ED0F5561"/>
    <w:rsid w:val="00C220D0"/>
  </w:style>
  <w:style w:type="paragraph" w:customStyle="1" w:styleId="00B3BBD01FCC4EE492EF65F267586C9B">
    <w:name w:val="00B3BBD01FCC4EE492EF65F267586C9B"/>
    <w:rsid w:val="00C220D0"/>
  </w:style>
  <w:style w:type="paragraph" w:customStyle="1" w:styleId="5E7109FCAF474EA7A5FD3D8F48747E43">
    <w:name w:val="5E7109FCAF474EA7A5FD3D8F48747E43"/>
    <w:rsid w:val="00C220D0"/>
  </w:style>
  <w:style w:type="paragraph" w:customStyle="1" w:styleId="937A6A4370814811BFE80C00D3022570">
    <w:name w:val="937A6A4370814811BFE80C00D3022570"/>
    <w:rsid w:val="00C220D0"/>
  </w:style>
  <w:style w:type="paragraph" w:customStyle="1" w:styleId="7D7E9371ADB14EFA9CDAF0674D663AE9">
    <w:name w:val="7D7E9371ADB14EFA9CDAF0674D663AE9"/>
    <w:rsid w:val="00C220D0"/>
  </w:style>
  <w:style w:type="paragraph" w:customStyle="1" w:styleId="B7E322D8168F4103B48FCEE162E663EA">
    <w:name w:val="B7E322D8168F4103B48FCEE162E663EA"/>
    <w:rsid w:val="00C220D0"/>
  </w:style>
  <w:style w:type="paragraph" w:customStyle="1" w:styleId="C69E9E262F3C4CE2AF0FA6CA2E8C5DC1">
    <w:name w:val="C69E9E262F3C4CE2AF0FA6CA2E8C5DC1"/>
    <w:rsid w:val="00C220D0"/>
  </w:style>
  <w:style w:type="paragraph" w:customStyle="1" w:styleId="738B3B70848446189B039A396A504ED9">
    <w:name w:val="738B3B70848446189B039A396A504ED9"/>
    <w:rsid w:val="00C220D0"/>
  </w:style>
  <w:style w:type="paragraph" w:customStyle="1" w:styleId="A7928F78A2CC48D18F1D60908FA06013">
    <w:name w:val="A7928F78A2CC48D18F1D60908FA06013"/>
    <w:rsid w:val="00C220D0"/>
  </w:style>
  <w:style w:type="paragraph" w:customStyle="1" w:styleId="67D2DB4EAE9E4898AA323E947DD46407">
    <w:name w:val="67D2DB4EAE9E4898AA323E947DD46407"/>
    <w:rsid w:val="00C220D0"/>
  </w:style>
  <w:style w:type="paragraph" w:customStyle="1" w:styleId="C78BECDD1407499696B4E43AC8F47F1E">
    <w:name w:val="C78BECDD1407499696B4E43AC8F47F1E"/>
    <w:rsid w:val="00C220D0"/>
  </w:style>
  <w:style w:type="paragraph" w:customStyle="1" w:styleId="5DFAC59D10D14C589EBB6A9E61C8152C">
    <w:name w:val="5DFAC59D10D14C589EBB6A9E61C8152C"/>
    <w:rsid w:val="00C220D0"/>
  </w:style>
  <w:style w:type="paragraph" w:customStyle="1" w:styleId="73D52AF4ABB643B8962D9E3E89A9DE1C">
    <w:name w:val="73D52AF4ABB643B8962D9E3E89A9DE1C"/>
    <w:rsid w:val="00C220D0"/>
  </w:style>
  <w:style w:type="paragraph" w:customStyle="1" w:styleId="BCB7380A3CAF45FA8A0A4A9B6755A69F">
    <w:name w:val="BCB7380A3CAF45FA8A0A4A9B6755A69F"/>
    <w:rsid w:val="00C220D0"/>
  </w:style>
  <w:style w:type="paragraph" w:customStyle="1" w:styleId="DD194020723B4238B55EF43BA0B3A02A">
    <w:name w:val="DD194020723B4238B55EF43BA0B3A02A"/>
    <w:rsid w:val="00C220D0"/>
  </w:style>
  <w:style w:type="paragraph" w:customStyle="1" w:styleId="C2804F273E0B4BF7B0094D46D6C7F15D">
    <w:name w:val="C2804F273E0B4BF7B0094D46D6C7F15D"/>
    <w:rsid w:val="00C220D0"/>
  </w:style>
  <w:style w:type="paragraph" w:customStyle="1" w:styleId="ED3096F5524A4256B84277B9D2B09FEA">
    <w:name w:val="ED3096F5524A4256B84277B9D2B09FEA"/>
    <w:rsid w:val="00C220D0"/>
  </w:style>
  <w:style w:type="paragraph" w:customStyle="1" w:styleId="D3916C1500524550B46297225394E8DA">
    <w:name w:val="D3916C1500524550B46297225394E8DA"/>
    <w:rsid w:val="00C220D0"/>
  </w:style>
  <w:style w:type="paragraph" w:customStyle="1" w:styleId="86DCC573A54A4E32B09C6AB93DAF4F4C">
    <w:name w:val="86DCC573A54A4E32B09C6AB93DAF4F4C"/>
    <w:rsid w:val="00C220D0"/>
  </w:style>
  <w:style w:type="paragraph" w:customStyle="1" w:styleId="B827E6BB55A14FE1A66F918CBAFBCFE4">
    <w:name w:val="B827E6BB55A14FE1A66F918CBAFBCFE4"/>
    <w:rsid w:val="00C220D0"/>
  </w:style>
  <w:style w:type="paragraph" w:customStyle="1" w:styleId="90F60BBA8B4A4026B6843983EE8CE72A">
    <w:name w:val="90F60BBA8B4A4026B6843983EE8CE72A"/>
    <w:rsid w:val="00C220D0"/>
  </w:style>
  <w:style w:type="paragraph" w:customStyle="1" w:styleId="7FD4042AF70D4B3EA5E8B4C6D6773F4F">
    <w:name w:val="7FD4042AF70D4B3EA5E8B4C6D6773F4F"/>
    <w:rsid w:val="00C220D0"/>
  </w:style>
  <w:style w:type="paragraph" w:customStyle="1" w:styleId="43668267A5184DB1813630D23342EA1B">
    <w:name w:val="43668267A5184DB1813630D23342EA1B"/>
    <w:rsid w:val="00C220D0"/>
  </w:style>
  <w:style w:type="paragraph" w:customStyle="1" w:styleId="293077E3A07544E58DA03A9EE3D309EE">
    <w:name w:val="293077E3A07544E58DA03A9EE3D309EE"/>
    <w:rsid w:val="00C220D0"/>
  </w:style>
  <w:style w:type="paragraph" w:customStyle="1" w:styleId="413768F7B47E4671AA519C3AF981228F">
    <w:name w:val="413768F7B47E4671AA519C3AF981228F"/>
    <w:rsid w:val="00C220D0"/>
  </w:style>
  <w:style w:type="paragraph" w:customStyle="1" w:styleId="019F2607BB144EDF9A4FDB78357702E8">
    <w:name w:val="019F2607BB144EDF9A4FDB78357702E8"/>
    <w:rsid w:val="00C220D0"/>
  </w:style>
  <w:style w:type="paragraph" w:customStyle="1" w:styleId="95124FBFC9C34037895EEE5CA3E0CDC9">
    <w:name w:val="95124FBFC9C34037895EEE5CA3E0CDC9"/>
    <w:rsid w:val="00C220D0"/>
  </w:style>
  <w:style w:type="paragraph" w:customStyle="1" w:styleId="2D38802B719D48B1BEC40455A1D1439C">
    <w:name w:val="2D38802B719D48B1BEC40455A1D1439C"/>
    <w:rsid w:val="00C220D0"/>
  </w:style>
  <w:style w:type="paragraph" w:customStyle="1" w:styleId="6A407E5972794C61AE9A16B600DED6C3">
    <w:name w:val="6A407E5972794C61AE9A16B600DED6C3"/>
    <w:rsid w:val="00C220D0"/>
  </w:style>
  <w:style w:type="paragraph" w:customStyle="1" w:styleId="E5F46AE0B90E41D4B69DD50EB489415D">
    <w:name w:val="E5F46AE0B90E41D4B69DD50EB489415D"/>
    <w:rsid w:val="00C220D0"/>
  </w:style>
  <w:style w:type="paragraph" w:customStyle="1" w:styleId="572E4764EA4C40E4B918C9772DB8C413">
    <w:name w:val="572E4764EA4C40E4B918C9772DB8C413"/>
    <w:rsid w:val="00C220D0"/>
  </w:style>
  <w:style w:type="paragraph" w:customStyle="1" w:styleId="E6577EE0FC2347F09E96F84243BC55BA">
    <w:name w:val="E6577EE0FC2347F09E96F84243BC55BA"/>
    <w:rsid w:val="00C220D0"/>
  </w:style>
  <w:style w:type="paragraph" w:customStyle="1" w:styleId="97CB9CBE05D84ADB968FF436B012B03C">
    <w:name w:val="97CB9CBE05D84ADB968FF436B012B03C"/>
    <w:rsid w:val="00C220D0"/>
  </w:style>
  <w:style w:type="paragraph" w:customStyle="1" w:styleId="BD826D62DA71421EA7B58C598292DDDC">
    <w:name w:val="BD826D62DA71421EA7B58C598292DDDC"/>
    <w:rsid w:val="00C220D0"/>
  </w:style>
  <w:style w:type="paragraph" w:customStyle="1" w:styleId="0D8AF3FC01954EECA4012C0277D959F6">
    <w:name w:val="0D8AF3FC01954EECA4012C0277D959F6"/>
    <w:rsid w:val="00C220D0"/>
  </w:style>
  <w:style w:type="paragraph" w:customStyle="1" w:styleId="7E726EF801E840C783BFEA764E86E0D8">
    <w:name w:val="7E726EF801E840C783BFEA764E86E0D8"/>
    <w:rsid w:val="00C220D0"/>
  </w:style>
  <w:style w:type="paragraph" w:customStyle="1" w:styleId="09F334BB0F724D7B9BFE972EE2AC2411">
    <w:name w:val="09F334BB0F724D7B9BFE972EE2AC2411"/>
    <w:rsid w:val="00C220D0"/>
  </w:style>
  <w:style w:type="paragraph" w:customStyle="1" w:styleId="50EA0F8DFD16487DBCBB0AF620206F35">
    <w:name w:val="50EA0F8DFD16487DBCBB0AF620206F35"/>
    <w:rsid w:val="00C220D0"/>
  </w:style>
  <w:style w:type="paragraph" w:customStyle="1" w:styleId="C44520697DFA42CAAD778CC60A558D7C">
    <w:name w:val="C44520697DFA42CAAD778CC60A558D7C"/>
    <w:rsid w:val="00C220D0"/>
  </w:style>
  <w:style w:type="paragraph" w:customStyle="1" w:styleId="1B0F482C24644374814909A9099885B0">
    <w:name w:val="1B0F482C24644374814909A9099885B0"/>
    <w:rsid w:val="00C220D0"/>
  </w:style>
  <w:style w:type="paragraph" w:customStyle="1" w:styleId="E6EA936F54914258BCAD0F6EF426721E">
    <w:name w:val="E6EA936F54914258BCAD0F6EF426721E"/>
    <w:rsid w:val="00C220D0"/>
  </w:style>
  <w:style w:type="paragraph" w:customStyle="1" w:styleId="8153E327759B4E96BAAD56AA8315EA5E">
    <w:name w:val="8153E327759B4E96BAAD56AA8315EA5E"/>
    <w:rsid w:val="00C220D0"/>
  </w:style>
  <w:style w:type="paragraph" w:customStyle="1" w:styleId="E43E0DE7ECC84FA38539EE342611985A">
    <w:name w:val="E43E0DE7ECC84FA38539EE342611985A"/>
    <w:rsid w:val="00C220D0"/>
  </w:style>
  <w:style w:type="paragraph" w:customStyle="1" w:styleId="2B81837F312A4DB6B2738FB6D2B89B1E">
    <w:name w:val="2B81837F312A4DB6B2738FB6D2B89B1E"/>
    <w:rsid w:val="00C220D0"/>
  </w:style>
  <w:style w:type="paragraph" w:customStyle="1" w:styleId="FCBE77AB2925473ABD0908E8329BCB82">
    <w:name w:val="FCBE77AB2925473ABD0908E8329BCB82"/>
    <w:rsid w:val="00C220D0"/>
  </w:style>
  <w:style w:type="paragraph" w:customStyle="1" w:styleId="34BD279497434529824CED86057FE28E">
    <w:name w:val="34BD279497434529824CED86057FE28E"/>
    <w:rsid w:val="00C220D0"/>
  </w:style>
  <w:style w:type="paragraph" w:customStyle="1" w:styleId="02C17F0AC80C4BA1B834CEAB4299A251">
    <w:name w:val="02C17F0AC80C4BA1B834CEAB4299A251"/>
    <w:rsid w:val="00C220D0"/>
  </w:style>
  <w:style w:type="paragraph" w:customStyle="1" w:styleId="40879A564AD5499FBDD51D6181DD8B3C">
    <w:name w:val="40879A564AD5499FBDD51D6181DD8B3C"/>
    <w:rsid w:val="00C220D0"/>
  </w:style>
  <w:style w:type="paragraph" w:customStyle="1" w:styleId="F05059DA4D544086811F687998F63117">
    <w:name w:val="F05059DA4D544086811F687998F63117"/>
    <w:rsid w:val="00C220D0"/>
  </w:style>
  <w:style w:type="paragraph" w:customStyle="1" w:styleId="D62295BE08D1418B9DCE2D138DD16342">
    <w:name w:val="D62295BE08D1418B9DCE2D138DD16342"/>
    <w:rsid w:val="00C220D0"/>
  </w:style>
  <w:style w:type="paragraph" w:customStyle="1" w:styleId="C2927F443AC747DAA47CE2EB515AE6A5">
    <w:name w:val="C2927F443AC747DAA47CE2EB515AE6A5"/>
    <w:rsid w:val="00C220D0"/>
  </w:style>
  <w:style w:type="paragraph" w:customStyle="1" w:styleId="CDAE5B4747AE48E69E2EFD0256E0A301">
    <w:name w:val="CDAE5B4747AE48E69E2EFD0256E0A301"/>
    <w:rsid w:val="00C220D0"/>
  </w:style>
  <w:style w:type="paragraph" w:customStyle="1" w:styleId="5F7AACC809B54E6D999E18746A34A874">
    <w:name w:val="5F7AACC809B54E6D999E18746A34A874"/>
    <w:rsid w:val="00C220D0"/>
  </w:style>
  <w:style w:type="paragraph" w:customStyle="1" w:styleId="EDECAA25852D4F9587EFCFE33C19A5D5">
    <w:name w:val="EDECAA25852D4F9587EFCFE33C19A5D5"/>
    <w:rsid w:val="00C220D0"/>
  </w:style>
  <w:style w:type="paragraph" w:customStyle="1" w:styleId="3D13A1AC8F0A4A648E6A819331E2AB3A">
    <w:name w:val="3D13A1AC8F0A4A648E6A819331E2AB3A"/>
    <w:rsid w:val="00C220D0"/>
  </w:style>
  <w:style w:type="paragraph" w:customStyle="1" w:styleId="096F232CC36544D4AF76254428357896">
    <w:name w:val="096F232CC36544D4AF76254428357896"/>
    <w:rsid w:val="00C220D0"/>
  </w:style>
  <w:style w:type="paragraph" w:customStyle="1" w:styleId="156B65FDE33246A984590F139455359B">
    <w:name w:val="156B65FDE33246A984590F139455359B"/>
    <w:rsid w:val="00C220D0"/>
  </w:style>
  <w:style w:type="paragraph" w:customStyle="1" w:styleId="D4F2A3AC38E649798B52BEA63A14C1B6">
    <w:name w:val="D4F2A3AC38E649798B52BEA63A14C1B6"/>
    <w:rsid w:val="00C220D0"/>
  </w:style>
  <w:style w:type="paragraph" w:customStyle="1" w:styleId="4466FCB1761F4769AA10BA806056B408">
    <w:name w:val="4466FCB1761F4769AA10BA806056B408"/>
    <w:rsid w:val="00C220D0"/>
  </w:style>
  <w:style w:type="paragraph" w:customStyle="1" w:styleId="36B6E2D03C1C40A7B96611F1BC3BEECA">
    <w:name w:val="36B6E2D03C1C40A7B96611F1BC3BEECA"/>
    <w:rsid w:val="00C220D0"/>
  </w:style>
  <w:style w:type="paragraph" w:customStyle="1" w:styleId="70A7E59259C94397BE7991C9B3B5B6E0">
    <w:name w:val="70A7E59259C94397BE7991C9B3B5B6E0"/>
    <w:rsid w:val="00C220D0"/>
  </w:style>
  <w:style w:type="paragraph" w:customStyle="1" w:styleId="96E278A8BC464563A4B8C37106098099">
    <w:name w:val="96E278A8BC464563A4B8C37106098099"/>
    <w:rsid w:val="00C220D0"/>
  </w:style>
  <w:style w:type="paragraph" w:customStyle="1" w:styleId="682E64513121469093F69EA99F833BB1">
    <w:name w:val="682E64513121469093F69EA99F833BB1"/>
    <w:rsid w:val="00C220D0"/>
  </w:style>
  <w:style w:type="paragraph" w:customStyle="1" w:styleId="BFD31719F02549989247EEB558DF3275">
    <w:name w:val="BFD31719F02549989247EEB558DF3275"/>
    <w:rsid w:val="00C220D0"/>
  </w:style>
  <w:style w:type="paragraph" w:customStyle="1" w:styleId="3AEE02CCFC6E4D368745CCEF45D79F62">
    <w:name w:val="3AEE02CCFC6E4D368745CCEF45D79F62"/>
    <w:rsid w:val="00C220D0"/>
  </w:style>
  <w:style w:type="paragraph" w:customStyle="1" w:styleId="729E496A028342A4B6B233F183477C78">
    <w:name w:val="729E496A028342A4B6B233F183477C78"/>
    <w:rsid w:val="00C220D0"/>
  </w:style>
  <w:style w:type="paragraph" w:customStyle="1" w:styleId="041348050AA9489EB1D7CDA066AD7E93">
    <w:name w:val="041348050AA9489EB1D7CDA066AD7E93"/>
    <w:rsid w:val="00C220D0"/>
  </w:style>
  <w:style w:type="paragraph" w:customStyle="1" w:styleId="87DDCBCDBABD4A12A121260BEE4A8E60">
    <w:name w:val="87DDCBCDBABD4A12A121260BEE4A8E60"/>
    <w:rsid w:val="00C220D0"/>
  </w:style>
  <w:style w:type="paragraph" w:customStyle="1" w:styleId="92968306B6C740BAB0A4EB5FAE1BFFD3">
    <w:name w:val="92968306B6C740BAB0A4EB5FAE1BFFD3"/>
    <w:rsid w:val="00C220D0"/>
  </w:style>
  <w:style w:type="paragraph" w:customStyle="1" w:styleId="8A0607F58F22441BBD87BB2E13D470D2">
    <w:name w:val="8A0607F58F22441BBD87BB2E13D470D2"/>
    <w:rsid w:val="00C220D0"/>
  </w:style>
  <w:style w:type="paragraph" w:customStyle="1" w:styleId="E9F5E6D810914D3FBE4B31A473765443">
    <w:name w:val="E9F5E6D810914D3FBE4B31A473765443"/>
    <w:rsid w:val="00C220D0"/>
  </w:style>
  <w:style w:type="paragraph" w:customStyle="1" w:styleId="2FA6C0C4CA924AACA66C08A9D1B20BB4">
    <w:name w:val="2FA6C0C4CA924AACA66C08A9D1B20BB4"/>
    <w:rsid w:val="00C220D0"/>
  </w:style>
  <w:style w:type="paragraph" w:customStyle="1" w:styleId="585C1BCC88EE45828A3F56FA3CAF70D3">
    <w:name w:val="585C1BCC88EE45828A3F56FA3CAF70D3"/>
    <w:rsid w:val="00C220D0"/>
  </w:style>
  <w:style w:type="paragraph" w:customStyle="1" w:styleId="0A3E0C7B97284E5C88E1F2A71D8FF8CF">
    <w:name w:val="0A3E0C7B97284E5C88E1F2A71D8FF8CF"/>
    <w:rsid w:val="00C220D0"/>
  </w:style>
  <w:style w:type="paragraph" w:customStyle="1" w:styleId="DBA8378525B74D4080EF83AF2B3AE7C0">
    <w:name w:val="DBA8378525B74D4080EF83AF2B3AE7C0"/>
    <w:rsid w:val="00C220D0"/>
  </w:style>
  <w:style w:type="paragraph" w:customStyle="1" w:styleId="6757000F67774078BA6507ACE18A3392">
    <w:name w:val="6757000F67774078BA6507ACE18A3392"/>
    <w:rsid w:val="00C220D0"/>
  </w:style>
  <w:style w:type="paragraph" w:customStyle="1" w:styleId="4169020E2F3B4C6E818D85C16238E62F">
    <w:name w:val="4169020E2F3B4C6E818D85C16238E62F"/>
    <w:rsid w:val="00C220D0"/>
  </w:style>
  <w:style w:type="paragraph" w:customStyle="1" w:styleId="E61B78F81294428BA3C1FF471A5F0FF5">
    <w:name w:val="E61B78F81294428BA3C1FF471A5F0FF5"/>
    <w:rsid w:val="00C220D0"/>
  </w:style>
  <w:style w:type="paragraph" w:customStyle="1" w:styleId="287F9F4F042848CCA37216F333EBEDD8">
    <w:name w:val="287F9F4F042848CCA37216F333EBEDD8"/>
    <w:rsid w:val="00C220D0"/>
  </w:style>
  <w:style w:type="paragraph" w:customStyle="1" w:styleId="FA4A888226AA4DCDABA2FA93BD925E78">
    <w:name w:val="FA4A888226AA4DCDABA2FA93BD925E78"/>
    <w:rsid w:val="00C220D0"/>
  </w:style>
  <w:style w:type="paragraph" w:customStyle="1" w:styleId="8BDAD1F40839416E9B38B6C1A8CD096A">
    <w:name w:val="8BDAD1F40839416E9B38B6C1A8CD096A"/>
    <w:rsid w:val="00C220D0"/>
  </w:style>
  <w:style w:type="paragraph" w:customStyle="1" w:styleId="897E01EAA43E4A369FF1D892085752F6">
    <w:name w:val="897E01EAA43E4A369FF1D892085752F6"/>
    <w:rsid w:val="00C220D0"/>
  </w:style>
  <w:style w:type="paragraph" w:customStyle="1" w:styleId="744BC836E45A4C518A3D7C07CB1C448F">
    <w:name w:val="744BC836E45A4C518A3D7C07CB1C448F"/>
    <w:rsid w:val="00C220D0"/>
  </w:style>
  <w:style w:type="paragraph" w:customStyle="1" w:styleId="A53F5BE059CB45D9AA13879F4BEA5933">
    <w:name w:val="A53F5BE059CB45D9AA13879F4BEA5933"/>
    <w:rsid w:val="00C220D0"/>
  </w:style>
  <w:style w:type="paragraph" w:customStyle="1" w:styleId="EE31615D1B854D02AF5D83A1F0EDADE7">
    <w:name w:val="EE31615D1B854D02AF5D83A1F0EDADE7"/>
    <w:rsid w:val="00C220D0"/>
  </w:style>
  <w:style w:type="paragraph" w:customStyle="1" w:styleId="49BB3610F377414B8CFBA579434F4355">
    <w:name w:val="49BB3610F377414B8CFBA579434F4355"/>
    <w:rsid w:val="00C220D0"/>
  </w:style>
  <w:style w:type="paragraph" w:customStyle="1" w:styleId="FA8B9FDE7F1642578F3E07C8804FBF35">
    <w:name w:val="FA8B9FDE7F1642578F3E07C8804FBF35"/>
    <w:rsid w:val="00C220D0"/>
  </w:style>
  <w:style w:type="paragraph" w:customStyle="1" w:styleId="4B18E1F516634E69A47E68F7443186AB">
    <w:name w:val="4B18E1F516634E69A47E68F7443186AB"/>
    <w:rsid w:val="00C220D0"/>
  </w:style>
  <w:style w:type="paragraph" w:customStyle="1" w:styleId="F73B95E6CBD74114B5B45A6F03B64C9E">
    <w:name w:val="F73B95E6CBD74114B5B45A6F03B64C9E"/>
    <w:rsid w:val="00C220D0"/>
  </w:style>
  <w:style w:type="paragraph" w:customStyle="1" w:styleId="88EB250ED0D64ECCA88929064A48B0E5">
    <w:name w:val="88EB250ED0D64ECCA88929064A48B0E5"/>
    <w:rsid w:val="00C220D0"/>
  </w:style>
  <w:style w:type="paragraph" w:customStyle="1" w:styleId="68521092CF8143C9918639420034F725">
    <w:name w:val="68521092CF8143C9918639420034F725"/>
    <w:rsid w:val="00C220D0"/>
  </w:style>
  <w:style w:type="paragraph" w:customStyle="1" w:styleId="4C49741F18E54499B6EFD53A5BC65ED9">
    <w:name w:val="4C49741F18E54499B6EFD53A5BC65ED9"/>
    <w:rsid w:val="00C220D0"/>
  </w:style>
  <w:style w:type="paragraph" w:customStyle="1" w:styleId="90284FC3BCB54D8183FEB22D07FC3A01">
    <w:name w:val="90284FC3BCB54D8183FEB22D07FC3A01"/>
    <w:rsid w:val="00C220D0"/>
  </w:style>
  <w:style w:type="paragraph" w:customStyle="1" w:styleId="F29056716DDE4048829FCE18031E993D">
    <w:name w:val="F29056716DDE4048829FCE18031E993D"/>
    <w:rsid w:val="00C220D0"/>
  </w:style>
  <w:style w:type="paragraph" w:customStyle="1" w:styleId="1499C85A483D4E78B0B2FBB8138854A2">
    <w:name w:val="1499C85A483D4E78B0B2FBB8138854A2"/>
    <w:rsid w:val="00C220D0"/>
  </w:style>
  <w:style w:type="paragraph" w:customStyle="1" w:styleId="E00A42E1A0AA46E3A57A2280E7AD9F22">
    <w:name w:val="E00A42E1A0AA46E3A57A2280E7AD9F22"/>
    <w:rsid w:val="00C220D0"/>
  </w:style>
  <w:style w:type="paragraph" w:customStyle="1" w:styleId="7C2B316D5F5F490C9A0C2DCF65247638">
    <w:name w:val="7C2B316D5F5F490C9A0C2DCF65247638"/>
    <w:rsid w:val="00C220D0"/>
  </w:style>
  <w:style w:type="paragraph" w:customStyle="1" w:styleId="65020A1DA8A54B8ABABC9A14E55B7CA2">
    <w:name w:val="65020A1DA8A54B8ABABC9A14E55B7CA2"/>
    <w:rsid w:val="00C8282E"/>
    <w:pPr>
      <w:spacing w:after="0" w:line="240" w:lineRule="auto"/>
      <w:jc w:val="both"/>
    </w:pPr>
    <w:rPr>
      <w:kern w:val="0"/>
      <w14:ligatures w14:val="none"/>
    </w:rPr>
  </w:style>
  <w:style w:type="paragraph" w:customStyle="1" w:styleId="9249FA6D2B974A09BC4D9915B45C6A61">
    <w:name w:val="9249FA6D2B974A09BC4D9915B45C6A61"/>
    <w:rsid w:val="00C8282E"/>
    <w:pPr>
      <w:spacing w:after="0" w:line="240" w:lineRule="auto"/>
      <w:jc w:val="both"/>
    </w:pPr>
    <w:rPr>
      <w:kern w:val="0"/>
      <w14:ligatures w14:val="none"/>
    </w:rPr>
  </w:style>
  <w:style w:type="paragraph" w:customStyle="1" w:styleId="4E4936447BCF4568AF288B640802C28B">
    <w:name w:val="4E4936447BCF4568AF288B640802C28B"/>
    <w:rsid w:val="00C8282E"/>
    <w:pPr>
      <w:spacing w:after="0" w:line="240" w:lineRule="auto"/>
      <w:jc w:val="both"/>
    </w:pPr>
    <w:rPr>
      <w:kern w:val="0"/>
      <w14:ligatures w14:val="none"/>
    </w:rPr>
  </w:style>
  <w:style w:type="paragraph" w:customStyle="1" w:styleId="48883A7984994DC5BA970114AFA571B5">
    <w:name w:val="48883A7984994DC5BA970114AFA571B5"/>
    <w:rsid w:val="00C8282E"/>
    <w:pPr>
      <w:spacing w:after="0" w:line="240" w:lineRule="auto"/>
      <w:jc w:val="both"/>
    </w:pPr>
    <w:rPr>
      <w:kern w:val="0"/>
      <w14:ligatures w14:val="none"/>
    </w:rPr>
  </w:style>
  <w:style w:type="paragraph" w:customStyle="1" w:styleId="D5BD8CF4BD95452AADBE1C98FF151355">
    <w:name w:val="D5BD8CF4BD95452AADBE1C98FF151355"/>
    <w:rsid w:val="00C8282E"/>
    <w:pPr>
      <w:spacing w:after="0" w:line="240" w:lineRule="auto"/>
      <w:jc w:val="both"/>
    </w:pPr>
    <w:rPr>
      <w:kern w:val="0"/>
      <w14:ligatures w14:val="none"/>
    </w:rPr>
  </w:style>
  <w:style w:type="paragraph" w:customStyle="1" w:styleId="805AA47670B64CC5B816C85F612213D5">
    <w:name w:val="805AA47670B64CC5B816C85F612213D5"/>
    <w:rsid w:val="00C8282E"/>
    <w:pPr>
      <w:spacing w:after="0" w:line="240" w:lineRule="auto"/>
      <w:jc w:val="both"/>
    </w:pPr>
    <w:rPr>
      <w:kern w:val="0"/>
      <w14:ligatures w14:val="none"/>
    </w:rPr>
  </w:style>
  <w:style w:type="paragraph" w:customStyle="1" w:styleId="93D4CD3CBFDF4DBC88AD41E5ABE22A7C">
    <w:name w:val="93D4CD3CBFDF4DBC88AD41E5ABE22A7C"/>
    <w:rsid w:val="00C8282E"/>
    <w:pPr>
      <w:spacing w:after="0" w:line="240" w:lineRule="auto"/>
      <w:jc w:val="both"/>
    </w:pPr>
    <w:rPr>
      <w:kern w:val="0"/>
      <w14:ligatures w14:val="none"/>
    </w:rPr>
  </w:style>
  <w:style w:type="paragraph" w:customStyle="1" w:styleId="0B8C9FBDF36E4893B0F9817975ACA98A">
    <w:name w:val="0B8C9FBDF36E4893B0F9817975ACA98A"/>
    <w:rsid w:val="00C8282E"/>
    <w:pPr>
      <w:spacing w:after="0" w:line="240" w:lineRule="auto"/>
      <w:jc w:val="both"/>
    </w:pPr>
    <w:rPr>
      <w:kern w:val="0"/>
      <w14:ligatures w14:val="none"/>
    </w:rPr>
  </w:style>
  <w:style w:type="paragraph" w:customStyle="1" w:styleId="E93381A9F37B4C03B69166A5D0A0F9CE">
    <w:name w:val="E93381A9F37B4C03B69166A5D0A0F9CE"/>
    <w:rsid w:val="00C8282E"/>
    <w:pPr>
      <w:spacing w:after="0" w:line="240" w:lineRule="auto"/>
      <w:jc w:val="both"/>
    </w:pPr>
    <w:rPr>
      <w:kern w:val="0"/>
      <w14:ligatures w14:val="none"/>
    </w:rPr>
  </w:style>
  <w:style w:type="paragraph" w:customStyle="1" w:styleId="BF56EA65B4EE46D1A3269EE659E1A9E7">
    <w:name w:val="BF56EA65B4EE46D1A3269EE659E1A9E7"/>
    <w:rsid w:val="00C8282E"/>
    <w:pPr>
      <w:spacing w:after="0" w:line="240" w:lineRule="auto"/>
      <w:jc w:val="both"/>
    </w:pPr>
    <w:rPr>
      <w:kern w:val="0"/>
      <w14:ligatures w14:val="none"/>
    </w:rPr>
  </w:style>
  <w:style w:type="paragraph" w:customStyle="1" w:styleId="60FBD749DEDA49F9927C048B2ED34C23">
    <w:name w:val="60FBD749DEDA49F9927C048B2ED34C23"/>
    <w:rsid w:val="00C8282E"/>
    <w:pPr>
      <w:spacing w:after="0" w:line="240" w:lineRule="auto"/>
      <w:jc w:val="both"/>
    </w:pPr>
    <w:rPr>
      <w:kern w:val="0"/>
      <w14:ligatures w14:val="none"/>
    </w:rPr>
  </w:style>
  <w:style w:type="paragraph" w:customStyle="1" w:styleId="4F087427E2874D0A9CED8FC944092099">
    <w:name w:val="4F087427E2874D0A9CED8FC944092099"/>
    <w:rsid w:val="00C8282E"/>
    <w:pPr>
      <w:spacing w:after="0" w:line="240" w:lineRule="auto"/>
      <w:jc w:val="both"/>
    </w:pPr>
    <w:rPr>
      <w:kern w:val="0"/>
      <w14:ligatures w14:val="none"/>
    </w:rPr>
  </w:style>
  <w:style w:type="paragraph" w:customStyle="1" w:styleId="F24F0325914548F980E10350F3B0B9E3">
    <w:name w:val="F24F0325914548F980E10350F3B0B9E3"/>
    <w:rsid w:val="00C8282E"/>
    <w:pPr>
      <w:spacing w:after="0" w:line="240" w:lineRule="auto"/>
      <w:jc w:val="both"/>
    </w:pPr>
    <w:rPr>
      <w:kern w:val="0"/>
      <w14:ligatures w14:val="none"/>
    </w:rPr>
  </w:style>
  <w:style w:type="paragraph" w:customStyle="1" w:styleId="BA2186DAA244420B91F8414E14319203">
    <w:name w:val="BA2186DAA244420B91F8414E14319203"/>
    <w:rsid w:val="00C8282E"/>
    <w:pPr>
      <w:spacing w:after="0" w:line="240" w:lineRule="auto"/>
      <w:jc w:val="both"/>
    </w:pPr>
    <w:rPr>
      <w:kern w:val="0"/>
      <w14:ligatures w14:val="none"/>
    </w:rPr>
  </w:style>
  <w:style w:type="paragraph" w:customStyle="1" w:styleId="6B888429017A4C50B416E4BF865923AA">
    <w:name w:val="6B888429017A4C50B416E4BF865923AA"/>
    <w:rsid w:val="00C8282E"/>
    <w:pPr>
      <w:spacing w:after="0" w:line="240" w:lineRule="auto"/>
      <w:jc w:val="both"/>
    </w:pPr>
    <w:rPr>
      <w:kern w:val="0"/>
      <w14:ligatures w14:val="none"/>
    </w:rPr>
  </w:style>
  <w:style w:type="paragraph" w:customStyle="1" w:styleId="D4AB2AB92E3648E193E9C4758993A9C3">
    <w:name w:val="D4AB2AB92E3648E193E9C4758993A9C3"/>
    <w:rsid w:val="00C8282E"/>
    <w:pPr>
      <w:spacing w:after="0" w:line="240" w:lineRule="auto"/>
      <w:jc w:val="both"/>
    </w:pPr>
    <w:rPr>
      <w:kern w:val="0"/>
      <w14:ligatures w14:val="none"/>
    </w:rPr>
  </w:style>
  <w:style w:type="paragraph" w:customStyle="1" w:styleId="470E680B6F7E48A08E4DB30439D448B1">
    <w:name w:val="470E680B6F7E48A08E4DB30439D448B1"/>
    <w:rsid w:val="00C8282E"/>
    <w:pPr>
      <w:spacing w:after="0" w:line="240" w:lineRule="auto"/>
      <w:jc w:val="both"/>
    </w:pPr>
    <w:rPr>
      <w:kern w:val="0"/>
      <w14:ligatures w14:val="none"/>
    </w:rPr>
  </w:style>
  <w:style w:type="paragraph" w:customStyle="1" w:styleId="C62C36D8C0664C76BC114DDCE9564A9D">
    <w:name w:val="C62C36D8C0664C76BC114DDCE9564A9D"/>
    <w:rsid w:val="00C8282E"/>
    <w:pPr>
      <w:spacing w:after="0" w:line="240" w:lineRule="auto"/>
      <w:jc w:val="both"/>
    </w:pPr>
    <w:rPr>
      <w:kern w:val="0"/>
      <w14:ligatures w14:val="none"/>
    </w:rPr>
  </w:style>
  <w:style w:type="paragraph" w:customStyle="1" w:styleId="A5565CF10152461F8D8E88735D568F07">
    <w:name w:val="A5565CF10152461F8D8E88735D568F07"/>
    <w:rsid w:val="00C8282E"/>
    <w:pPr>
      <w:spacing w:after="0" w:line="240" w:lineRule="auto"/>
      <w:jc w:val="both"/>
    </w:pPr>
    <w:rPr>
      <w:kern w:val="0"/>
      <w14:ligatures w14:val="none"/>
    </w:rPr>
  </w:style>
  <w:style w:type="paragraph" w:customStyle="1" w:styleId="9A34C84A85E04560BA00C4F20E8F5310">
    <w:name w:val="9A34C84A85E04560BA00C4F20E8F5310"/>
    <w:rsid w:val="00C8282E"/>
    <w:pPr>
      <w:spacing w:after="0" w:line="240" w:lineRule="auto"/>
      <w:jc w:val="both"/>
    </w:pPr>
    <w:rPr>
      <w:kern w:val="0"/>
      <w14:ligatures w14:val="none"/>
    </w:rPr>
  </w:style>
  <w:style w:type="paragraph" w:customStyle="1" w:styleId="2C50020F1AFB497984369D9A849BB74B1">
    <w:name w:val="2C50020F1AFB497984369D9A849BB74B1"/>
    <w:rsid w:val="00C8282E"/>
    <w:pPr>
      <w:spacing w:after="0" w:line="240" w:lineRule="auto"/>
      <w:jc w:val="both"/>
    </w:pPr>
    <w:rPr>
      <w:kern w:val="0"/>
      <w14:ligatures w14:val="none"/>
    </w:rPr>
  </w:style>
  <w:style w:type="paragraph" w:customStyle="1" w:styleId="7B33622DCFC34F6BBFDF6F3D3F14770D">
    <w:name w:val="7B33622DCFC34F6BBFDF6F3D3F14770D"/>
    <w:rsid w:val="00C8282E"/>
    <w:pPr>
      <w:spacing w:after="0" w:line="240" w:lineRule="auto"/>
      <w:jc w:val="both"/>
    </w:pPr>
    <w:rPr>
      <w:kern w:val="0"/>
      <w14:ligatures w14:val="none"/>
    </w:rPr>
  </w:style>
  <w:style w:type="paragraph" w:customStyle="1" w:styleId="FA992F0E7E1E4C35ABE60DB96B1C41B1">
    <w:name w:val="FA992F0E7E1E4C35ABE60DB96B1C41B1"/>
    <w:rsid w:val="00C8282E"/>
    <w:pPr>
      <w:spacing w:after="0" w:line="240" w:lineRule="auto"/>
      <w:jc w:val="both"/>
    </w:pPr>
    <w:rPr>
      <w:kern w:val="0"/>
      <w14:ligatures w14:val="none"/>
    </w:rPr>
  </w:style>
  <w:style w:type="paragraph" w:customStyle="1" w:styleId="535FDDA1179E44689BEB8E132B9070F6">
    <w:name w:val="535FDDA1179E44689BEB8E132B9070F6"/>
    <w:rsid w:val="00C8282E"/>
    <w:pPr>
      <w:spacing w:after="0" w:line="240" w:lineRule="auto"/>
      <w:jc w:val="both"/>
    </w:pPr>
    <w:rPr>
      <w:kern w:val="0"/>
      <w14:ligatures w14:val="none"/>
    </w:rPr>
  </w:style>
  <w:style w:type="paragraph" w:customStyle="1" w:styleId="8E4516B37D244504B2D4D181299EC98C">
    <w:name w:val="8E4516B37D244504B2D4D181299EC98C"/>
    <w:rsid w:val="00C8282E"/>
    <w:pPr>
      <w:spacing w:after="0" w:line="240" w:lineRule="auto"/>
      <w:jc w:val="both"/>
    </w:pPr>
    <w:rPr>
      <w:kern w:val="0"/>
      <w14:ligatures w14:val="none"/>
    </w:rPr>
  </w:style>
  <w:style w:type="paragraph" w:customStyle="1" w:styleId="DC26084B0A5C49A58D9D38BFF5D70D3B">
    <w:name w:val="DC26084B0A5C49A58D9D38BFF5D70D3B"/>
    <w:rsid w:val="00C8282E"/>
    <w:pPr>
      <w:spacing w:after="0" w:line="240" w:lineRule="auto"/>
      <w:jc w:val="both"/>
    </w:pPr>
    <w:rPr>
      <w:kern w:val="0"/>
      <w14:ligatures w14:val="none"/>
    </w:rPr>
  </w:style>
  <w:style w:type="paragraph" w:customStyle="1" w:styleId="9DE2C7011B2C460E8F76C40DE29CCF91">
    <w:name w:val="9DE2C7011B2C460E8F76C40DE29CCF91"/>
    <w:rsid w:val="00C8282E"/>
    <w:pPr>
      <w:spacing w:after="0" w:line="240" w:lineRule="auto"/>
      <w:jc w:val="both"/>
    </w:pPr>
    <w:rPr>
      <w:kern w:val="0"/>
      <w14:ligatures w14:val="none"/>
    </w:rPr>
  </w:style>
  <w:style w:type="paragraph" w:customStyle="1" w:styleId="5B7BBE93A1AE4E8E9F3B3920025206DC">
    <w:name w:val="5B7BBE93A1AE4E8E9F3B3920025206DC"/>
    <w:rsid w:val="00C8282E"/>
    <w:pPr>
      <w:spacing w:after="0" w:line="240" w:lineRule="auto"/>
      <w:jc w:val="both"/>
    </w:pPr>
    <w:rPr>
      <w:kern w:val="0"/>
      <w14:ligatures w14:val="none"/>
    </w:rPr>
  </w:style>
  <w:style w:type="paragraph" w:customStyle="1" w:styleId="D31FA2E7D429453B92B3BBBC5DC907A0">
    <w:name w:val="D31FA2E7D429453B92B3BBBC5DC907A0"/>
    <w:rsid w:val="00C8282E"/>
    <w:pPr>
      <w:spacing w:after="0" w:line="240" w:lineRule="auto"/>
      <w:jc w:val="both"/>
    </w:pPr>
    <w:rPr>
      <w:kern w:val="0"/>
      <w14:ligatures w14:val="none"/>
    </w:rPr>
  </w:style>
  <w:style w:type="paragraph" w:customStyle="1" w:styleId="FED6BBADDBF8438AB1B90BBCD6FD0BFE">
    <w:name w:val="FED6BBADDBF8438AB1B90BBCD6FD0BFE"/>
    <w:rsid w:val="00C8282E"/>
    <w:pPr>
      <w:spacing w:after="0" w:line="240" w:lineRule="auto"/>
      <w:jc w:val="both"/>
    </w:pPr>
    <w:rPr>
      <w:kern w:val="0"/>
      <w14:ligatures w14:val="none"/>
    </w:rPr>
  </w:style>
  <w:style w:type="paragraph" w:customStyle="1" w:styleId="EAF48A9F683B4B63858C50502A3F38AA1">
    <w:name w:val="EAF48A9F683B4B63858C50502A3F38AA1"/>
    <w:rsid w:val="00C8282E"/>
    <w:pPr>
      <w:spacing w:after="0" w:line="240" w:lineRule="auto"/>
      <w:jc w:val="both"/>
    </w:pPr>
    <w:rPr>
      <w:kern w:val="0"/>
      <w14:ligatures w14:val="none"/>
    </w:rPr>
  </w:style>
  <w:style w:type="paragraph" w:customStyle="1" w:styleId="90DEC611C14945D9BEDEB196E55C4ACF1">
    <w:name w:val="90DEC611C14945D9BEDEB196E55C4ACF1"/>
    <w:rsid w:val="00C8282E"/>
    <w:pPr>
      <w:spacing w:after="0" w:line="240" w:lineRule="auto"/>
      <w:jc w:val="both"/>
    </w:pPr>
    <w:rPr>
      <w:kern w:val="0"/>
      <w14:ligatures w14:val="none"/>
    </w:rPr>
  </w:style>
  <w:style w:type="paragraph" w:customStyle="1" w:styleId="ED190F12DBB4458595C8D4D7304A2C8E1">
    <w:name w:val="ED190F12DBB4458595C8D4D7304A2C8E1"/>
    <w:rsid w:val="00C8282E"/>
    <w:pPr>
      <w:spacing w:after="0" w:line="240" w:lineRule="auto"/>
      <w:jc w:val="both"/>
    </w:pPr>
    <w:rPr>
      <w:kern w:val="0"/>
      <w14:ligatures w14:val="none"/>
    </w:rPr>
  </w:style>
  <w:style w:type="paragraph" w:customStyle="1" w:styleId="B7576605E9EE4468985AF3FC920977051">
    <w:name w:val="B7576605E9EE4468985AF3FC920977051"/>
    <w:rsid w:val="00C8282E"/>
    <w:pPr>
      <w:spacing w:after="0" w:line="240" w:lineRule="auto"/>
      <w:jc w:val="both"/>
    </w:pPr>
    <w:rPr>
      <w:kern w:val="0"/>
      <w14:ligatures w14:val="none"/>
    </w:rPr>
  </w:style>
  <w:style w:type="paragraph" w:customStyle="1" w:styleId="2A0E0836ACFE43D7BDF3E87EB76355F41">
    <w:name w:val="2A0E0836ACFE43D7BDF3E87EB76355F41"/>
    <w:rsid w:val="00C8282E"/>
    <w:pPr>
      <w:spacing w:after="0" w:line="240" w:lineRule="auto"/>
      <w:jc w:val="both"/>
    </w:pPr>
    <w:rPr>
      <w:kern w:val="0"/>
      <w14:ligatures w14:val="none"/>
    </w:rPr>
  </w:style>
  <w:style w:type="paragraph" w:customStyle="1" w:styleId="FF9DC22EDFC84A22AFE2934E7EC9BDCA1">
    <w:name w:val="FF9DC22EDFC84A22AFE2934E7EC9BDCA1"/>
    <w:rsid w:val="00C8282E"/>
    <w:pPr>
      <w:spacing w:after="0" w:line="240" w:lineRule="auto"/>
      <w:jc w:val="both"/>
    </w:pPr>
    <w:rPr>
      <w:kern w:val="0"/>
      <w14:ligatures w14:val="none"/>
    </w:rPr>
  </w:style>
  <w:style w:type="paragraph" w:customStyle="1" w:styleId="E618EAFAF83F45A1A6610DEF957DC12F1">
    <w:name w:val="E618EAFAF83F45A1A6610DEF957DC12F1"/>
    <w:rsid w:val="00C8282E"/>
    <w:pPr>
      <w:spacing w:after="0" w:line="240" w:lineRule="auto"/>
      <w:jc w:val="both"/>
    </w:pPr>
    <w:rPr>
      <w:kern w:val="0"/>
      <w14:ligatures w14:val="none"/>
    </w:rPr>
  </w:style>
  <w:style w:type="paragraph" w:customStyle="1" w:styleId="973CC2262E94425A973225E62FF410401">
    <w:name w:val="973CC2262E94425A973225E62FF410401"/>
    <w:rsid w:val="00C8282E"/>
    <w:pPr>
      <w:spacing w:after="0" w:line="240" w:lineRule="auto"/>
      <w:jc w:val="both"/>
    </w:pPr>
    <w:rPr>
      <w:kern w:val="0"/>
      <w14:ligatures w14:val="none"/>
    </w:rPr>
  </w:style>
  <w:style w:type="paragraph" w:customStyle="1" w:styleId="BD41B4E701F84823B216943946A3423E1">
    <w:name w:val="BD41B4E701F84823B216943946A3423E1"/>
    <w:rsid w:val="00C8282E"/>
    <w:pPr>
      <w:spacing w:after="0" w:line="240" w:lineRule="auto"/>
      <w:jc w:val="both"/>
    </w:pPr>
    <w:rPr>
      <w:kern w:val="0"/>
      <w14:ligatures w14:val="none"/>
    </w:rPr>
  </w:style>
  <w:style w:type="paragraph" w:customStyle="1" w:styleId="35F1FFBB170C438A9C21B9B511A0A34B1">
    <w:name w:val="35F1FFBB170C438A9C21B9B511A0A34B1"/>
    <w:rsid w:val="00C8282E"/>
    <w:pPr>
      <w:spacing w:after="0" w:line="240" w:lineRule="auto"/>
      <w:jc w:val="both"/>
    </w:pPr>
    <w:rPr>
      <w:kern w:val="0"/>
      <w14:ligatures w14:val="none"/>
    </w:rPr>
  </w:style>
  <w:style w:type="paragraph" w:customStyle="1" w:styleId="ADF2111AA3084D7994BA95F9372D55361">
    <w:name w:val="ADF2111AA3084D7994BA95F9372D55361"/>
    <w:rsid w:val="00C8282E"/>
    <w:pPr>
      <w:spacing w:after="0" w:line="240" w:lineRule="auto"/>
      <w:jc w:val="both"/>
    </w:pPr>
    <w:rPr>
      <w:kern w:val="0"/>
      <w14:ligatures w14:val="none"/>
    </w:rPr>
  </w:style>
  <w:style w:type="paragraph" w:customStyle="1" w:styleId="C9049A3ED0614C8E9C0B9BE5ADAC624C1">
    <w:name w:val="C9049A3ED0614C8E9C0B9BE5ADAC624C1"/>
    <w:rsid w:val="00C8282E"/>
    <w:pPr>
      <w:spacing w:after="0" w:line="240" w:lineRule="auto"/>
      <w:jc w:val="both"/>
    </w:pPr>
    <w:rPr>
      <w:kern w:val="0"/>
      <w14:ligatures w14:val="none"/>
    </w:rPr>
  </w:style>
  <w:style w:type="paragraph" w:customStyle="1" w:styleId="38C82676B3794EEA96355E57ED0F55611">
    <w:name w:val="38C82676B3794EEA96355E57ED0F55611"/>
    <w:rsid w:val="00C8282E"/>
    <w:pPr>
      <w:spacing w:after="0" w:line="240" w:lineRule="auto"/>
      <w:jc w:val="both"/>
    </w:pPr>
    <w:rPr>
      <w:kern w:val="0"/>
      <w14:ligatures w14:val="none"/>
    </w:rPr>
  </w:style>
  <w:style w:type="paragraph" w:customStyle="1" w:styleId="00B3BBD01FCC4EE492EF65F267586C9B1">
    <w:name w:val="00B3BBD01FCC4EE492EF65F267586C9B1"/>
    <w:rsid w:val="00C8282E"/>
    <w:pPr>
      <w:spacing w:after="0" w:line="240" w:lineRule="auto"/>
      <w:jc w:val="both"/>
    </w:pPr>
    <w:rPr>
      <w:kern w:val="0"/>
      <w14:ligatures w14:val="none"/>
    </w:rPr>
  </w:style>
  <w:style w:type="paragraph" w:customStyle="1" w:styleId="5E7109FCAF474EA7A5FD3D8F48747E431">
    <w:name w:val="5E7109FCAF474EA7A5FD3D8F48747E431"/>
    <w:rsid w:val="00C8282E"/>
    <w:pPr>
      <w:spacing w:after="0" w:line="240" w:lineRule="auto"/>
      <w:jc w:val="both"/>
    </w:pPr>
    <w:rPr>
      <w:kern w:val="0"/>
      <w14:ligatures w14:val="none"/>
    </w:rPr>
  </w:style>
  <w:style w:type="paragraph" w:customStyle="1" w:styleId="937A6A4370814811BFE80C00D30225701">
    <w:name w:val="937A6A4370814811BFE80C00D30225701"/>
    <w:rsid w:val="00C8282E"/>
    <w:pPr>
      <w:spacing w:after="0" w:line="240" w:lineRule="auto"/>
      <w:jc w:val="both"/>
    </w:pPr>
    <w:rPr>
      <w:kern w:val="0"/>
      <w14:ligatures w14:val="none"/>
    </w:rPr>
  </w:style>
  <w:style w:type="paragraph" w:customStyle="1" w:styleId="7D7E9371ADB14EFA9CDAF0674D663AE91">
    <w:name w:val="7D7E9371ADB14EFA9CDAF0674D663AE91"/>
    <w:rsid w:val="00C8282E"/>
    <w:pPr>
      <w:spacing w:after="0" w:line="240" w:lineRule="auto"/>
      <w:jc w:val="both"/>
    </w:pPr>
    <w:rPr>
      <w:kern w:val="0"/>
      <w14:ligatures w14:val="none"/>
    </w:rPr>
  </w:style>
  <w:style w:type="paragraph" w:customStyle="1" w:styleId="B7E322D8168F4103B48FCEE162E663EA1">
    <w:name w:val="B7E322D8168F4103B48FCEE162E663EA1"/>
    <w:rsid w:val="00C8282E"/>
    <w:pPr>
      <w:spacing w:after="0" w:line="240" w:lineRule="auto"/>
      <w:jc w:val="both"/>
    </w:pPr>
    <w:rPr>
      <w:kern w:val="0"/>
      <w14:ligatures w14:val="none"/>
    </w:rPr>
  </w:style>
  <w:style w:type="paragraph" w:customStyle="1" w:styleId="C69E9E262F3C4CE2AF0FA6CA2E8C5DC11">
    <w:name w:val="C69E9E262F3C4CE2AF0FA6CA2E8C5DC11"/>
    <w:rsid w:val="00C8282E"/>
    <w:pPr>
      <w:spacing w:after="0" w:line="240" w:lineRule="auto"/>
      <w:jc w:val="both"/>
    </w:pPr>
    <w:rPr>
      <w:kern w:val="0"/>
      <w14:ligatures w14:val="none"/>
    </w:rPr>
  </w:style>
  <w:style w:type="paragraph" w:customStyle="1" w:styleId="738B3B70848446189B039A396A504ED91">
    <w:name w:val="738B3B70848446189B039A396A504ED91"/>
    <w:rsid w:val="00C8282E"/>
    <w:pPr>
      <w:spacing w:after="0" w:line="240" w:lineRule="auto"/>
      <w:jc w:val="both"/>
    </w:pPr>
    <w:rPr>
      <w:kern w:val="0"/>
      <w14:ligatures w14:val="none"/>
    </w:rPr>
  </w:style>
  <w:style w:type="paragraph" w:customStyle="1" w:styleId="A7928F78A2CC48D18F1D60908FA060131">
    <w:name w:val="A7928F78A2CC48D18F1D60908FA060131"/>
    <w:rsid w:val="00C8282E"/>
    <w:pPr>
      <w:spacing w:after="0" w:line="240" w:lineRule="auto"/>
      <w:jc w:val="both"/>
    </w:pPr>
    <w:rPr>
      <w:kern w:val="0"/>
      <w14:ligatures w14:val="none"/>
    </w:rPr>
  </w:style>
  <w:style w:type="paragraph" w:customStyle="1" w:styleId="67D2DB4EAE9E4898AA323E947DD464071">
    <w:name w:val="67D2DB4EAE9E4898AA323E947DD464071"/>
    <w:rsid w:val="00C8282E"/>
    <w:pPr>
      <w:spacing w:after="0" w:line="240" w:lineRule="auto"/>
      <w:jc w:val="both"/>
    </w:pPr>
    <w:rPr>
      <w:kern w:val="0"/>
      <w14:ligatures w14:val="none"/>
    </w:rPr>
  </w:style>
  <w:style w:type="paragraph" w:customStyle="1" w:styleId="C78BECDD1407499696B4E43AC8F47F1E1">
    <w:name w:val="C78BECDD1407499696B4E43AC8F47F1E1"/>
    <w:rsid w:val="00C8282E"/>
    <w:pPr>
      <w:spacing w:after="0" w:line="240" w:lineRule="auto"/>
      <w:jc w:val="both"/>
    </w:pPr>
    <w:rPr>
      <w:kern w:val="0"/>
      <w14:ligatures w14:val="none"/>
    </w:rPr>
  </w:style>
  <w:style w:type="paragraph" w:customStyle="1" w:styleId="5DFAC59D10D14C589EBB6A9E61C8152C1">
    <w:name w:val="5DFAC59D10D14C589EBB6A9E61C8152C1"/>
    <w:rsid w:val="00C8282E"/>
    <w:pPr>
      <w:spacing w:after="0" w:line="240" w:lineRule="auto"/>
      <w:jc w:val="both"/>
    </w:pPr>
    <w:rPr>
      <w:kern w:val="0"/>
      <w14:ligatures w14:val="none"/>
    </w:rPr>
  </w:style>
  <w:style w:type="paragraph" w:customStyle="1" w:styleId="73D52AF4ABB643B8962D9E3E89A9DE1C1">
    <w:name w:val="73D52AF4ABB643B8962D9E3E89A9DE1C1"/>
    <w:rsid w:val="00C8282E"/>
    <w:pPr>
      <w:spacing w:after="0" w:line="240" w:lineRule="auto"/>
      <w:jc w:val="both"/>
    </w:pPr>
    <w:rPr>
      <w:kern w:val="0"/>
      <w14:ligatures w14:val="none"/>
    </w:rPr>
  </w:style>
  <w:style w:type="paragraph" w:customStyle="1" w:styleId="BCB7380A3CAF45FA8A0A4A9B6755A69F1">
    <w:name w:val="BCB7380A3CAF45FA8A0A4A9B6755A69F1"/>
    <w:rsid w:val="00C8282E"/>
    <w:pPr>
      <w:spacing w:after="0" w:line="240" w:lineRule="auto"/>
      <w:jc w:val="both"/>
    </w:pPr>
    <w:rPr>
      <w:kern w:val="0"/>
      <w14:ligatures w14:val="none"/>
    </w:rPr>
  </w:style>
  <w:style w:type="paragraph" w:customStyle="1" w:styleId="DD194020723B4238B55EF43BA0B3A02A1">
    <w:name w:val="DD194020723B4238B55EF43BA0B3A02A1"/>
    <w:rsid w:val="00C8282E"/>
    <w:pPr>
      <w:spacing w:after="0" w:line="240" w:lineRule="auto"/>
      <w:jc w:val="both"/>
    </w:pPr>
    <w:rPr>
      <w:kern w:val="0"/>
      <w14:ligatures w14:val="none"/>
    </w:rPr>
  </w:style>
  <w:style w:type="paragraph" w:customStyle="1" w:styleId="C2804F273E0B4BF7B0094D46D6C7F15D1">
    <w:name w:val="C2804F273E0B4BF7B0094D46D6C7F15D1"/>
    <w:rsid w:val="00C8282E"/>
    <w:pPr>
      <w:spacing w:after="0" w:line="240" w:lineRule="auto"/>
      <w:jc w:val="both"/>
    </w:pPr>
    <w:rPr>
      <w:kern w:val="0"/>
      <w14:ligatures w14:val="none"/>
    </w:rPr>
  </w:style>
  <w:style w:type="paragraph" w:customStyle="1" w:styleId="ED3096F5524A4256B84277B9D2B09FEA1">
    <w:name w:val="ED3096F5524A4256B84277B9D2B09FEA1"/>
    <w:rsid w:val="00C8282E"/>
    <w:pPr>
      <w:spacing w:after="0" w:line="240" w:lineRule="auto"/>
      <w:jc w:val="both"/>
    </w:pPr>
    <w:rPr>
      <w:kern w:val="0"/>
      <w14:ligatures w14:val="none"/>
    </w:rPr>
  </w:style>
  <w:style w:type="paragraph" w:customStyle="1" w:styleId="D3916C1500524550B46297225394E8DA1">
    <w:name w:val="D3916C1500524550B46297225394E8DA1"/>
    <w:rsid w:val="00C8282E"/>
    <w:pPr>
      <w:spacing w:after="0" w:line="240" w:lineRule="auto"/>
      <w:jc w:val="both"/>
    </w:pPr>
    <w:rPr>
      <w:kern w:val="0"/>
      <w14:ligatures w14:val="none"/>
    </w:rPr>
  </w:style>
  <w:style w:type="paragraph" w:customStyle="1" w:styleId="86DCC573A54A4E32B09C6AB93DAF4F4C1">
    <w:name w:val="86DCC573A54A4E32B09C6AB93DAF4F4C1"/>
    <w:rsid w:val="00C8282E"/>
    <w:pPr>
      <w:spacing w:after="0" w:line="240" w:lineRule="auto"/>
      <w:jc w:val="both"/>
    </w:pPr>
    <w:rPr>
      <w:kern w:val="0"/>
      <w14:ligatures w14:val="none"/>
    </w:rPr>
  </w:style>
  <w:style w:type="paragraph" w:customStyle="1" w:styleId="B827E6BB55A14FE1A66F918CBAFBCFE41">
    <w:name w:val="B827E6BB55A14FE1A66F918CBAFBCFE41"/>
    <w:rsid w:val="00C8282E"/>
    <w:pPr>
      <w:spacing w:after="0" w:line="240" w:lineRule="auto"/>
      <w:jc w:val="both"/>
    </w:pPr>
    <w:rPr>
      <w:kern w:val="0"/>
      <w14:ligatures w14:val="none"/>
    </w:rPr>
  </w:style>
  <w:style w:type="paragraph" w:customStyle="1" w:styleId="90F60BBA8B4A4026B6843983EE8CE72A1">
    <w:name w:val="90F60BBA8B4A4026B6843983EE8CE72A1"/>
    <w:rsid w:val="00C8282E"/>
    <w:pPr>
      <w:spacing w:after="0" w:line="240" w:lineRule="auto"/>
      <w:jc w:val="both"/>
    </w:pPr>
    <w:rPr>
      <w:kern w:val="0"/>
      <w14:ligatures w14:val="none"/>
    </w:rPr>
  </w:style>
  <w:style w:type="paragraph" w:customStyle="1" w:styleId="7FD4042AF70D4B3EA5E8B4C6D6773F4F1">
    <w:name w:val="7FD4042AF70D4B3EA5E8B4C6D6773F4F1"/>
    <w:rsid w:val="00C8282E"/>
    <w:pPr>
      <w:spacing w:after="0" w:line="240" w:lineRule="auto"/>
      <w:jc w:val="both"/>
    </w:pPr>
    <w:rPr>
      <w:kern w:val="0"/>
      <w14:ligatures w14:val="none"/>
    </w:rPr>
  </w:style>
  <w:style w:type="paragraph" w:customStyle="1" w:styleId="43668267A5184DB1813630D23342EA1B1">
    <w:name w:val="43668267A5184DB1813630D23342EA1B1"/>
    <w:rsid w:val="00C8282E"/>
    <w:pPr>
      <w:spacing w:after="0" w:line="240" w:lineRule="auto"/>
      <w:jc w:val="both"/>
    </w:pPr>
    <w:rPr>
      <w:kern w:val="0"/>
      <w14:ligatures w14:val="none"/>
    </w:rPr>
  </w:style>
  <w:style w:type="paragraph" w:customStyle="1" w:styleId="293077E3A07544E58DA03A9EE3D309EE1">
    <w:name w:val="293077E3A07544E58DA03A9EE3D309EE1"/>
    <w:rsid w:val="00C8282E"/>
    <w:pPr>
      <w:spacing w:after="0" w:line="240" w:lineRule="auto"/>
      <w:jc w:val="both"/>
    </w:pPr>
    <w:rPr>
      <w:kern w:val="0"/>
      <w14:ligatures w14:val="none"/>
    </w:rPr>
  </w:style>
  <w:style w:type="paragraph" w:customStyle="1" w:styleId="413768F7B47E4671AA519C3AF981228F1">
    <w:name w:val="413768F7B47E4671AA519C3AF981228F1"/>
    <w:rsid w:val="00C8282E"/>
    <w:pPr>
      <w:spacing w:after="0" w:line="240" w:lineRule="auto"/>
      <w:jc w:val="both"/>
    </w:pPr>
    <w:rPr>
      <w:kern w:val="0"/>
      <w14:ligatures w14:val="none"/>
    </w:rPr>
  </w:style>
  <w:style w:type="paragraph" w:customStyle="1" w:styleId="019F2607BB144EDF9A4FDB78357702E81">
    <w:name w:val="019F2607BB144EDF9A4FDB78357702E81"/>
    <w:rsid w:val="00C8282E"/>
    <w:pPr>
      <w:spacing w:after="0" w:line="240" w:lineRule="auto"/>
      <w:jc w:val="both"/>
    </w:pPr>
    <w:rPr>
      <w:kern w:val="0"/>
      <w14:ligatures w14:val="none"/>
    </w:rPr>
  </w:style>
  <w:style w:type="paragraph" w:customStyle="1" w:styleId="95124FBFC9C34037895EEE5CA3E0CDC91">
    <w:name w:val="95124FBFC9C34037895EEE5CA3E0CDC91"/>
    <w:rsid w:val="00C8282E"/>
    <w:pPr>
      <w:spacing w:after="0" w:line="240" w:lineRule="auto"/>
      <w:jc w:val="both"/>
    </w:pPr>
    <w:rPr>
      <w:kern w:val="0"/>
      <w14:ligatures w14:val="none"/>
    </w:rPr>
  </w:style>
  <w:style w:type="paragraph" w:customStyle="1" w:styleId="2D38802B719D48B1BEC40455A1D1439C1">
    <w:name w:val="2D38802B719D48B1BEC40455A1D1439C1"/>
    <w:rsid w:val="00C8282E"/>
    <w:pPr>
      <w:spacing w:after="0" w:line="240" w:lineRule="auto"/>
      <w:jc w:val="both"/>
    </w:pPr>
    <w:rPr>
      <w:kern w:val="0"/>
      <w14:ligatures w14:val="none"/>
    </w:rPr>
  </w:style>
  <w:style w:type="paragraph" w:customStyle="1" w:styleId="6A407E5972794C61AE9A16B600DED6C31">
    <w:name w:val="6A407E5972794C61AE9A16B600DED6C31"/>
    <w:rsid w:val="00C8282E"/>
    <w:pPr>
      <w:spacing w:after="0" w:line="240" w:lineRule="auto"/>
      <w:jc w:val="both"/>
    </w:pPr>
    <w:rPr>
      <w:kern w:val="0"/>
      <w14:ligatures w14:val="none"/>
    </w:rPr>
  </w:style>
  <w:style w:type="paragraph" w:customStyle="1" w:styleId="E5F46AE0B90E41D4B69DD50EB489415D1">
    <w:name w:val="E5F46AE0B90E41D4B69DD50EB489415D1"/>
    <w:rsid w:val="00C8282E"/>
    <w:pPr>
      <w:spacing w:after="0" w:line="240" w:lineRule="auto"/>
      <w:jc w:val="both"/>
    </w:pPr>
    <w:rPr>
      <w:kern w:val="0"/>
      <w14:ligatures w14:val="none"/>
    </w:rPr>
  </w:style>
  <w:style w:type="paragraph" w:customStyle="1" w:styleId="572E4764EA4C40E4B918C9772DB8C4131">
    <w:name w:val="572E4764EA4C40E4B918C9772DB8C4131"/>
    <w:rsid w:val="00C8282E"/>
    <w:pPr>
      <w:spacing w:after="0" w:line="240" w:lineRule="auto"/>
      <w:jc w:val="both"/>
    </w:pPr>
    <w:rPr>
      <w:kern w:val="0"/>
      <w14:ligatures w14:val="none"/>
    </w:rPr>
  </w:style>
  <w:style w:type="paragraph" w:customStyle="1" w:styleId="E6577EE0FC2347F09E96F84243BC55BA1">
    <w:name w:val="E6577EE0FC2347F09E96F84243BC55BA1"/>
    <w:rsid w:val="00C8282E"/>
    <w:pPr>
      <w:spacing w:after="0" w:line="240" w:lineRule="auto"/>
      <w:jc w:val="both"/>
    </w:pPr>
    <w:rPr>
      <w:kern w:val="0"/>
      <w14:ligatures w14:val="none"/>
    </w:rPr>
  </w:style>
  <w:style w:type="paragraph" w:customStyle="1" w:styleId="97CB9CBE05D84ADB968FF436B012B03C1">
    <w:name w:val="97CB9CBE05D84ADB968FF436B012B03C1"/>
    <w:rsid w:val="00C8282E"/>
    <w:pPr>
      <w:spacing w:after="0" w:line="240" w:lineRule="auto"/>
      <w:jc w:val="both"/>
    </w:pPr>
    <w:rPr>
      <w:kern w:val="0"/>
      <w14:ligatures w14:val="none"/>
    </w:rPr>
  </w:style>
  <w:style w:type="paragraph" w:customStyle="1" w:styleId="BD826D62DA71421EA7B58C598292DDDC1">
    <w:name w:val="BD826D62DA71421EA7B58C598292DDDC1"/>
    <w:rsid w:val="00C8282E"/>
    <w:pPr>
      <w:spacing w:after="0" w:line="240" w:lineRule="auto"/>
      <w:jc w:val="both"/>
    </w:pPr>
    <w:rPr>
      <w:kern w:val="0"/>
      <w14:ligatures w14:val="none"/>
    </w:rPr>
  </w:style>
  <w:style w:type="paragraph" w:customStyle="1" w:styleId="0D8AF3FC01954EECA4012C0277D959F61">
    <w:name w:val="0D8AF3FC01954EECA4012C0277D959F61"/>
    <w:rsid w:val="00C8282E"/>
    <w:pPr>
      <w:spacing w:after="0" w:line="240" w:lineRule="auto"/>
      <w:jc w:val="both"/>
    </w:pPr>
    <w:rPr>
      <w:kern w:val="0"/>
      <w14:ligatures w14:val="none"/>
    </w:rPr>
  </w:style>
  <w:style w:type="paragraph" w:customStyle="1" w:styleId="7E726EF801E840C783BFEA764E86E0D81">
    <w:name w:val="7E726EF801E840C783BFEA764E86E0D81"/>
    <w:rsid w:val="00C8282E"/>
    <w:pPr>
      <w:spacing w:after="0" w:line="240" w:lineRule="auto"/>
      <w:jc w:val="both"/>
    </w:pPr>
    <w:rPr>
      <w:kern w:val="0"/>
      <w14:ligatures w14:val="none"/>
    </w:rPr>
  </w:style>
  <w:style w:type="paragraph" w:customStyle="1" w:styleId="09F334BB0F724D7B9BFE972EE2AC24111">
    <w:name w:val="09F334BB0F724D7B9BFE972EE2AC24111"/>
    <w:rsid w:val="00C8282E"/>
    <w:pPr>
      <w:spacing w:after="0" w:line="240" w:lineRule="auto"/>
      <w:jc w:val="both"/>
    </w:pPr>
    <w:rPr>
      <w:kern w:val="0"/>
      <w14:ligatures w14:val="none"/>
    </w:rPr>
  </w:style>
  <w:style w:type="paragraph" w:customStyle="1" w:styleId="50EA0F8DFD16487DBCBB0AF620206F351">
    <w:name w:val="50EA0F8DFD16487DBCBB0AF620206F351"/>
    <w:rsid w:val="00C8282E"/>
    <w:pPr>
      <w:spacing w:after="0" w:line="240" w:lineRule="auto"/>
      <w:jc w:val="both"/>
    </w:pPr>
    <w:rPr>
      <w:kern w:val="0"/>
      <w14:ligatures w14:val="none"/>
    </w:rPr>
  </w:style>
  <w:style w:type="paragraph" w:customStyle="1" w:styleId="C44520697DFA42CAAD778CC60A558D7C1">
    <w:name w:val="C44520697DFA42CAAD778CC60A558D7C1"/>
    <w:rsid w:val="00C8282E"/>
    <w:pPr>
      <w:spacing w:after="0" w:line="240" w:lineRule="auto"/>
      <w:jc w:val="both"/>
    </w:pPr>
    <w:rPr>
      <w:kern w:val="0"/>
      <w14:ligatures w14:val="none"/>
    </w:rPr>
  </w:style>
  <w:style w:type="paragraph" w:customStyle="1" w:styleId="1B0F482C24644374814909A9099885B01">
    <w:name w:val="1B0F482C24644374814909A9099885B01"/>
    <w:rsid w:val="00C8282E"/>
    <w:pPr>
      <w:spacing w:after="0" w:line="240" w:lineRule="auto"/>
      <w:jc w:val="both"/>
    </w:pPr>
    <w:rPr>
      <w:kern w:val="0"/>
      <w14:ligatures w14:val="none"/>
    </w:rPr>
  </w:style>
  <w:style w:type="paragraph" w:customStyle="1" w:styleId="E6EA936F54914258BCAD0F6EF426721E1">
    <w:name w:val="E6EA936F54914258BCAD0F6EF426721E1"/>
    <w:rsid w:val="00C8282E"/>
    <w:pPr>
      <w:spacing w:after="0" w:line="240" w:lineRule="auto"/>
      <w:jc w:val="both"/>
    </w:pPr>
    <w:rPr>
      <w:kern w:val="0"/>
      <w14:ligatures w14:val="none"/>
    </w:rPr>
  </w:style>
  <w:style w:type="paragraph" w:customStyle="1" w:styleId="8153E327759B4E96BAAD56AA8315EA5E1">
    <w:name w:val="8153E327759B4E96BAAD56AA8315EA5E1"/>
    <w:rsid w:val="00C8282E"/>
    <w:pPr>
      <w:spacing w:after="0" w:line="240" w:lineRule="auto"/>
      <w:jc w:val="both"/>
    </w:pPr>
    <w:rPr>
      <w:kern w:val="0"/>
      <w14:ligatures w14:val="none"/>
    </w:rPr>
  </w:style>
  <w:style w:type="paragraph" w:customStyle="1" w:styleId="E43E0DE7ECC84FA38539EE342611985A1">
    <w:name w:val="E43E0DE7ECC84FA38539EE342611985A1"/>
    <w:rsid w:val="00C8282E"/>
    <w:pPr>
      <w:spacing w:after="0" w:line="240" w:lineRule="auto"/>
      <w:jc w:val="both"/>
    </w:pPr>
    <w:rPr>
      <w:kern w:val="0"/>
      <w14:ligatures w14:val="none"/>
    </w:rPr>
  </w:style>
  <w:style w:type="paragraph" w:customStyle="1" w:styleId="2B81837F312A4DB6B2738FB6D2B89B1E1">
    <w:name w:val="2B81837F312A4DB6B2738FB6D2B89B1E1"/>
    <w:rsid w:val="00C8282E"/>
    <w:pPr>
      <w:spacing w:after="0" w:line="240" w:lineRule="auto"/>
      <w:jc w:val="both"/>
    </w:pPr>
    <w:rPr>
      <w:kern w:val="0"/>
      <w14:ligatures w14:val="none"/>
    </w:rPr>
  </w:style>
  <w:style w:type="paragraph" w:customStyle="1" w:styleId="FCBE77AB2925473ABD0908E8329BCB821">
    <w:name w:val="FCBE77AB2925473ABD0908E8329BCB821"/>
    <w:rsid w:val="00C8282E"/>
    <w:pPr>
      <w:spacing w:after="0" w:line="240" w:lineRule="auto"/>
      <w:jc w:val="both"/>
    </w:pPr>
    <w:rPr>
      <w:kern w:val="0"/>
      <w14:ligatures w14:val="none"/>
    </w:rPr>
  </w:style>
  <w:style w:type="paragraph" w:customStyle="1" w:styleId="34BD279497434529824CED86057FE28E1">
    <w:name w:val="34BD279497434529824CED86057FE28E1"/>
    <w:rsid w:val="00C8282E"/>
    <w:pPr>
      <w:spacing w:after="0" w:line="240" w:lineRule="auto"/>
      <w:jc w:val="both"/>
    </w:pPr>
    <w:rPr>
      <w:kern w:val="0"/>
      <w14:ligatures w14:val="none"/>
    </w:rPr>
  </w:style>
  <w:style w:type="paragraph" w:customStyle="1" w:styleId="02C17F0AC80C4BA1B834CEAB4299A2511">
    <w:name w:val="02C17F0AC80C4BA1B834CEAB4299A2511"/>
    <w:rsid w:val="00C8282E"/>
    <w:pPr>
      <w:spacing w:after="0" w:line="240" w:lineRule="auto"/>
      <w:jc w:val="both"/>
    </w:pPr>
    <w:rPr>
      <w:kern w:val="0"/>
      <w14:ligatures w14:val="none"/>
    </w:rPr>
  </w:style>
  <w:style w:type="paragraph" w:customStyle="1" w:styleId="40879A564AD5499FBDD51D6181DD8B3C1">
    <w:name w:val="40879A564AD5499FBDD51D6181DD8B3C1"/>
    <w:rsid w:val="00C8282E"/>
    <w:pPr>
      <w:spacing w:after="0" w:line="240" w:lineRule="auto"/>
      <w:jc w:val="both"/>
    </w:pPr>
    <w:rPr>
      <w:kern w:val="0"/>
      <w14:ligatures w14:val="none"/>
    </w:rPr>
  </w:style>
  <w:style w:type="paragraph" w:customStyle="1" w:styleId="F05059DA4D544086811F687998F631171">
    <w:name w:val="F05059DA4D544086811F687998F631171"/>
    <w:rsid w:val="00C8282E"/>
    <w:pPr>
      <w:spacing w:after="0" w:line="240" w:lineRule="auto"/>
      <w:jc w:val="both"/>
    </w:pPr>
    <w:rPr>
      <w:kern w:val="0"/>
      <w14:ligatures w14:val="none"/>
    </w:rPr>
  </w:style>
  <w:style w:type="paragraph" w:customStyle="1" w:styleId="D62295BE08D1418B9DCE2D138DD163421">
    <w:name w:val="D62295BE08D1418B9DCE2D138DD163421"/>
    <w:rsid w:val="00C8282E"/>
    <w:pPr>
      <w:spacing w:after="0" w:line="240" w:lineRule="auto"/>
      <w:jc w:val="both"/>
    </w:pPr>
    <w:rPr>
      <w:kern w:val="0"/>
      <w14:ligatures w14:val="none"/>
    </w:rPr>
  </w:style>
  <w:style w:type="paragraph" w:customStyle="1" w:styleId="C2927F443AC747DAA47CE2EB515AE6A51">
    <w:name w:val="C2927F443AC747DAA47CE2EB515AE6A51"/>
    <w:rsid w:val="00C8282E"/>
    <w:pPr>
      <w:spacing w:after="0" w:line="240" w:lineRule="auto"/>
      <w:jc w:val="both"/>
    </w:pPr>
    <w:rPr>
      <w:kern w:val="0"/>
      <w14:ligatures w14:val="none"/>
    </w:rPr>
  </w:style>
  <w:style w:type="paragraph" w:customStyle="1" w:styleId="CDAE5B4747AE48E69E2EFD0256E0A3011">
    <w:name w:val="CDAE5B4747AE48E69E2EFD0256E0A3011"/>
    <w:rsid w:val="00C8282E"/>
    <w:pPr>
      <w:spacing w:after="0" w:line="240" w:lineRule="auto"/>
      <w:jc w:val="both"/>
    </w:pPr>
    <w:rPr>
      <w:kern w:val="0"/>
      <w14:ligatures w14:val="none"/>
    </w:rPr>
  </w:style>
  <w:style w:type="paragraph" w:customStyle="1" w:styleId="5F7AACC809B54E6D999E18746A34A8741">
    <w:name w:val="5F7AACC809B54E6D999E18746A34A8741"/>
    <w:rsid w:val="00C8282E"/>
    <w:pPr>
      <w:spacing w:after="0" w:line="240" w:lineRule="auto"/>
      <w:jc w:val="both"/>
    </w:pPr>
    <w:rPr>
      <w:kern w:val="0"/>
      <w14:ligatures w14:val="none"/>
    </w:rPr>
  </w:style>
  <w:style w:type="paragraph" w:customStyle="1" w:styleId="EDECAA25852D4F9587EFCFE33C19A5D51">
    <w:name w:val="EDECAA25852D4F9587EFCFE33C19A5D51"/>
    <w:rsid w:val="00C8282E"/>
    <w:pPr>
      <w:spacing w:after="0" w:line="240" w:lineRule="auto"/>
      <w:jc w:val="both"/>
    </w:pPr>
    <w:rPr>
      <w:kern w:val="0"/>
      <w14:ligatures w14:val="none"/>
    </w:rPr>
  </w:style>
  <w:style w:type="paragraph" w:customStyle="1" w:styleId="3D13A1AC8F0A4A648E6A819331E2AB3A1">
    <w:name w:val="3D13A1AC8F0A4A648E6A819331E2AB3A1"/>
    <w:rsid w:val="00C8282E"/>
    <w:pPr>
      <w:spacing w:after="0" w:line="240" w:lineRule="auto"/>
      <w:jc w:val="both"/>
    </w:pPr>
    <w:rPr>
      <w:kern w:val="0"/>
      <w14:ligatures w14:val="none"/>
    </w:rPr>
  </w:style>
  <w:style w:type="paragraph" w:customStyle="1" w:styleId="096F232CC36544D4AF762544283578961">
    <w:name w:val="096F232CC36544D4AF762544283578961"/>
    <w:rsid w:val="00C8282E"/>
    <w:pPr>
      <w:spacing w:after="0" w:line="240" w:lineRule="auto"/>
      <w:jc w:val="both"/>
    </w:pPr>
    <w:rPr>
      <w:kern w:val="0"/>
      <w14:ligatures w14:val="none"/>
    </w:rPr>
  </w:style>
  <w:style w:type="paragraph" w:customStyle="1" w:styleId="156B65FDE33246A984590F139455359B1">
    <w:name w:val="156B65FDE33246A984590F139455359B1"/>
    <w:rsid w:val="00C8282E"/>
    <w:pPr>
      <w:spacing w:after="0" w:line="240" w:lineRule="auto"/>
      <w:jc w:val="both"/>
    </w:pPr>
    <w:rPr>
      <w:kern w:val="0"/>
      <w14:ligatures w14:val="none"/>
    </w:rPr>
  </w:style>
  <w:style w:type="paragraph" w:customStyle="1" w:styleId="D4F2A3AC38E649798B52BEA63A14C1B61">
    <w:name w:val="D4F2A3AC38E649798B52BEA63A14C1B61"/>
    <w:rsid w:val="00C8282E"/>
    <w:pPr>
      <w:spacing w:after="0" w:line="240" w:lineRule="auto"/>
      <w:jc w:val="both"/>
    </w:pPr>
    <w:rPr>
      <w:kern w:val="0"/>
      <w14:ligatures w14:val="none"/>
    </w:rPr>
  </w:style>
  <w:style w:type="paragraph" w:customStyle="1" w:styleId="4466FCB1761F4769AA10BA806056B4081">
    <w:name w:val="4466FCB1761F4769AA10BA806056B4081"/>
    <w:rsid w:val="00C8282E"/>
    <w:pPr>
      <w:spacing w:after="0" w:line="240" w:lineRule="auto"/>
      <w:jc w:val="both"/>
    </w:pPr>
    <w:rPr>
      <w:kern w:val="0"/>
      <w14:ligatures w14:val="none"/>
    </w:rPr>
  </w:style>
  <w:style w:type="paragraph" w:customStyle="1" w:styleId="36B6E2D03C1C40A7B96611F1BC3BEECA1">
    <w:name w:val="36B6E2D03C1C40A7B96611F1BC3BEECA1"/>
    <w:rsid w:val="00C8282E"/>
    <w:pPr>
      <w:spacing w:after="0" w:line="240" w:lineRule="auto"/>
      <w:jc w:val="both"/>
    </w:pPr>
    <w:rPr>
      <w:kern w:val="0"/>
      <w14:ligatures w14:val="none"/>
    </w:rPr>
  </w:style>
  <w:style w:type="paragraph" w:customStyle="1" w:styleId="70A7E59259C94397BE7991C9B3B5B6E01">
    <w:name w:val="70A7E59259C94397BE7991C9B3B5B6E01"/>
    <w:rsid w:val="00C8282E"/>
    <w:pPr>
      <w:spacing w:after="0" w:line="240" w:lineRule="auto"/>
      <w:jc w:val="both"/>
    </w:pPr>
    <w:rPr>
      <w:kern w:val="0"/>
      <w14:ligatures w14:val="none"/>
    </w:rPr>
  </w:style>
  <w:style w:type="paragraph" w:customStyle="1" w:styleId="96E278A8BC464563A4B8C371060980991">
    <w:name w:val="96E278A8BC464563A4B8C371060980991"/>
    <w:rsid w:val="00C8282E"/>
    <w:pPr>
      <w:spacing w:after="0" w:line="240" w:lineRule="auto"/>
      <w:jc w:val="both"/>
    </w:pPr>
    <w:rPr>
      <w:kern w:val="0"/>
      <w14:ligatures w14:val="none"/>
    </w:rPr>
  </w:style>
  <w:style w:type="paragraph" w:customStyle="1" w:styleId="682E64513121469093F69EA99F833BB11">
    <w:name w:val="682E64513121469093F69EA99F833BB11"/>
    <w:rsid w:val="00C8282E"/>
    <w:pPr>
      <w:spacing w:after="0" w:line="240" w:lineRule="auto"/>
      <w:jc w:val="both"/>
    </w:pPr>
    <w:rPr>
      <w:kern w:val="0"/>
      <w14:ligatures w14:val="none"/>
    </w:rPr>
  </w:style>
  <w:style w:type="paragraph" w:customStyle="1" w:styleId="BFD31719F02549989247EEB558DF32751">
    <w:name w:val="BFD31719F02549989247EEB558DF32751"/>
    <w:rsid w:val="00C8282E"/>
    <w:pPr>
      <w:spacing w:after="0" w:line="240" w:lineRule="auto"/>
      <w:jc w:val="both"/>
    </w:pPr>
    <w:rPr>
      <w:kern w:val="0"/>
      <w14:ligatures w14:val="none"/>
    </w:rPr>
  </w:style>
  <w:style w:type="paragraph" w:customStyle="1" w:styleId="3AEE02CCFC6E4D368745CCEF45D79F621">
    <w:name w:val="3AEE02CCFC6E4D368745CCEF45D79F621"/>
    <w:rsid w:val="00C8282E"/>
    <w:pPr>
      <w:spacing w:after="0" w:line="240" w:lineRule="auto"/>
      <w:jc w:val="both"/>
    </w:pPr>
    <w:rPr>
      <w:kern w:val="0"/>
      <w14:ligatures w14:val="none"/>
    </w:rPr>
  </w:style>
  <w:style w:type="paragraph" w:customStyle="1" w:styleId="729E496A028342A4B6B233F183477C781">
    <w:name w:val="729E496A028342A4B6B233F183477C781"/>
    <w:rsid w:val="00C8282E"/>
    <w:pPr>
      <w:spacing w:after="0" w:line="240" w:lineRule="auto"/>
      <w:jc w:val="both"/>
    </w:pPr>
    <w:rPr>
      <w:kern w:val="0"/>
      <w14:ligatures w14:val="none"/>
    </w:rPr>
  </w:style>
  <w:style w:type="paragraph" w:customStyle="1" w:styleId="041348050AA9489EB1D7CDA066AD7E931">
    <w:name w:val="041348050AA9489EB1D7CDA066AD7E931"/>
    <w:rsid w:val="00C8282E"/>
    <w:pPr>
      <w:spacing w:after="0" w:line="240" w:lineRule="auto"/>
      <w:jc w:val="both"/>
    </w:pPr>
    <w:rPr>
      <w:kern w:val="0"/>
      <w14:ligatures w14:val="none"/>
    </w:rPr>
  </w:style>
  <w:style w:type="paragraph" w:customStyle="1" w:styleId="87DDCBCDBABD4A12A121260BEE4A8E601">
    <w:name w:val="87DDCBCDBABD4A12A121260BEE4A8E601"/>
    <w:rsid w:val="00C8282E"/>
    <w:pPr>
      <w:spacing w:after="0" w:line="240" w:lineRule="auto"/>
      <w:jc w:val="both"/>
    </w:pPr>
    <w:rPr>
      <w:kern w:val="0"/>
      <w14:ligatures w14:val="none"/>
    </w:rPr>
  </w:style>
  <w:style w:type="paragraph" w:customStyle="1" w:styleId="92968306B6C740BAB0A4EB5FAE1BFFD31">
    <w:name w:val="92968306B6C740BAB0A4EB5FAE1BFFD31"/>
    <w:rsid w:val="00C8282E"/>
    <w:pPr>
      <w:spacing w:after="0" w:line="240" w:lineRule="auto"/>
      <w:jc w:val="both"/>
    </w:pPr>
    <w:rPr>
      <w:kern w:val="0"/>
      <w14:ligatures w14:val="none"/>
    </w:rPr>
  </w:style>
  <w:style w:type="paragraph" w:customStyle="1" w:styleId="8A0607F58F22441BBD87BB2E13D470D21">
    <w:name w:val="8A0607F58F22441BBD87BB2E13D470D21"/>
    <w:rsid w:val="00C8282E"/>
    <w:pPr>
      <w:spacing w:after="0" w:line="240" w:lineRule="auto"/>
      <w:jc w:val="both"/>
    </w:pPr>
    <w:rPr>
      <w:kern w:val="0"/>
      <w14:ligatures w14:val="none"/>
    </w:rPr>
  </w:style>
  <w:style w:type="paragraph" w:customStyle="1" w:styleId="E9F5E6D810914D3FBE4B31A4737654431">
    <w:name w:val="E9F5E6D810914D3FBE4B31A4737654431"/>
    <w:rsid w:val="00C8282E"/>
    <w:pPr>
      <w:spacing w:after="0" w:line="240" w:lineRule="auto"/>
      <w:jc w:val="both"/>
    </w:pPr>
    <w:rPr>
      <w:kern w:val="0"/>
      <w14:ligatures w14:val="none"/>
    </w:rPr>
  </w:style>
  <w:style w:type="paragraph" w:customStyle="1" w:styleId="2FA6C0C4CA924AACA66C08A9D1B20BB41">
    <w:name w:val="2FA6C0C4CA924AACA66C08A9D1B20BB41"/>
    <w:rsid w:val="00C8282E"/>
    <w:pPr>
      <w:spacing w:after="0" w:line="240" w:lineRule="auto"/>
      <w:jc w:val="both"/>
    </w:pPr>
    <w:rPr>
      <w:kern w:val="0"/>
      <w14:ligatures w14:val="none"/>
    </w:rPr>
  </w:style>
  <w:style w:type="paragraph" w:customStyle="1" w:styleId="585C1BCC88EE45828A3F56FA3CAF70D31">
    <w:name w:val="585C1BCC88EE45828A3F56FA3CAF70D31"/>
    <w:rsid w:val="00C8282E"/>
    <w:pPr>
      <w:spacing w:after="0" w:line="240" w:lineRule="auto"/>
      <w:jc w:val="both"/>
    </w:pPr>
    <w:rPr>
      <w:kern w:val="0"/>
      <w14:ligatures w14:val="none"/>
    </w:rPr>
  </w:style>
  <w:style w:type="paragraph" w:customStyle="1" w:styleId="0A3E0C7B97284E5C88E1F2A71D8FF8CF1">
    <w:name w:val="0A3E0C7B97284E5C88E1F2A71D8FF8CF1"/>
    <w:rsid w:val="00C8282E"/>
    <w:pPr>
      <w:spacing w:after="0" w:line="240" w:lineRule="auto"/>
      <w:jc w:val="both"/>
    </w:pPr>
    <w:rPr>
      <w:kern w:val="0"/>
      <w14:ligatures w14:val="none"/>
    </w:rPr>
  </w:style>
  <w:style w:type="paragraph" w:customStyle="1" w:styleId="DBA8378525B74D4080EF83AF2B3AE7C01">
    <w:name w:val="DBA8378525B74D4080EF83AF2B3AE7C01"/>
    <w:rsid w:val="00C8282E"/>
    <w:pPr>
      <w:spacing w:after="0" w:line="240" w:lineRule="auto"/>
      <w:jc w:val="both"/>
    </w:pPr>
    <w:rPr>
      <w:kern w:val="0"/>
      <w14:ligatures w14:val="none"/>
    </w:rPr>
  </w:style>
  <w:style w:type="paragraph" w:customStyle="1" w:styleId="6757000F67774078BA6507ACE18A33921">
    <w:name w:val="6757000F67774078BA6507ACE18A33921"/>
    <w:rsid w:val="00C8282E"/>
    <w:pPr>
      <w:spacing w:after="0" w:line="240" w:lineRule="auto"/>
      <w:jc w:val="both"/>
    </w:pPr>
    <w:rPr>
      <w:kern w:val="0"/>
      <w14:ligatures w14:val="none"/>
    </w:rPr>
  </w:style>
  <w:style w:type="paragraph" w:customStyle="1" w:styleId="4169020E2F3B4C6E818D85C16238E62F1">
    <w:name w:val="4169020E2F3B4C6E818D85C16238E62F1"/>
    <w:rsid w:val="00C8282E"/>
    <w:pPr>
      <w:spacing w:after="0" w:line="240" w:lineRule="auto"/>
      <w:jc w:val="both"/>
    </w:pPr>
    <w:rPr>
      <w:kern w:val="0"/>
      <w14:ligatures w14:val="none"/>
    </w:rPr>
  </w:style>
  <w:style w:type="paragraph" w:customStyle="1" w:styleId="E61B78F81294428BA3C1FF471A5F0FF51">
    <w:name w:val="E61B78F81294428BA3C1FF471A5F0FF51"/>
    <w:rsid w:val="00C8282E"/>
    <w:pPr>
      <w:spacing w:after="0" w:line="240" w:lineRule="auto"/>
      <w:jc w:val="both"/>
    </w:pPr>
    <w:rPr>
      <w:kern w:val="0"/>
      <w14:ligatures w14:val="none"/>
    </w:rPr>
  </w:style>
  <w:style w:type="paragraph" w:customStyle="1" w:styleId="287F9F4F042848CCA37216F333EBEDD81">
    <w:name w:val="287F9F4F042848CCA37216F333EBEDD81"/>
    <w:rsid w:val="00C8282E"/>
    <w:pPr>
      <w:spacing w:after="0" w:line="240" w:lineRule="auto"/>
      <w:jc w:val="both"/>
    </w:pPr>
    <w:rPr>
      <w:kern w:val="0"/>
      <w14:ligatures w14:val="none"/>
    </w:rPr>
  </w:style>
  <w:style w:type="paragraph" w:customStyle="1" w:styleId="FA4A888226AA4DCDABA2FA93BD925E781">
    <w:name w:val="FA4A888226AA4DCDABA2FA93BD925E781"/>
    <w:rsid w:val="00C8282E"/>
    <w:pPr>
      <w:spacing w:after="0" w:line="240" w:lineRule="auto"/>
      <w:jc w:val="both"/>
    </w:pPr>
    <w:rPr>
      <w:kern w:val="0"/>
      <w14:ligatures w14:val="none"/>
    </w:rPr>
  </w:style>
  <w:style w:type="paragraph" w:customStyle="1" w:styleId="8BDAD1F40839416E9B38B6C1A8CD096A1">
    <w:name w:val="8BDAD1F40839416E9B38B6C1A8CD096A1"/>
    <w:rsid w:val="00C8282E"/>
    <w:pPr>
      <w:spacing w:after="0" w:line="240" w:lineRule="auto"/>
      <w:jc w:val="both"/>
    </w:pPr>
    <w:rPr>
      <w:kern w:val="0"/>
      <w14:ligatures w14:val="none"/>
    </w:rPr>
  </w:style>
  <w:style w:type="paragraph" w:customStyle="1" w:styleId="897E01EAA43E4A369FF1D892085752F61">
    <w:name w:val="897E01EAA43E4A369FF1D892085752F61"/>
    <w:rsid w:val="00C8282E"/>
    <w:pPr>
      <w:spacing w:after="0" w:line="240" w:lineRule="auto"/>
      <w:jc w:val="both"/>
    </w:pPr>
    <w:rPr>
      <w:kern w:val="0"/>
      <w14:ligatures w14:val="none"/>
    </w:rPr>
  </w:style>
  <w:style w:type="paragraph" w:customStyle="1" w:styleId="744BC836E45A4C518A3D7C07CB1C448F1">
    <w:name w:val="744BC836E45A4C518A3D7C07CB1C448F1"/>
    <w:rsid w:val="00C8282E"/>
    <w:pPr>
      <w:spacing w:after="0" w:line="240" w:lineRule="auto"/>
      <w:jc w:val="both"/>
    </w:pPr>
    <w:rPr>
      <w:kern w:val="0"/>
      <w14:ligatures w14:val="none"/>
    </w:rPr>
  </w:style>
  <w:style w:type="paragraph" w:customStyle="1" w:styleId="A53F5BE059CB45D9AA13879F4BEA59331">
    <w:name w:val="A53F5BE059CB45D9AA13879F4BEA59331"/>
    <w:rsid w:val="00C8282E"/>
    <w:pPr>
      <w:spacing w:after="0" w:line="240" w:lineRule="auto"/>
      <w:jc w:val="both"/>
    </w:pPr>
    <w:rPr>
      <w:kern w:val="0"/>
      <w14:ligatures w14:val="none"/>
    </w:rPr>
  </w:style>
  <w:style w:type="paragraph" w:customStyle="1" w:styleId="EE31615D1B854D02AF5D83A1F0EDADE71">
    <w:name w:val="EE31615D1B854D02AF5D83A1F0EDADE71"/>
    <w:rsid w:val="00C8282E"/>
    <w:pPr>
      <w:spacing w:after="0" w:line="240" w:lineRule="auto"/>
      <w:jc w:val="both"/>
    </w:pPr>
    <w:rPr>
      <w:kern w:val="0"/>
      <w14:ligatures w14:val="none"/>
    </w:rPr>
  </w:style>
  <w:style w:type="paragraph" w:customStyle="1" w:styleId="49BB3610F377414B8CFBA579434F43551">
    <w:name w:val="49BB3610F377414B8CFBA579434F43551"/>
    <w:rsid w:val="00C8282E"/>
    <w:pPr>
      <w:spacing w:after="0" w:line="240" w:lineRule="auto"/>
      <w:jc w:val="both"/>
    </w:pPr>
    <w:rPr>
      <w:kern w:val="0"/>
      <w14:ligatures w14:val="none"/>
    </w:rPr>
  </w:style>
  <w:style w:type="paragraph" w:customStyle="1" w:styleId="FA8B9FDE7F1642578F3E07C8804FBF351">
    <w:name w:val="FA8B9FDE7F1642578F3E07C8804FBF351"/>
    <w:rsid w:val="00C8282E"/>
    <w:pPr>
      <w:spacing w:after="0" w:line="240" w:lineRule="auto"/>
      <w:jc w:val="both"/>
    </w:pPr>
    <w:rPr>
      <w:kern w:val="0"/>
      <w14:ligatures w14:val="none"/>
    </w:rPr>
  </w:style>
  <w:style w:type="paragraph" w:customStyle="1" w:styleId="4B18E1F516634E69A47E68F7443186AB1">
    <w:name w:val="4B18E1F516634E69A47E68F7443186AB1"/>
    <w:rsid w:val="00C8282E"/>
    <w:pPr>
      <w:spacing w:after="0" w:line="240" w:lineRule="auto"/>
      <w:jc w:val="both"/>
    </w:pPr>
    <w:rPr>
      <w:kern w:val="0"/>
      <w14:ligatures w14:val="none"/>
    </w:rPr>
  </w:style>
  <w:style w:type="paragraph" w:customStyle="1" w:styleId="F73B95E6CBD74114B5B45A6F03B64C9E1">
    <w:name w:val="F73B95E6CBD74114B5B45A6F03B64C9E1"/>
    <w:rsid w:val="00C8282E"/>
    <w:pPr>
      <w:spacing w:after="0" w:line="240" w:lineRule="auto"/>
      <w:jc w:val="both"/>
    </w:pPr>
    <w:rPr>
      <w:kern w:val="0"/>
      <w14:ligatures w14:val="none"/>
    </w:rPr>
  </w:style>
  <w:style w:type="paragraph" w:customStyle="1" w:styleId="88EB250ED0D64ECCA88929064A48B0E51">
    <w:name w:val="88EB250ED0D64ECCA88929064A48B0E51"/>
    <w:rsid w:val="00C8282E"/>
    <w:pPr>
      <w:spacing w:after="0" w:line="240" w:lineRule="auto"/>
      <w:jc w:val="both"/>
    </w:pPr>
    <w:rPr>
      <w:kern w:val="0"/>
      <w14:ligatures w14:val="none"/>
    </w:rPr>
  </w:style>
  <w:style w:type="paragraph" w:customStyle="1" w:styleId="68521092CF8143C9918639420034F7251">
    <w:name w:val="68521092CF8143C9918639420034F7251"/>
    <w:rsid w:val="00C8282E"/>
    <w:pPr>
      <w:spacing w:after="0" w:line="240" w:lineRule="auto"/>
      <w:jc w:val="both"/>
    </w:pPr>
    <w:rPr>
      <w:kern w:val="0"/>
      <w14:ligatures w14:val="none"/>
    </w:rPr>
  </w:style>
  <w:style w:type="paragraph" w:customStyle="1" w:styleId="4C49741F18E54499B6EFD53A5BC65ED91">
    <w:name w:val="4C49741F18E54499B6EFD53A5BC65ED91"/>
    <w:rsid w:val="00C8282E"/>
    <w:pPr>
      <w:spacing w:after="0" w:line="240" w:lineRule="auto"/>
      <w:jc w:val="both"/>
    </w:pPr>
    <w:rPr>
      <w:kern w:val="0"/>
      <w14:ligatures w14:val="none"/>
    </w:rPr>
  </w:style>
  <w:style w:type="paragraph" w:customStyle="1" w:styleId="90284FC3BCB54D8183FEB22D07FC3A011">
    <w:name w:val="90284FC3BCB54D8183FEB22D07FC3A011"/>
    <w:rsid w:val="00C8282E"/>
    <w:pPr>
      <w:spacing w:after="0" w:line="240" w:lineRule="auto"/>
      <w:jc w:val="both"/>
    </w:pPr>
    <w:rPr>
      <w:kern w:val="0"/>
      <w14:ligatures w14:val="none"/>
    </w:rPr>
  </w:style>
  <w:style w:type="paragraph" w:customStyle="1" w:styleId="F29056716DDE4048829FCE18031E993D1">
    <w:name w:val="F29056716DDE4048829FCE18031E993D1"/>
    <w:rsid w:val="00C8282E"/>
    <w:pPr>
      <w:spacing w:after="0" w:line="240" w:lineRule="auto"/>
      <w:jc w:val="both"/>
    </w:pPr>
    <w:rPr>
      <w:kern w:val="0"/>
      <w14:ligatures w14:val="none"/>
    </w:rPr>
  </w:style>
  <w:style w:type="paragraph" w:customStyle="1" w:styleId="1499C85A483D4E78B0B2FBB8138854A21">
    <w:name w:val="1499C85A483D4E78B0B2FBB8138854A21"/>
    <w:rsid w:val="00C8282E"/>
    <w:pPr>
      <w:spacing w:after="0" w:line="240" w:lineRule="auto"/>
      <w:jc w:val="both"/>
    </w:pPr>
    <w:rPr>
      <w:kern w:val="0"/>
      <w14:ligatures w14:val="none"/>
    </w:rPr>
  </w:style>
  <w:style w:type="paragraph" w:customStyle="1" w:styleId="E00A42E1A0AA46E3A57A2280E7AD9F221">
    <w:name w:val="E00A42E1A0AA46E3A57A2280E7AD9F221"/>
    <w:rsid w:val="00C8282E"/>
    <w:pPr>
      <w:spacing w:after="0" w:line="240" w:lineRule="auto"/>
      <w:jc w:val="both"/>
    </w:pPr>
    <w:rPr>
      <w:kern w:val="0"/>
      <w14:ligatures w14:val="none"/>
    </w:rPr>
  </w:style>
  <w:style w:type="paragraph" w:customStyle="1" w:styleId="7C2B316D5F5F490C9A0C2DCF652476381">
    <w:name w:val="7C2B316D5F5F490C9A0C2DCF652476381"/>
    <w:rsid w:val="00C8282E"/>
    <w:pPr>
      <w:spacing w:after="0" w:line="240" w:lineRule="auto"/>
      <w:jc w:val="both"/>
    </w:pPr>
    <w:rPr>
      <w:kern w:val="0"/>
      <w14:ligatures w14:val="none"/>
    </w:rPr>
  </w:style>
  <w:style w:type="paragraph" w:customStyle="1" w:styleId="517D4DA489A44DBCA9E869279F1F7440">
    <w:name w:val="517D4DA489A44DBCA9E869279F1F7440"/>
    <w:rsid w:val="00C8282E"/>
    <w:pPr>
      <w:spacing w:after="0" w:line="240" w:lineRule="auto"/>
      <w:jc w:val="both"/>
    </w:pPr>
    <w:rPr>
      <w:kern w:val="0"/>
      <w14:ligatures w14:val="none"/>
    </w:rPr>
  </w:style>
  <w:style w:type="paragraph" w:customStyle="1" w:styleId="9FD447357E89490D87861F6B28C59070">
    <w:name w:val="9FD447357E89490D87861F6B28C59070"/>
    <w:rsid w:val="00C8282E"/>
    <w:pPr>
      <w:spacing w:after="0" w:line="240" w:lineRule="auto"/>
      <w:jc w:val="both"/>
    </w:pPr>
    <w:rPr>
      <w:kern w:val="0"/>
      <w14:ligatures w14:val="none"/>
    </w:rPr>
  </w:style>
  <w:style w:type="paragraph" w:customStyle="1" w:styleId="577B4EB3C3294940B88683C562E65026">
    <w:name w:val="577B4EB3C3294940B88683C562E65026"/>
    <w:rsid w:val="00C8282E"/>
  </w:style>
  <w:style w:type="paragraph" w:customStyle="1" w:styleId="7C0508DFD1A0425C8F9BFD7FF1FE42FB">
    <w:name w:val="7C0508DFD1A0425C8F9BFD7FF1FE42FB"/>
    <w:rsid w:val="00C8282E"/>
  </w:style>
  <w:style w:type="paragraph" w:customStyle="1" w:styleId="3FABC2974C1C46E0ADEA4D21B7749706">
    <w:name w:val="3FABC2974C1C46E0ADEA4D21B7749706"/>
    <w:rsid w:val="00C8282E"/>
  </w:style>
  <w:style w:type="paragraph" w:customStyle="1" w:styleId="0141490F6D6A4F85AD258AA26D50C494">
    <w:name w:val="0141490F6D6A4F85AD258AA26D50C494"/>
    <w:rsid w:val="00C8282E"/>
  </w:style>
  <w:style w:type="paragraph" w:customStyle="1" w:styleId="7FC6A79F6CC3402898DE4C52A6A4CAF1">
    <w:name w:val="7FC6A79F6CC3402898DE4C52A6A4CAF1"/>
    <w:rsid w:val="00C8282E"/>
  </w:style>
  <w:style w:type="paragraph" w:customStyle="1" w:styleId="D2D892AA601C4BBA817B52CB655E4DE9">
    <w:name w:val="D2D892AA601C4BBA817B52CB655E4DE9"/>
    <w:rsid w:val="00C8282E"/>
  </w:style>
  <w:style w:type="paragraph" w:customStyle="1" w:styleId="EA81514C5A2C4B1591F538442EB022EE">
    <w:name w:val="EA81514C5A2C4B1591F538442EB022EE"/>
    <w:rsid w:val="00C8282E"/>
  </w:style>
  <w:style w:type="paragraph" w:customStyle="1" w:styleId="9632BB75D26448FDB08EB0451E764488">
    <w:name w:val="9632BB75D26448FDB08EB0451E764488"/>
    <w:rsid w:val="00C8282E"/>
  </w:style>
  <w:style w:type="paragraph" w:customStyle="1" w:styleId="44328479485A47659EBAF12BA80AD39E">
    <w:name w:val="44328479485A47659EBAF12BA80AD39E"/>
    <w:rsid w:val="00C8282E"/>
  </w:style>
  <w:style w:type="paragraph" w:customStyle="1" w:styleId="316D871459634B9083EDD20618333271">
    <w:name w:val="316D871459634B9083EDD20618333271"/>
    <w:rsid w:val="00C8282E"/>
  </w:style>
  <w:style w:type="paragraph" w:customStyle="1" w:styleId="0B6A74DA660E4323BAEA827DCB9952AB">
    <w:name w:val="0B6A74DA660E4323BAEA827DCB9952AB"/>
    <w:rsid w:val="00C8282E"/>
  </w:style>
  <w:style w:type="paragraph" w:customStyle="1" w:styleId="68877AAD02774621A7ECB8EAEACA258E">
    <w:name w:val="68877AAD02774621A7ECB8EAEACA258E"/>
    <w:rsid w:val="00C8282E"/>
  </w:style>
  <w:style w:type="paragraph" w:customStyle="1" w:styleId="9E3B7E24423D4D47BD59CEBB456B92A6">
    <w:name w:val="9E3B7E24423D4D47BD59CEBB456B92A6"/>
    <w:rsid w:val="00C8282E"/>
  </w:style>
  <w:style w:type="paragraph" w:customStyle="1" w:styleId="2F69A0EAC65040209C2AAB669586B2B9">
    <w:name w:val="2F69A0EAC65040209C2AAB669586B2B9"/>
    <w:rsid w:val="00C8282E"/>
  </w:style>
  <w:style w:type="paragraph" w:customStyle="1" w:styleId="65020A1DA8A54B8ABABC9A14E55B7CA21">
    <w:name w:val="65020A1DA8A54B8ABABC9A14E55B7CA21"/>
    <w:rsid w:val="00C8282E"/>
    <w:pPr>
      <w:spacing w:after="0" w:line="240" w:lineRule="auto"/>
      <w:jc w:val="both"/>
    </w:pPr>
    <w:rPr>
      <w:kern w:val="0"/>
      <w14:ligatures w14:val="none"/>
    </w:rPr>
  </w:style>
  <w:style w:type="paragraph" w:customStyle="1" w:styleId="9249FA6D2B974A09BC4D9915B45C6A611">
    <w:name w:val="9249FA6D2B974A09BC4D9915B45C6A611"/>
    <w:rsid w:val="00C8282E"/>
    <w:pPr>
      <w:spacing w:after="0" w:line="240" w:lineRule="auto"/>
      <w:jc w:val="both"/>
    </w:pPr>
    <w:rPr>
      <w:kern w:val="0"/>
      <w14:ligatures w14:val="none"/>
    </w:rPr>
  </w:style>
  <w:style w:type="paragraph" w:customStyle="1" w:styleId="4E4936447BCF4568AF288B640802C28B1">
    <w:name w:val="4E4936447BCF4568AF288B640802C28B1"/>
    <w:rsid w:val="00C8282E"/>
    <w:pPr>
      <w:spacing w:after="0" w:line="240" w:lineRule="auto"/>
      <w:jc w:val="both"/>
    </w:pPr>
    <w:rPr>
      <w:kern w:val="0"/>
      <w14:ligatures w14:val="none"/>
    </w:rPr>
  </w:style>
  <w:style w:type="paragraph" w:customStyle="1" w:styleId="48883A7984994DC5BA970114AFA571B51">
    <w:name w:val="48883A7984994DC5BA970114AFA571B51"/>
    <w:rsid w:val="00C8282E"/>
    <w:pPr>
      <w:spacing w:after="0" w:line="240" w:lineRule="auto"/>
      <w:jc w:val="both"/>
    </w:pPr>
    <w:rPr>
      <w:kern w:val="0"/>
      <w14:ligatures w14:val="none"/>
    </w:rPr>
  </w:style>
  <w:style w:type="paragraph" w:customStyle="1" w:styleId="D5BD8CF4BD95452AADBE1C98FF1513551">
    <w:name w:val="D5BD8CF4BD95452AADBE1C98FF1513551"/>
    <w:rsid w:val="00C8282E"/>
    <w:pPr>
      <w:spacing w:after="0" w:line="240" w:lineRule="auto"/>
      <w:jc w:val="both"/>
    </w:pPr>
    <w:rPr>
      <w:kern w:val="0"/>
      <w14:ligatures w14:val="none"/>
    </w:rPr>
  </w:style>
  <w:style w:type="paragraph" w:customStyle="1" w:styleId="805AA47670B64CC5B816C85F612213D51">
    <w:name w:val="805AA47670B64CC5B816C85F612213D51"/>
    <w:rsid w:val="00C8282E"/>
    <w:pPr>
      <w:spacing w:after="0" w:line="240" w:lineRule="auto"/>
      <w:jc w:val="both"/>
    </w:pPr>
    <w:rPr>
      <w:kern w:val="0"/>
      <w14:ligatures w14:val="none"/>
    </w:rPr>
  </w:style>
  <w:style w:type="paragraph" w:customStyle="1" w:styleId="93D4CD3CBFDF4DBC88AD41E5ABE22A7C2">
    <w:name w:val="93D4CD3CBFDF4DBC88AD41E5ABE22A7C2"/>
    <w:rsid w:val="00C8282E"/>
    <w:pPr>
      <w:spacing w:after="0" w:line="240" w:lineRule="auto"/>
      <w:jc w:val="both"/>
    </w:pPr>
    <w:rPr>
      <w:kern w:val="0"/>
      <w14:ligatures w14:val="none"/>
    </w:rPr>
  </w:style>
  <w:style w:type="paragraph" w:customStyle="1" w:styleId="E93381A9F37B4C03B69166A5D0A0F9CE2">
    <w:name w:val="E93381A9F37B4C03B69166A5D0A0F9CE2"/>
    <w:rsid w:val="00C8282E"/>
    <w:pPr>
      <w:spacing w:after="0" w:line="240" w:lineRule="auto"/>
      <w:jc w:val="both"/>
    </w:pPr>
    <w:rPr>
      <w:kern w:val="0"/>
      <w14:ligatures w14:val="none"/>
    </w:rPr>
  </w:style>
  <w:style w:type="paragraph" w:customStyle="1" w:styleId="BF56EA65B4EE46D1A3269EE659E1A9E72">
    <w:name w:val="BF56EA65B4EE46D1A3269EE659E1A9E72"/>
    <w:rsid w:val="00C8282E"/>
    <w:pPr>
      <w:spacing w:after="0" w:line="240" w:lineRule="auto"/>
      <w:jc w:val="both"/>
    </w:pPr>
    <w:rPr>
      <w:kern w:val="0"/>
      <w14:ligatures w14:val="none"/>
    </w:rPr>
  </w:style>
  <w:style w:type="paragraph" w:customStyle="1" w:styleId="60FBD749DEDA49F9927C048B2ED34C232">
    <w:name w:val="60FBD749DEDA49F9927C048B2ED34C232"/>
    <w:rsid w:val="00C8282E"/>
    <w:pPr>
      <w:spacing w:after="0" w:line="240" w:lineRule="auto"/>
      <w:jc w:val="both"/>
    </w:pPr>
    <w:rPr>
      <w:kern w:val="0"/>
      <w14:ligatures w14:val="none"/>
    </w:rPr>
  </w:style>
  <w:style w:type="paragraph" w:customStyle="1" w:styleId="4F087427E2874D0A9CED8FC9440920992">
    <w:name w:val="4F087427E2874D0A9CED8FC9440920992"/>
    <w:rsid w:val="00C8282E"/>
    <w:pPr>
      <w:spacing w:after="0" w:line="240" w:lineRule="auto"/>
      <w:jc w:val="both"/>
    </w:pPr>
    <w:rPr>
      <w:kern w:val="0"/>
      <w14:ligatures w14:val="none"/>
    </w:rPr>
  </w:style>
  <w:style w:type="paragraph" w:customStyle="1" w:styleId="F24F0325914548F980E10350F3B0B9E32">
    <w:name w:val="F24F0325914548F980E10350F3B0B9E32"/>
    <w:rsid w:val="00C8282E"/>
    <w:pPr>
      <w:spacing w:after="0" w:line="240" w:lineRule="auto"/>
      <w:jc w:val="both"/>
    </w:pPr>
    <w:rPr>
      <w:kern w:val="0"/>
      <w14:ligatures w14:val="none"/>
    </w:rPr>
  </w:style>
  <w:style w:type="paragraph" w:customStyle="1" w:styleId="BA2186DAA244420B91F8414E143192032">
    <w:name w:val="BA2186DAA244420B91F8414E143192032"/>
    <w:rsid w:val="00C8282E"/>
    <w:pPr>
      <w:spacing w:after="0" w:line="240" w:lineRule="auto"/>
      <w:jc w:val="both"/>
    </w:pPr>
    <w:rPr>
      <w:kern w:val="0"/>
      <w14:ligatures w14:val="none"/>
    </w:rPr>
  </w:style>
  <w:style w:type="paragraph" w:customStyle="1" w:styleId="6B888429017A4C50B416E4BF865923AA2">
    <w:name w:val="6B888429017A4C50B416E4BF865923AA2"/>
    <w:rsid w:val="00C8282E"/>
    <w:pPr>
      <w:spacing w:after="0" w:line="240" w:lineRule="auto"/>
      <w:jc w:val="both"/>
    </w:pPr>
    <w:rPr>
      <w:kern w:val="0"/>
      <w14:ligatures w14:val="none"/>
    </w:rPr>
  </w:style>
  <w:style w:type="paragraph" w:customStyle="1" w:styleId="D4AB2AB92E3648E193E9C4758993A9C32">
    <w:name w:val="D4AB2AB92E3648E193E9C4758993A9C32"/>
    <w:rsid w:val="00C8282E"/>
    <w:pPr>
      <w:spacing w:after="0" w:line="240" w:lineRule="auto"/>
      <w:jc w:val="both"/>
    </w:pPr>
    <w:rPr>
      <w:kern w:val="0"/>
      <w14:ligatures w14:val="none"/>
    </w:rPr>
  </w:style>
  <w:style w:type="paragraph" w:customStyle="1" w:styleId="470E680B6F7E48A08E4DB30439D448B12">
    <w:name w:val="470E680B6F7E48A08E4DB30439D448B12"/>
    <w:rsid w:val="00C8282E"/>
    <w:pPr>
      <w:spacing w:after="0" w:line="240" w:lineRule="auto"/>
      <w:jc w:val="both"/>
    </w:pPr>
    <w:rPr>
      <w:kern w:val="0"/>
      <w14:ligatures w14:val="none"/>
    </w:rPr>
  </w:style>
  <w:style w:type="paragraph" w:customStyle="1" w:styleId="C62C36D8C0664C76BC114DDCE9564A9D2">
    <w:name w:val="C62C36D8C0664C76BC114DDCE9564A9D2"/>
    <w:rsid w:val="00C8282E"/>
    <w:pPr>
      <w:spacing w:after="0" w:line="240" w:lineRule="auto"/>
      <w:jc w:val="both"/>
    </w:pPr>
    <w:rPr>
      <w:kern w:val="0"/>
      <w14:ligatures w14:val="none"/>
    </w:rPr>
  </w:style>
  <w:style w:type="paragraph" w:customStyle="1" w:styleId="A5565CF10152461F8D8E88735D568F072">
    <w:name w:val="A5565CF10152461F8D8E88735D568F072"/>
    <w:rsid w:val="00C8282E"/>
    <w:pPr>
      <w:spacing w:after="0" w:line="240" w:lineRule="auto"/>
      <w:jc w:val="both"/>
    </w:pPr>
    <w:rPr>
      <w:kern w:val="0"/>
      <w14:ligatures w14:val="none"/>
    </w:rPr>
  </w:style>
  <w:style w:type="paragraph" w:customStyle="1" w:styleId="7B33622DCFC34F6BBFDF6F3D3F14770D2">
    <w:name w:val="7B33622DCFC34F6BBFDF6F3D3F14770D2"/>
    <w:rsid w:val="00C8282E"/>
    <w:pPr>
      <w:spacing w:after="0" w:line="240" w:lineRule="auto"/>
      <w:jc w:val="both"/>
    </w:pPr>
    <w:rPr>
      <w:kern w:val="0"/>
      <w14:ligatures w14:val="none"/>
    </w:rPr>
  </w:style>
  <w:style w:type="paragraph" w:customStyle="1" w:styleId="FA992F0E7E1E4C35ABE60DB96B1C41B12">
    <w:name w:val="FA992F0E7E1E4C35ABE60DB96B1C41B12"/>
    <w:rsid w:val="00C8282E"/>
    <w:pPr>
      <w:spacing w:after="0" w:line="240" w:lineRule="auto"/>
      <w:jc w:val="both"/>
    </w:pPr>
    <w:rPr>
      <w:kern w:val="0"/>
      <w14:ligatures w14:val="none"/>
    </w:rPr>
  </w:style>
  <w:style w:type="paragraph" w:customStyle="1" w:styleId="535FDDA1179E44689BEB8E132B9070F62">
    <w:name w:val="535FDDA1179E44689BEB8E132B9070F62"/>
    <w:rsid w:val="00C8282E"/>
    <w:pPr>
      <w:spacing w:after="0" w:line="240" w:lineRule="auto"/>
      <w:jc w:val="both"/>
    </w:pPr>
    <w:rPr>
      <w:kern w:val="0"/>
      <w14:ligatures w14:val="none"/>
    </w:rPr>
  </w:style>
  <w:style w:type="paragraph" w:customStyle="1" w:styleId="9CF8481A5C1842ACA8614B001E38E021">
    <w:name w:val="9CF8481A5C1842ACA8614B001E38E021"/>
    <w:rsid w:val="00C8282E"/>
    <w:pPr>
      <w:spacing w:after="0" w:line="240" w:lineRule="auto"/>
      <w:jc w:val="both"/>
    </w:pPr>
    <w:rPr>
      <w:kern w:val="0"/>
      <w14:ligatures w14:val="none"/>
    </w:rPr>
  </w:style>
  <w:style w:type="paragraph" w:customStyle="1" w:styleId="2F69A0EAC65040209C2AAB669586B2B91">
    <w:name w:val="2F69A0EAC65040209C2AAB669586B2B91"/>
    <w:rsid w:val="00C8282E"/>
    <w:pPr>
      <w:spacing w:after="0" w:line="240" w:lineRule="auto"/>
      <w:jc w:val="both"/>
    </w:pPr>
    <w:rPr>
      <w:kern w:val="0"/>
      <w14:ligatures w14:val="none"/>
    </w:rPr>
  </w:style>
  <w:style w:type="paragraph" w:customStyle="1" w:styleId="3FABC2974C1C46E0ADEA4D21B77497061">
    <w:name w:val="3FABC2974C1C46E0ADEA4D21B77497061"/>
    <w:rsid w:val="00C8282E"/>
    <w:pPr>
      <w:spacing w:after="0" w:line="240" w:lineRule="auto"/>
      <w:jc w:val="both"/>
    </w:pPr>
    <w:rPr>
      <w:kern w:val="0"/>
      <w14:ligatures w14:val="none"/>
    </w:rPr>
  </w:style>
  <w:style w:type="paragraph" w:customStyle="1" w:styleId="0141490F6D6A4F85AD258AA26D50C4941">
    <w:name w:val="0141490F6D6A4F85AD258AA26D50C4941"/>
    <w:rsid w:val="00C8282E"/>
    <w:pPr>
      <w:spacing w:after="0" w:line="240" w:lineRule="auto"/>
      <w:jc w:val="both"/>
    </w:pPr>
    <w:rPr>
      <w:kern w:val="0"/>
      <w14:ligatures w14:val="none"/>
    </w:rPr>
  </w:style>
  <w:style w:type="paragraph" w:customStyle="1" w:styleId="EA81514C5A2C4B1591F538442EB022EE1">
    <w:name w:val="EA81514C5A2C4B1591F538442EB022EE1"/>
    <w:rsid w:val="00C8282E"/>
    <w:pPr>
      <w:spacing w:after="0" w:line="240" w:lineRule="auto"/>
      <w:jc w:val="both"/>
    </w:pPr>
    <w:rPr>
      <w:kern w:val="0"/>
      <w14:ligatures w14:val="none"/>
    </w:rPr>
  </w:style>
  <w:style w:type="paragraph" w:customStyle="1" w:styleId="9632BB75D26448FDB08EB0451E7644881">
    <w:name w:val="9632BB75D26448FDB08EB0451E7644881"/>
    <w:rsid w:val="00C8282E"/>
    <w:pPr>
      <w:spacing w:after="0" w:line="240" w:lineRule="auto"/>
      <w:jc w:val="both"/>
    </w:pPr>
    <w:rPr>
      <w:kern w:val="0"/>
      <w14:ligatures w14:val="none"/>
    </w:rPr>
  </w:style>
  <w:style w:type="paragraph" w:customStyle="1" w:styleId="8E4516B37D244504B2D4D181299EC98C2">
    <w:name w:val="8E4516B37D244504B2D4D181299EC98C2"/>
    <w:rsid w:val="00C8282E"/>
    <w:pPr>
      <w:spacing w:after="0" w:line="240" w:lineRule="auto"/>
      <w:jc w:val="both"/>
    </w:pPr>
    <w:rPr>
      <w:kern w:val="0"/>
      <w14:ligatures w14:val="none"/>
    </w:rPr>
  </w:style>
  <w:style w:type="paragraph" w:customStyle="1" w:styleId="DC26084B0A5C49A58D9D38BFF5D70D3B2">
    <w:name w:val="DC26084B0A5C49A58D9D38BFF5D70D3B2"/>
    <w:rsid w:val="00C8282E"/>
    <w:pPr>
      <w:spacing w:after="0" w:line="240" w:lineRule="auto"/>
      <w:jc w:val="both"/>
    </w:pPr>
    <w:rPr>
      <w:kern w:val="0"/>
      <w14:ligatures w14:val="none"/>
    </w:rPr>
  </w:style>
  <w:style w:type="paragraph" w:customStyle="1" w:styleId="9DE2C7011B2C460E8F76C40DE29CCF912">
    <w:name w:val="9DE2C7011B2C460E8F76C40DE29CCF912"/>
    <w:rsid w:val="00C8282E"/>
    <w:pPr>
      <w:spacing w:after="0" w:line="240" w:lineRule="auto"/>
      <w:jc w:val="both"/>
    </w:pPr>
    <w:rPr>
      <w:kern w:val="0"/>
      <w14:ligatures w14:val="none"/>
    </w:rPr>
  </w:style>
  <w:style w:type="paragraph" w:customStyle="1" w:styleId="5B7BBE93A1AE4E8E9F3B3920025206DC2">
    <w:name w:val="5B7BBE93A1AE4E8E9F3B3920025206DC2"/>
    <w:rsid w:val="00C8282E"/>
    <w:pPr>
      <w:spacing w:after="0" w:line="240" w:lineRule="auto"/>
      <w:jc w:val="both"/>
    </w:pPr>
    <w:rPr>
      <w:kern w:val="0"/>
      <w14:ligatures w14:val="none"/>
    </w:rPr>
  </w:style>
  <w:style w:type="paragraph" w:customStyle="1" w:styleId="D31FA2E7D429453B92B3BBBC5DC907A02">
    <w:name w:val="D31FA2E7D429453B92B3BBBC5DC907A02"/>
    <w:rsid w:val="00C8282E"/>
    <w:pPr>
      <w:spacing w:after="0" w:line="240" w:lineRule="auto"/>
      <w:jc w:val="both"/>
    </w:pPr>
    <w:rPr>
      <w:kern w:val="0"/>
      <w14:ligatures w14:val="none"/>
    </w:rPr>
  </w:style>
  <w:style w:type="paragraph" w:customStyle="1" w:styleId="FED6BBADDBF8438AB1B90BBCD6FD0BFE2">
    <w:name w:val="FED6BBADDBF8438AB1B90BBCD6FD0BFE2"/>
    <w:rsid w:val="00C8282E"/>
    <w:pPr>
      <w:spacing w:after="0" w:line="240" w:lineRule="auto"/>
      <w:jc w:val="both"/>
    </w:pPr>
    <w:rPr>
      <w:kern w:val="0"/>
      <w14:ligatures w14:val="none"/>
    </w:rPr>
  </w:style>
  <w:style w:type="paragraph" w:customStyle="1" w:styleId="EAF48A9F683B4B63858C50502A3F38AA2">
    <w:name w:val="EAF48A9F683B4B63858C50502A3F38AA2"/>
    <w:rsid w:val="00C8282E"/>
    <w:pPr>
      <w:spacing w:after="0" w:line="240" w:lineRule="auto"/>
      <w:jc w:val="both"/>
    </w:pPr>
    <w:rPr>
      <w:kern w:val="0"/>
      <w14:ligatures w14:val="none"/>
    </w:rPr>
  </w:style>
  <w:style w:type="paragraph" w:customStyle="1" w:styleId="90DEC611C14945D9BEDEB196E55C4ACF2">
    <w:name w:val="90DEC611C14945D9BEDEB196E55C4ACF2"/>
    <w:rsid w:val="00C8282E"/>
    <w:pPr>
      <w:spacing w:after="0" w:line="240" w:lineRule="auto"/>
      <w:jc w:val="both"/>
    </w:pPr>
    <w:rPr>
      <w:kern w:val="0"/>
      <w14:ligatures w14:val="none"/>
    </w:rPr>
  </w:style>
  <w:style w:type="paragraph" w:customStyle="1" w:styleId="ED190F12DBB4458595C8D4D7304A2C8E2">
    <w:name w:val="ED190F12DBB4458595C8D4D7304A2C8E2"/>
    <w:rsid w:val="00C8282E"/>
    <w:pPr>
      <w:spacing w:after="0" w:line="240" w:lineRule="auto"/>
      <w:jc w:val="both"/>
    </w:pPr>
    <w:rPr>
      <w:kern w:val="0"/>
      <w14:ligatures w14:val="none"/>
    </w:rPr>
  </w:style>
  <w:style w:type="paragraph" w:customStyle="1" w:styleId="B7576605E9EE4468985AF3FC920977052">
    <w:name w:val="B7576605E9EE4468985AF3FC920977052"/>
    <w:rsid w:val="00C8282E"/>
    <w:pPr>
      <w:spacing w:after="0" w:line="240" w:lineRule="auto"/>
      <w:jc w:val="both"/>
    </w:pPr>
    <w:rPr>
      <w:kern w:val="0"/>
      <w14:ligatures w14:val="none"/>
    </w:rPr>
  </w:style>
  <w:style w:type="paragraph" w:customStyle="1" w:styleId="2A0E0836ACFE43D7BDF3E87EB76355F42">
    <w:name w:val="2A0E0836ACFE43D7BDF3E87EB76355F42"/>
    <w:rsid w:val="00C8282E"/>
    <w:pPr>
      <w:spacing w:after="0" w:line="240" w:lineRule="auto"/>
      <w:jc w:val="both"/>
    </w:pPr>
    <w:rPr>
      <w:kern w:val="0"/>
      <w14:ligatures w14:val="none"/>
    </w:rPr>
  </w:style>
  <w:style w:type="paragraph" w:customStyle="1" w:styleId="FF9DC22EDFC84A22AFE2934E7EC9BDCA2">
    <w:name w:val="FF9DC22EDFC84A22AFE2934E7EC9BDCA2"/>
    <w:rsid w:val="00C8282E"/>
    <w:pPr>
      <w:spacing w:after="0" w:line="240" w:lineRule="auto"/>
      <w:jc w:val="both"/>
    </w:pPr>
    <w:rPr>
      <w:kern w:val="0"/>
      <w14:ligatures w14:val="none"/>
    </w:rPr>
  </w:style>
  <w:style w:type="paragraph" w:customStyle="1" w:styleId="E618EAFAF83F45A1A6610DEF957DC12F2">
    <w:name w:val="E618EAFAF83F45A1A6610DEF957DC12F2"/>
    <w:rsid w:val="00C8282E"/>
    <w:pPr>
      <w:spacing w:after="0" w:line="240" w:lineRule="auto"/>
      <w:jc w:val="both"/>
    </w:pPr>
    <w:rPr>
      <w:kern w:val="0"/>
      <w14:ligatures w14:val="none"/>
    </w:rPr>
  </w:style>
  <w:style w:type="paragraph" w:customStyle="1" w:styleId="973CC2262E94425A973225E62FF410402">
    <w:name w:val="973CC2262E94425A973225E62FF410402"/>
    <w:rsid w:val="00C8282E"/>
    <w:pPr>
      <w:spacing w:after="0" w:line="240" w:lineRule="auto"/>
      <w:jc w:val="both"/>
    </w:pPr>
    <w:rPr>
      <w:kern w:val="0"/>
      <w14:ligatures w14:val="none"/>
    </w:rPr>
  </w:style>
  <w:style w:type="paragraph" w:customStyle="1" w:styleId="BD41B4E701F84823B216943946A3423E2">
    <w:name w:val="BD41B4E701F84823B216943946A3423E2"/>
    <w:rsid w:val="00C8282E"/>
    <w:pPr>
      <w:spacing w:after="0" w:line="240" w:lineRule="auto"/>
      <w:jc w:val="both"/>
    </w:pPr>
    <w:rPr>
      <w:kern w:val="0"/>
      <w14:ligatures w14:val="none"/>
    </w:rPr>
  </w:style>
  <w:style w:type="paragraph" w:customStyle="1" w:styleId="35F1FFBB170C438A9C21B9B511A0A34B2">
    <w:name w:val="35F1FFBB170C438A9C21B9B511A0A34B2"/>
    <w:rsid w:val="00C8282E"/>
    <w:pPr>
      <w:spacing w:after="0" w:line="240" w:lineRule="auto"/>
      <w:jc w:val="both"/>
    </w:pPr>
    <w:rPr>
      <w:kern w:val="0"/>
      <w14:ligatures w14:val="none"/>
    </w:rPr>
  </w:style>
  <w:style w:type="paragraph" w:customStyle="1" w:styleId="ADF2111AA3084D7994BA95F9372D55362">
    <w:name w:val="ADF2111AA3084D7994BA95F9372D55362"/>
    <w:rsid w:val="00C8282E"/>
    <w:pPr>
      <w:spacing w:after="0" w:line="240" w:lineRule="auto"/>
      <w:jc w:val="both"/>
    </w:pPr>
    <w:rPr>
      <w:kern w:val="0"/>
      <w14:ligatures w14:val="none"/>
    </w:rPr>
  </w:style>
  <w:style w:type="paragraph" w:customStyle="1" w:styleId="C9049A3ED0614C8E9C0B9BE5ADAC624C2">
    <w:name w:val="C9049A3ED0614C8E9C0B9BE5ADAC624C2"/>
    <w:rsid w:val="00C8282E"/>
    <w:pPr>
      <w:spacing w:after="0" w:line="240" w:lineRule="auto"/>
      <w:jc w:val="both"/>
    </w:pPr>
    <w:rPr>
      <w:kern w:val="0"/>
      <w14:ligatures w14:val="none"/>
    </w:rPr>
  </w:style>
  <w:style w:type="paragraph" w:customStyle="1" w:styleId="38C82676B3794EEA96355E57ED0F55612">
    <w:name w:val="38C82676B3794EEA96355E57ED0F55612"/>
    <w:rsid w:val="00C8282E"/>
    <w:pPr>
      <w:spacing w:after="0" w:line="240" w:lineRule="auto"/>
      <w:jc w:val="both"/>
    </w:pPr>
    <w:rPr>
      <w:kern w:val="0"/>
      <w14:ligatures w14:val="none"/>
    </w:rPr>
  </w:style>
  <w:style w:type="paragraph" w:customStyle="1" w:styleId="00B3BBD01FCC4EE492EF65F267586C9B2">
    <w:name w:val="00B3BBD01FCC4EE492EF65F267586C9B2"/>
    <w:rsid w:val="00C8282E"/>
    <w:pPr>
      <w:spacing w:after="0" w:line="240" w:lineRule="auto"/>
      <w:jc w:val="both"/>
    </w:pPr>
    <w:rPr>
      <w:kern w:val="0"/>
      <w14:ligatures w14:val="none"/>
    </w:rPr>
  </w:style>
  <w:style w:type="paragraph" w:customStyle="1" w:styleId="5E7109FCAF474EA7A5FD3D8F48747E432">
    <w:name w:val="5E7109FCAF474EA7A5FD3D8F48747E432"/>
    <w:rsid w:val="00C8282E"/>
    <w:pPr>
      <w:spacing w:after="0" w:line="240" w:lineRule="auto"/>
      <w:jc w:val="both"/>
    </w:pPr>
    <w:rPr>
      <w:kern w:val="0"/>
      <w14:ligatures w14:val="none"/>
    </w:rPr>
  </w:style>
  <w:style w:type="paragraph" w:customStyle="1" w:styleId="937A6A4370814811BFE80C00D30225702">
    <w:name w:val="937A6A4370814811BFE80C00D30225702"/>
    <w:rsid w:val="00C8282E"/>
    <w:pPr>
      <w:spacing w:after="0" w:line="240" w:lineRule="auto"/>
      <w:jc w:val="both"/>
    </w:pPr>
    <w:rPr>
      <w:kern w:val="0"/>
      <w14:ligatures w14:val="none"/>
    </w:rPr>
  </w:style>
  <w:style w:type="paragraph" w:customStyle="1" w:styleId="7D7E9371ADB14EFA9CDAF0674D663AE92">
    <w:name w:val="7D7E9371ADB14EFA9CDAF0674D663AE92"/>
    <w:rsid w:val="00C8282E"/>
    <w:pPr>
      <w:spacing w:after="0" w:line="240" w:lineRule="auto"/>
      <w:jc w:val="both"/>
    </w:pPr>
    <w:rPr>
      <w:kern w:val="0"/>
      <w14:ligatures w14:val="none"/>
    </w:rPr>
  </w:style>
  <w:style w:type="paragraph" w:customStyle="1" w:styleId="B7E322D8168F4103B48FCEE162E663EA2">
    <w:name w:val="B7E322D8168F4103B48FCEE162E663EA2"/>
    <w:rsid w:val="00C8282E"/>
    <w:pPr>
      <w:spacing w:after="0" w:line="240" w:lineRule="auto"/>
      <w:jc w:val="both"/>
    </w:pPr>
    <w:rPr>
      <w:kern w:val="0"/>
      <w14:ligatures w14:val="none"/>
    </w:rPr>
  </w:style>
  <w:style w:type="paragraph" w:customStyle="1" w:styleId="C69E9E262F3C4CE2AF0FA6CA2E8C5DC12">
    <w:name w:val="C69E9E262F3C4CE2AF0FA6CA2E8C5DC12"/>
    <w:rsid w:val="00C8282E"/>
    <w:pPr>
      <w:spacing w:after="0" w:line="240" w:lineRule="auto"/>
      <w:jc w:val="both"/>
    </w:pPr>
    <w:rPr>
      <w:kern w:val="0"/>
      <w14:ligatures w14:val="none"/>
    </w:rPr>
  </w:style>
  <w:style w:type="paragraph" w:customStyle="1" w:styleId="738B3B70848446189B039A396A504ED92">
    <w:name w:val="738B3B70848446189B039A396A504ED92"/>
    <w:rsid w:val="00C8282E"/>
    <w:pPr>
      <w:spacing w:after="0" w:line="240" w:lineRule="auto"/>
      <w:jc w:val="both"/>
    </w:pPr>
    <w:rPr>
      <w:kern w:val="0"/>
      <w14:ligatures w14:val="none"/>
    </w:rPr>
  </w:style>
  <w:style w:type="paragraph" w:customStyle="1" w:styleId="A7928F78A2CC48D18F1D60908FA060132">
    <w:name w:val="A7928F78A2CC48D18F1D60908FA060132"/>
    <w:rsid w:val="00C8282E"/>
    <w:pPr>
      <w:spacing w:after="0" w:line="240" w:lineRule="auto"/>
      <w:jc w:val="both"/>
    </w:pPr>
    <w:rPr>
      <w:kern w:val="0"/>
      <w14:ligatures w14:val="none"/>
    </w:rPr>
  </w:style>
  <w:style w:type="paragraph" w:customStyle="1" w:styleId="67D2DB4EAE9E4898AA323E947DD464072">
    <w:name w:val="67D2DB4EAE9E4898AA323E947DD464072"/>
    <w:rsid w:val="00C8282E"/>
    <w:pPr>
      <w:spacing w:after="0" w:line="240" w:lineRule="auto"/>
      <w:jc w:val="both"/>
    </w:pPr>
    <w:rPr>
      <w:kern w:val="0"/>
      <w14:ligatures w14:val="none"/>
    </w:rPr>
  </w:style>
  <w:style w:type="paragraph" w:customStyle="1" w:styleId="C78BECDD1407499696B4E43AC8F47F1E2">
    <w:name w:val="C78BECDD1407499696B4E43AC8F47F1E2"/>
    <w:rsid w:val="00C8282E"/>
    <w:pPr>
      <w:spacing w:after="0" w:line="240" w:lineRule="auto"/>
      <w:jc w:val="both"/>
    </w:pPr>
    <w:rPr>
      <w:kern w:val="0"/>
      <w14:ligatures w14:val="none"/>
    </w:rPr>
  </w:style>
  <w:style w:type="paragraph" w:customStyle="1" w:styleId="5DFAC59D10D14C589EBB6A9E61C8152C2">
    <w:name w:val="5DFAC59D10D14C589EBB6A9E61C8152C2"/>
    <w:rsid w:val="00C8282E"/>
    <w:pPr>
      <w:spacing w:after="0" w:line="240" w:lineRule="auto"/>
      <w:jc w:val="both"/>
    </w:pPr>
    <w:rPr>
      <w:kern w:val="0"/>
      <w14:ligatures w14:val="none"/>
    </w:rPr>
  </w:style>
  <w:style w:type="paragraph" w:customStyle="1" w:styleId="73D52AF4ABB643B8962D9E3E89A9DE1C2">
    <w:name w:val="73D52AF4ABB643B8962D9E3E89A9DE1C2"/>
    <w:rsid w:val="00C8282E"/>
    <w:pPr>
      <w:spacing w:after="0" w:line="240" w:lineRule="auto"/>
      <w:jc w:val="both"/>
    </w:pPr>
    <w:rPr>
      <w:kern w:val="0"/>
      <w14:ligatures w14:val="none"/>
    </w:rPr>
  </w:style>
  <w:style w:type="paragraph" w:customStyle="1" w:styleId="BCB7380A3CAF45FA8A0A4A9B6755A69F2">
    <w:name w:val="BCB7380A3CAF45FA8A0A4A9B6755A69F2"/>
    <w:rsid w:val="00C8282E"/>
    <w:pPr>
      <w:spacing w:after="0" w:line="240" w:lineRule="auto"/>
      <w:jc w:val="both"/>
    </w:pPr>
    <w:rPr>
      <w:kern w:val="0"/>
      <w14:ligatures w14:val="none"/>
    </w:rPr>
  </w:style>
  <w:style w:type="paragraph" w:customStyle="1" w:styleId="DD194020723B4238B55EF43BA0B3A02A2">
    <w:name w:val="DD194020723B4238B55EF43BA0B3A02A2"/>
    <w:rsid w:val="00C8282E"/>
    <w:pPr>
      <w:spacing w:after="0" w:line="240" w:lineRule="auto"/>
      <w:jc w:val="both"/>
    </w:pPr>
    <w:rPr>
      <w:kern w:val="0"/>
      <w14:ligatures w14:val="none"/>
    </w:rPr>
  </w:style>
  <w:style w:type="paragraph" w:customStyle="1" w:styleId="C2804F273E0B4BF7B0094D46D6C7F15D2">
    <w:name w:val="C2804F273E0B4BF7B0094D46D6C7F15D2"/>
    <w:rsid w:val="00C8282E"/>
    <w:pPr>
      <w:spacing w:after="0" w:line="240" w:lineRule="auto"/>
      <w:jc w:val="both"/>
    </w:pPr>
    <w:rPr>
      <w:kern w:val="0"/>
      <w14:ligatures w14:val="none"/>
    </w:rPr>
  </w:style>
  <w:style w:type="paragraph" w:customStyle="1" w:styleId="ED3096F5524A4256B84277B9D2B09FEA2">
    <w:name w:val="ED3096F5524A4256B84277B9D2B09FEA2"/>
    <w:rsid w:val="00C8282E"/>
    <w:pPr>
      <w:spacing w:after="0" w:line="240" w:lineRule="auto"/>
      <w:jc w:val="both"/>
    </w:pPr>
    <w:rPr>
      <w:kern w:val="0"/>
      <w14:ligatures w14:val="none"/>
    </w:rPr>
  </w:style>
  <w:style w:type="paragraph" w:customStyle="1" w:styleId="D3916C1500524550B46297225394E8DA2">
    <w:name w:val="D3916C1500524550B46297225394E8DA2"/>
    <w:rsid w:val="00C8282E"/>
    <w:pPr>
      <w:spacing w:after="0" w:line="240" w:lineRule="auto"/>
      <w:jc w:val="both"/>
    </w:pPr>
    <w:rPr>
      <w:kern w:val="0"/>
      <w14:ligatures w14:val="none"/>
    </w:rPr>
  </w:style>
  <w:style w:type="paragraph" w:customStyle="1" w:styleId="86DCC573A54A4E32B09C6AB93DAF4F4C2">
    <w:name w:val="86DCC573A54A4E32B09C6AB93DAF4F4C2"/>
    <w:rsid w:val="00C8282E"/>
    <w:pPr>
      <w:spacing w:after="0" w:line="240" w:lineRule="auto"/>
      <w:jc w:val="both"/>
    </w:pPr>
    <w:rPr>
      <w:kern w:val="0"/>
      <w14:ligatures w14:val="none"/>
    </w:rPr>
  </w:style>
  <w:style w:type="paragraph" w:customStyle="1" w:styleId="B827E6BB55A14FE1A66F918CBAFBCFE42">
    <w:name w:val="B827E6BB55A14FE1A66F918CBAFBCFE42"/>
    <w:rsid w:val="00C8282E"/>
    <w:pPr>
      <w:spacing w:after="0" w:line="240" w:lineRule="auto"/>
      <w:jc w:val="both"/>
    </w:pPr>
    <w:rPr>
      <w:kern w:val="0"/>
      <w14:ligatures w14:val="none"/>
    </w:rPr>
  </w:style>
  <w:style w:type="paragraph" w:customStyle="1" w:styleId="90F60BBA8B4A4026B6843983EE8CE72A2">
    <w:name w:val="90F60BBA8B4A4026B6843983EE8CE72A2"/>
    <w:rsid w:val="00C8282E"/>
    <w:pPr>
      <w:spacing w:after="0" w:line="240" w:lineRule="auto"/>
      <w:jc w:val="both"/>
    </w:pPr>
    <w:rPr>
      <w:kern w:val="0"/>
      <w14:ligatures w14:val="none"/>
    </w:rPr>
  </w:style>
  <w:style w:type="paragraph" w:customStyle="1" w:styleId="7FD4042AF70D4B3EA5E8B4C6D6773F4F2">
    <w:name w:val="7FD4042AF70D4B3EA5E8B4C6D6773F4F2"/>
    <w:rsid w:val="00C8282E"/>
    <w:pPr>
      <w:spacing w:after="0" w:line="240" w:lineRule="auto"/>
      <w:jc w:val="both"/>
    </w:pPr>
    <w:rPr>
      <w:kern w:val="0"/>
      <w14:ligatures w14:val="none"/>
    </w:rPr>
  </w:style>
  <w:style w:type="paragraph" w:customStyle="1" w:styleId="43668267A5184DB1813630D23342EA1B2">
    <w:name w:val="43668267A5184DB1813630D23342EA1B2"/>
    <w:rsid w:val="00C8282E"/>
    <w:pPr>
      <w:spacing w:after="0" w:line="240" w:lineRule="auto"/>
      <w:jc w:val="both"/>
    </w:pPr>
    <w:rPr>
      <w:kern w:val="0"/>
      <w14:ligatures w14:val="none"/>
    </w:rPr>
  </w:style>
  <w:style w:type="paragraph" w:customStyle="1" w:styleId="293077E3A07544E58DA03A9EE3D309EE2">
    <w:name w:val="293077E3A07544E58DA03A9EE3D309EE2"/>
    <w:rsid w:val="00C8282E"/>
    <w:pPr>
      <w:spacing w:after="0" w:line="240" w:lineRule="auto"/>
      <w:jc w:val="both"/>
    </w:pPr>
    <w:rPr>
      <w:kern w:val="0"/>
      <w14:ligatures w14:val="none"/>
    </w:rPr>
  </w:style>
  <w:style w:type="paragraph" w:customStyle="1" w:styleId="413768F7B47E4671AA519C3AF981228F2">
    <w:name w:val="413768F7B47E4671AA519C3AF981228F2"/>
    <w:rsid w:val="00C8282E"/>
    <w:pPr>
      <w:spacing w:after="0" w:line="240" w:lineRule="auto"/>
      <w:jc w:val="both"/>
    </w:pPr>
    <w:rPr>
      <w:kern w:val="0"/>
      <w14:ligatures w14:val="none"/>
    </w:rPr>
  </w:style>
  <w:style w:type="paragraph" w:customStyle="1" w:styleId="019F2607BB144EDF9A4FDB78357702E82">
    <w:name w:val="019F2607BB144EDF9A4FDB78357702E82"/>
    <w:rsid w:val="00C8282E"/>
    <w:pPr>
      <w:spacing w:after="0" w:line="240" w:lineRule="auto"/>
      <w:jc w:val="both"/>
    </w:pPr>
    <w:rPr>
      <w:kern w:val="0"/>
      <w14:ligatures w14:val="none"/>
    </w:rPr>
  </w:style>
  <w:style w:type="paragraph" w:customStyle="1" w:styleId="95124FBFC9C34037895EEE5CA3E0CDC92">
    <w:name w:val="95124FBFC9C34037895EEE5CA3E0CDC92"/>
    <w:rsid w:val="00C8282E"/>
    <w:pPr>
      <w:spacing w:after="0" w:line="240" w:lineRule="auto"/>
      <w:jc w:val="both"/>
    </w:pPr>
    <w:rPr>
      <w:kern w:val="0"/>
      <w14:ligatures w14:val="none"/>
    </w:rPr>
  </w:style>
  <w:style w:type="paragraph" w:customStyle="1" w:styleId="2D38802B719D48B1BEC40455A1D1439C2">
    <w:name w:val="2D38802B719D48B1BEC40455A1D1439C2"/>
    <w:rsid w:val="00C8282E"/>
    <w:pPr>
      <w:spacing w:after="0" w:line="240" w:lineRule="auto"/>
      <w:jc w:val="both"/>
    </w:pPr>
    <w:rPr>
      <w:kern w:val="0"/>
      <w14:ligatures w14:val="none"/>
    </w:rPr>
  </w:style>
  <w:style w:type="paragraph" w:customStyle="1" w:styleId="6A407E5972794C61AE9A16B600DED6C32">
    <w:name w:val="6A407E5972794C61AE9A16B600DED6C32"/>
    <w:rsid w:val="00C8282E"/>
    <w:pPr>
      <w:spacing w:after="0" w:line="240" w:lineRule="auto"/>
      <w:jc w:val="both"/>
    </w:pPr>
    <w:rPr>
      <w:kern w:val="0"/>
      <w14:ligatures w14:val="none"/>
    </w:rPr>
  </w:style>
  <w:style w:type="paragraph" w:customStyle="1" w:styleId="E5F46AE0B90E41D4B69DD50EB489415D2">
    <w:name w:val="E5F46AE0B90E41D4B69DD50EB489415D2"/>
    <w:rsid w:val="00C8282E"/>
    <w:pPr>
      <w:spacing w:after="0" w:line="240" w:lineRule="auto"/>
      <w:jc w:val="both"/>
    </w:pPr>
    <w:rPr>
      <w:kern w:val="0"/>
      <w14:ligatures w14:val="none"/>
    </w:rPr>
  </w:style>
  <w:style w:type="paragraph" w:customStyle="1" w:styleId="572E4764EA4C40E4B918C9772DB8C4132">
    <w:name w:val="572E4764EA4C40E4B918C9772DB8C4132"/>
    <w:rsid w:val="00C8282E"/>
    <w:pPr>
      <w:spacing w:after="0" w:line="240" w:lineRule="auto"/>
      <w:jc w:val="both"/>
    </w:pPr>
    <w:rPr>
      <w:kern w:val="0"/>
      <w14:ligatures w14:val="none"/>
    </w:rPr>
  </w:style>
  <w:style w:type="paragraph" w:customStyle="1" w:styleId="E6577EE0FC2347F09E96F84243BC55BA2">
    <w:name w:val="E6577EE0FC2347F09E96F84243BC55BA2"/>
    <w:rsid w:val="00C8282E"/>
    <w:pPr>
      <w:spacing w:after="0" w:line="240" w:lineRule="auto"/>
      <w:jc w:val="both"/>
    </w:pPr>
    <w:rPr>
      <w:kern w:val="0"/>
      <w14:ligatures w14:val="none"/>
    </w:rPr>
  </w:style>
  <w:style w:type="paragraph" w:customStyle="1" w:styleId="97CB9CBE05D84ADB968FF436B012B03C2">
    <w:name w:val="97CB9CBE05D84ADB968FF436B012B03C2"/>
    <w:rsid w:val="00C8282E"/>
    <w:pPr>
      <w:spacing w:after="0" w:line="240" w:lineRule="auto"/>
      <w:jc w:val="both"/>
    </w:pPr>
    <w:rPr>
      <w:kern w:val="0"/>
      <w14:ligatures w14:val="none"/>
    </w:rPr>
  </w:style>
  <w:style w:type="paragraph" w:customStyle="1" w:styleId="BD826D62DA71421EA7B58C598292DDDC2">
    <w:name w:val="BD826D62DA71421EA7B58C598292DDDC2"/>
    <w:rsid w:val="00C8282E"/>
    <w:pPr>
      <w:spacing w:after="0" w:line="240" w:lineRule="auto"/>
      <w:jc w:val="both"/>
    </w:pPr>
    <w:rPr>
      <w:kern w:val="0"/>
      <w14:ligatures w14:val="none"/>
    </w:rPr>
  </w:style>
  <w:style w:type="paragraph" w:customStyle="1" w:styleId="0D8AF3FC01954EECA4012C0277D959F62">
    <w:name w:val="0D8AF3FC01954EECA4012C0277D959F62"/>
    <w:rsid w:val="00C8282E"/>
    <w:pPr>
      <w:spacing w:after="0" w:line="240" w:lineRule="auto"/>
      <w:jc w:val="both"/>
    </w:pPr>
    <w:rPr>
      <w:kern w:val="0"/>
      <w14:ligatures w14:val="none"/>
    </w:rPr>
  </w:style>
  <w:style w:type="paragraph" w:customStyle="1" w:styleId="7E726EF801E840C783BFEA764E86E0D82">
    <w:name w:val="7E726EF801E840C783BFEA764E86E0D82"/>
    <w:rsid w:val="00C8282E"/>
    <w:pPr>
      <w:spacing w:after="0" w:line="240" w:lineRule="auto"/>
      <w:jc w:val="both"/>
    </w:pPr>
    <w:rPr>
      <w:kern w:val="0"/>
      <w14:ligatures w14:val="none"/>
    </w:rPr>
  </w:style>
  <w:style w:type="paragraph" w:customStyle="1" w:styleId="09F334BB0F724D7B9BFE972EE2AC24112">
    <w:name w:val="09F334BB0F724D7B9BFE972EE2AC24112"/>
    <w:rsid w:val="00C8282E"/>
    <w:pPr>
      <w:spacing w:after="0" w:line="240" w:lineRule="auto"/>
      <w:jc w:val="both"/>
    </w:pPr>
    <w:rPr>
      <w:kern w:val="0"/>
      <w14:ligatures w14:val="none"/>
    </w:rPr>
  </w:style>
  <w:style w:type="paragraph" w:customStyle="1" w:styleId="50EA0F8DFD16487DBCBB0AF620206F352">
    <w:name w:val="50EA0F8DFD16487DBCBB0AF620206F352"/>
    <w:rsid w:val="00C8282E"/>
    <w:pPr>
      <w:spacing w:after="0" w:line="240" w:lineRule="auto"/>
      <w:jc w:val="both"/>
    </w:pPr>
    <w:rPr>
      <w:kern w:val="0"/>
      <w14:ligatures w14:val="none"/>
    </w:rPr>
  </w:style>
  <w:style w:type="paragraph" w:customStyle="1" w:styleId="C44520697DFA42CAAD778CC60A558D7C2">
    <w:name w:val="C44520697DFA42CAAD778CC60A558D7C2"/>
    <w:rsid w:val="00C8282E"/>
    <w:pPr>
      <w:spacing w:after="0" w:line="240" w:lineRule="auto"/>
      <w:jc w:val="both"/>
    </w:pPr>
    <w:rPr>
      <w:kern w:val="0"/>
      <w14:ligatures w14:val="none"/>
    </w:rPr>
  </w:style>
  <w:style w:type="paragraph" w:customStyle="1" w:styleId="1B0F482C24644374814909A9099885B02">
    <w:name w:val="1B0F482C24644374814909A9099885B02"/>
    <w:rsid w:val="00C8282E"/>
    <w:pPr>
      <w:spacing w:after="0" w:line="240" w:lineRule="auto"/>
      <w:jc w:val="both"/>
    </w:pPr>
    <w:rPr>
      <w:kern w:val="0"/>
      <w14:ligatures w14:val="none"/>
    </w:rPr>
  </w:style>
  <w:style w:type="paragraph" w:customStyle="1" w:styleId="E6EA936F54914258BCAD0F6EF426721E2">
    <w:name w:val="E6EA936F54914258BCAD0F6EF426721E2"/>
    <w:rsid w:val="00C8282E"/>
    <w:pPr>
      <w:spacing w:after="0" w:line="240" w:lineRule="auto"/>
      <w:jc w:val="both"/>
    </w:pPr>
    <w:rPr>
      <w:kern w:val="0"/>
      <w14:ligatures w14:val="none"/>
    </w:rPr>
  </w:style>
  <w:style w:type="paragraph" w:customStyle="1" w:styleId="8153E327759B4E96BAAD56AA8315EA5E2">
    <w:name w:val="8153E327759B4E96BAAD56AA8315EA5E2"/>
    <w:rsid w:val="00C8282E"/>
    <w:pPr>
      <w:spacing w:after="0" w:line="240" w:lineRule="auto"/>
      <w:jc w:val="both"/>
    </w:pPr>
    <w:rPr>
      <w:kern w:val="0"/>
      <w14:ligatures w14:val="none"/>
    </w:rPr>
  </w:style>
  <w:style w:type="paragraph" w:customStyle="1" w:styleId="E43E0DE7ECC84FA38539EE342611985A2">
    <w:name w:val="E43E0DE7ECC84FA38539EE342611985A2"/>
    <w:rsid w:val="00C8282E"/>
    <w:pPr>
      <w:spacing w:after="0" w:line="240" w:lineRule="auto"/>
      <w:jc w:val="both"/>
    </w:pPr>
    <w:rPr>
      <w:kern w:val="0"/>
      <w14:ligatures w14:val="none"/>
    </w:rPr>
  </w:style>
  <w:style w:type="paragraph" w:customStyle="1" w:styleId="2B81837F312A4DB6B2738FB6D2B89B1E2">
    <w:name w:val="2B81837F312A4DB6B2738FB6D2B89B1E2"/>
    <w:rsid w:val="00C8282E"/>
    <w:pPr>
      <w:spacing w:after="0" w:line="240" w:lineRule="auto"/>
      <w:jc w:val="both"/>
    </w:pPr>
    <w:rPr>
      <w:kern w:val="0"/>
      <w14:ligatures w14:val="none"/>
    </w:rPr>
  </w:style>
  <w:style w:type="paragraph" w:customStyle="1" w:styleId="FCBE77AB2925473ABD0908E8329BCB822">
    <w:name w:val="FCBE77AB2925473ABD0908E8329BCB822"/>
    <w:rsid w:val="00C8282E"/>
    <w:pPr>
      <w:spacing w:after="0" w:line="240" w:lineRule="auto"/>
      <w:jc w:val="both"/>
    </w:pPr>
    <w:rPr>
      <w:kern w:val="0"/>
      <w14:ligatures w14:val="none"/>
    </w:rPr>
  </w:style>
  <w:style w:type="paragraph" w:customStyle="1" w:styleId="34BD279497434529824CED86057FE28E2">
    <w:name w:val="34BD279497434529824CED86057FE28E2"/>
    <w:rsid w:val="00C8282E"/>
    <w:pPr>
      <w:spacing w:after="0" w:line="240" w:lineRule="auto"/>
      <w:jc w:val="both"/>
    </w:pPr>
    <w:rPr>
      <w:kern w:val="0"/>
      <w14:ligatures w14:val="none"/>
    </w:rPr>
  </w:style>
  <w:style w:type="paragraph" w:customStyle="1" w:styleId="02C17F0AC80C4BA1B834CEAB4299A2512">
    <w:name w:val="02C17F0AC80C4BA1B834CEAB4299A2512"/>
    <w:rsid w:val="00C8282E"/>
    <w:pPr>
      <w:spacing w:after="0" w:line="240" w:lineRule="auto"/>
      <w:jc w:val="both"/>
    </w:pPr>
    <w:rPr>
      <w:kern w:val="0"/>
      <w14:ligatures w14:val="none"/>
    </w:rPr>
  </w:style>
  <w:style w:type="paragraph" w:customStyle="1" w:styleId="40879A564AD5499FBDD51D6181DD8B3C2">
    <w:name w:val="40879A564AD5499FBDD51D6181DD8B3C2"/>
    <w:rsid w:val="00C8282E"/>
    <w:pPr>
      <w:spacing w:after="0" w:line="240" w:lineRule="auto"/>
      <w:jc w:val="both"/>
    </w:pPr>
    <w:rPr>
      <w:kern w:val="0"/>
      <w14:ligatures w14:val="none"/>
    </w:rPr>
  </w:style>
  <w:style w:type="paragraph" w:customStyle="1" w:styleId="F05059DA4D544086811F687998F631172">
    <w:name w:val="F05059DA4D544086811F687998F631172"/>
    <w:rsid w:val="00C8282E"/>
    <w:pPr>
      <w:spacing w:after="0" w:line="240" w:lineRule="auto"/>
      <w:jc w:val="both"/>
    </w:pPr>
    <w:rPr>
      <w:kern w:val="0"/>
      <w14:ligatures w14:val="none"/>
    </w:rPr>
  </w:style>
  <w:style w:type="paragraph" w:customStyle="1" w:styleId="D62295BE08D1418B9DCE2D138DD163422">
    <w:name w:val="D62295BE08D1418B9DCE2D138DD163422"/>
    <w:rsid w:val="00C8282E"/>
    <w:pPr>
      <w:spacing w:after="0" w:line="240" w:lineRule="auto"/>
      <w:jc w:val="both"/>
    </w:pPr>
    <w:rPr>
      <w:kern w:val="0"/>
      <w14:ligatures w14:val="none"/>
    </w:rPr>
  </w:style>
  <w:style w:type="paragraph" w:customStyle="1" w:styleId="C2927F443AC747DAA47CE2EB515AE6A52">
    <w:name w:val="C2927F443AC747DAA47CE2EB515AE6A52"/>
    <w:rsid w:val="00C8282E"/>
    <w:pPr>
      <w:spacing w:after="0" w:line="240" w:lineRule="auto"/>
      <w:jc w:val="both"/>
    </w:pPr>
    <w:rPr>
      <w:kern w:val="0"/>
      <w14:ligatures w14:val="none"/>
    </w:rPr>
  </w:style>
  <w:style w:type="paragraph" w:customStyle="1" w:styleId="CDAE5B4747AE48E69E2EFD0256E0A3012">
    <w:name w:val="CDAE5B4747AE48E69E2EFD0256E0A3012"/>
    <w:rsid w:val="00C8282E"/>
    <w:pPr>
      <w:spacing w:after="0" w:line="240" w:lineRule="auto"/>
      <w:jc w:val="both"/>
    </w:pPr>
    <w:rPr>
      <w:kern w:val="0"/>
      <w14:ligatures w14:val="none"/>
    </w:rPr>
  </w:style>
  <w:style w:type="paragraph" w:customStyle="1" w:styleId="5F7AACC809B54E6D999E18746A34A8742">
    <w:name w:val="5F7AACC809B54E6D999E18746A34A8742"/>
    <w:rsid w:val="00C8282E"/>
    <w:pPr>
      <w:spacing w:after="0" w:line="240" w:lineRule="auto"/>
      <w:jc w:val="both"/>
    </w:pPr>
    <w:rPr>
      <w:kern w:val="0"/>
      <w14:ligatures w14:val="none"/>
    </w:rPr>
  </w:style>
  <w:style w:type="paragraph" w:customStyle="1" w:styleId="EDECAA25852D4F9587EFCFE33C19A5D52">
    <w:name w:val="EDECAA25852D4F9587EFCFE33C19A5D52"/>
    <w:rsid w:val="00C8282E"/>
    <w:pPr>
      <w:spacing w:after="0" w:line="240" w:lineRule="auto"/>
      <w:jc w:val="both"/>
    </w:pPr>
    <w:rPr>
      <w:kern w:val="0"/>
      <w14:ligatures w14:val="none"/>
    </w:rPr>
  </w:style>
  <w:style w:type="paragraph" w:customStyle="1" w:styleId="3D13A1AC8F0A4A648E6A819331E2AB3A2">
    <w:name w:val="3D13A1AC8F0A4A648E6A819331E2AB3A2"/>
    <w:rsid w:val="00C8282E"/>
    <w:pPr>
      <w:spacing w:after="0" w:line="240" w:lineRule="auto"/>
      <w:jc w:val="both"/>
    </w:pPr>
    <w:rPr>
      <w:kern w:val="0"/>
      <w14:ligatures w14:val="none"/>
    </w:rPr>
  </w:style>
  <w:style w:type="paragraph" w:customStyle="1" w:styleId="096F232CC36544D4AF762544283578962">
    <w:name w:val="096F232CC36544D4AF762544283578962"/>
    <w:rsid w:val="00C8282E"/>
    <w:pPr>
      <w:spacing w:after="0" w:line="240" w:lineRule="auto"/>
      <w:jc w:val="both"/>
    </w:pPr>
    <w:rPr>
      <w:kern w:val="0"/>
      <w14:ligatures w14:val="none"/>
    </w:rPr>
  </w:style>
  <w:style w:type="paragraph" w:customStyle="1" w:styleId="156B65FDE33246A984590F139455359B2">
    <w:name w:val="156B65FDE33246A984590F139455359B2"/>
    <w:rsid w:val="00C8282E"/>
    <w:pPr>
      <w:spacing w:after="0" w:line="240" w:lineRule="auto"/>
      <w:jc w:val="both"/>
    </w:pPr>
    <w:rPr>
      <w:kern w:val="0"/>
      <w14:ligatures w14:val="none"/>
    </w:rPr>
  </w:style>
  <w:style w:type="paragraph" w:customStyle="1" w:styleId="D4F2A3AC38E649798B52BEA63A14C1B62">
    <w:name w:val="D4F2A3AC38E649798B52BEA63A14C1B62"/>
    <w:rsid w:val="00C8282E"/>
    <w:pPr>
      <w:spacing w:after="0" w:line="240" w:lineRule="auto"/>
      <w:jc w:val="both"/>
    </w:pPr>
    <w:rPr>
      <w:kern w:val="0"/>
      <w14:ligatures w14:val="none"/>
    </w:rPr>
  </w:style>
  <w:style w:type="paragraph" w:customStyle="1" w:styleId="4466FCB1761F4769AA10BA806056B4082">
    <w:name w:val="4466FCB1761F4769AA10BA806056B4082"/>
    <w:rsid w:val="00C8282E"/>
    <w:pPr>
      <w:spacing w:after="0" w:line="240" w:lineRule="auto"/>
      <w:jc w:val="both"/>
    </w:pPr>
    <w:rPr>
      <w:kern w:val="0"/>
      <w14:ligatures w14:val="none"/>
    </w:rPr>
  </w:style>
  <w:style w:type="paragraph" w:customStyle="1" w:styleId="36B6E2D03C1C40A7B96611F1BC3BEECA2">
    <w:name w:val="36B6E2D03C1C40A7B96611F1BC3BEECA2"/>
    <w:rsid w:val="00C8282E"/>
    <w:pPr>
      <w:spacing w:after="0" w:line="240" w:lineRule="auto"/>
      <w:jc w:val="both"/>
    </w:pPr>
    <w:rPr>
      <w:kern w:val="0"/>
      <w14:ligatures w14:val="none"/>
    </w:rPr>
  </w:style>
  <w:style w:type="paragraph" w:customStyle="1" w:styleId="70A7E59259C94397BE7991C9B3B5B6E02">
    <w:name w:val="70A7E59259C94397BE7991C9B3B5B6E02"/>
    <w:rsid w:val="00C8282E"/>
    <w:pPr>
      <w:spacing w:after="0" w:line="240" w:lineRule="auto"/>
      <w:jc w:val="both"/>
    </w:pPr>
    <w:rPr>
      <w:kern w:val="0"/>
      <w14:ligatures w14:val="none"/>
    </w:rPr>
  </w:style>
  <w:style w:type="paragraph" w:customStyle="1" w:styleId="96E278A8BC464563A4B8C371060980992">
    <w:name w:val="96E278A8BC464563A4B8C371060980992"/>
    <w:rsid w:val="00C8282E"/>
    <w:pPr>
      <w:spacing w:after="0" w:line="240" w:lineRule="auto"/>
      <w:jc w:val="both"/>
    </w:pPr>
    <w:rPr>
      <w:kern w:val="0"/>
      <w14:ligatures w14:val="none"/>
    </w:rPr>
  </w:style>
  <w:style w:type="paragraph" w:customStyle="1" w:styleId="682E64513121469093F69EA99F833BB12">
    <w:name w:val="682E64513121469093F69EA99F833BB12"/>
    <w:rsid w:val="00C8282E"/>
    <w:pPr>
      <w:spacing w:after="0" w:line="240" w:lineRule="auto"/>
      <w:jc w:val="both"/>
    </w:pPr>
    <w:rPr>
      <w:kern w:val="0"/>
      <w14:ligatures w14:val="none"/>
    </w:rPr>
  </w:style>
  <w:style w:type="paragraph" w:customStyle="1" w:styleId="BFD31719F02549989247EEB558DF32752">
    <w:name w:val="BFD31719F02549989247EEB558DF32752"/>
    <w:rsid w:val="00C8282E"/>
    <w:pPr>
      <w:spacing w:after="0" w:line="240" w:lineRule="auto"/>
      <w:jc w:val="both"/>
    </w:pPr>
    <w:rPr>
      <w:kern w:val="0"/>
      <w14:ligatures w14:val="none"/>
    </w:rPr>
  </w:style>
  <w:style w:type="paragraph" w:customStyle="1" w:styleId="3AEE02CCFC6E4D368745CCEF45D79F622">
    <w:name w:val="3AEE02CCFC6E4D368745CCEF45D79F622"/>
    <w:rsid w:val="00C8282E"/>
    <w:pPr>
      <w:spacing w:after="0" w:line="240" w:lineRule="auto"/>
      <w:jc w:val="both"/>
    </w:pPr>
    <w:rPr>
      <w:kern w:val="0"/>
      <w14:ligatures w14:val="none"/>
    </w:rPr>
  </w:style>
  <w:style w:type="paragraph" w:customStyle="1" w:styleId="729E496A028342A4B6B233F183477C782">
    <w:name w:val="729E496A028342A4B6B233F183477C782"/>
    <w:rsid w:val="00C8282E"/>
    <w:pPr>
      <w:spacing w:after="0" w:line="240" w:lineRule="auto"/>
      <w:jc w:val="both"/>
    </w:pPr>
    <w:rPr>
      <w:kern w:val="0"/>
      <w14:ligatures w14:val="none"/>
    </w:rPr>
  </w:style>
  <w:style w:type="paragraph" w:customStyle="1" w:styleId="041348050AA9489EB1D7CDA066AD7E932">
    <w:name w:val="041348050AA9489EB1D7CDA066AD7E932"/>
    <w:rsid w:val="00C8282E"/>
    <w:pPr>
      <w:spacing w:after="0" w:line="240" w:lineRule="auto"/>
      <w:jc w:val="both"/>
    </w:pPr>
    <w:rPr>
      <w:kern w:val="0"/>
      <w14:ligatures w14:val="none"/>
    </w:rPr>
  </w:style>
  <w:style w:type="paragraph" w:customStyle="1" w:styleId="87DDCBCDBABD4A12A121260BEE4A8E602">
    <w:name w:val="87DDCBCDBABD4A12A121260BEE4A8E602"/>
    <w:rsid w:val="00C8282E"/>
    <w:pPr>
      <w:spacing w:after="0" w:line="240" w:lineRule="auto"/>
      <w:jc w:val="both"/>
    </w:pPr>
    <w:rPr>
      <w:kern w:val="0"/>
      <w14:ligatures w14:val="none"/>
    </w:rPr>
  </w:style>
  <w:style w:type="paragraph" w:customStyle="1" w:styleId="92968306B6C740BAB0A4EB5FAE1BFFD32">
    <w:name w:val="92968306B6C740BAB0A4EB5FAE1BFFD32"/>
    <w:rsid w:val="00C8282E"/>
    <w:pPr>
      <w:spacing w:after="0" w:line="240" w:lineRule="auto"/>
      <w:jc w:val="both"/>
    </w:pPr>
    <w:rPr>
      <w:kern w:val="0"/>
      <w14:ligatures w14:val="none"/>
    </w:rPr>
  </w:style>
  <w:style w:type="paragraph" w:customStyle="1" w:styleId="8A0607F58F22441BBD87BB2E13D470D22">
    <w:name w:val="8A0607F58F22441BBD87BB2E13D470D22"/>
    <w:rsid w:val="00C8282E"/>
    <w:pPr>
      <w:spacing w:after="0" w:line="240" w:lineRule="auto"/>
      <w:jc w:val="both"/>
    </w:pPr>
    <w:rPr>
      <w:kern w:val="0"/>
      <w14:ligatures w14:val="none"/>
    </w:rPr>
  </w:style>
  <w:style w:type="paragraph" w:customStyle="1" w:styleId="E9F5E6D810914D3FBE4B31A4737654432">
    <w:name w:val="E9F5E6D810914D3FBE4B31A4737654432"/>
    <w:rsid w:val="00C8282E"/>
    <w:pPr>
      <w:spacing w:after="0" w:line="240" w:lineRule="auto"/>
      <w:jc w:val="both"/>
    </w:pPr>
    <w:rPr>
      <w:kern w:val="0"/>
      <w14:ligatures w14:val="none"/>
    </w:rPr>
  </w:style>
  <w:style w:type="paragraph" w:customStyle="1" w:styleId="2FA6C0C4CA924AACA66C08A9D1B20BB42">
    <w:name w:val="2FA6C0C4CA924AACA66C08A9D1B20BB42"/>
    <w:rsid w:val="00C8282E"/>
    <w:pPr>
      <w:spacing w:after="0" w:line="240" w:lineRule="auto"/>
      <w:jc w:val="both"/>
    </w:pPr>
    <w:rPr>
      <w:kern w:val="0"/>
      <w14:ligatures w14:val="none"/>
    </w:rPr>
  </w:style>
  <w:style w:type="paragraph" w:customStyle="1" w:styleId="585C1BCC88EE45828A3F56FA3CAF70D32">
    <w:name w:val="585C1BCC88EE45828A3F56FA3CAF70D32"/>
    <w:rsid w:val="00C8282E"/>
    <w:pPr>
      <w:spacing w:after="0" w:line="240" w:lineRule="auto"/>
      <w:jc w:val="both"/>
    </w:pPr>
    <w:rPr>
      <w:kern w:val="0"/>
      <w14:ligatures w14:val="none"/>
    </w:rPr>
  </w:style>
  <w:style w:type="paragraph" w:customStyle="1" w:styleId="0A3E0C7B97284E5C88E1F2A71D8FF8CF2">
    <w:name w:val="0A3E0C7B97284E5C88E1F2A71D8FF8CF2"/>
    <w:rsid w:val="00C8282E"/>
    <w:pPr>
      <w:spacing w:after="0" w:line="240" w:lineRule="auto"/>
      <w:jc w:val="both"/>
    </w:pPr>
    <w:rPr>
      <w:kern w:val="0"/>
      <w14:ligatures w14:val="none"/>
    </w:rPr>
  </w:style>
  <w:style w:type="paragraph" w:customStyle="1" w:styleId="DBA8378525B74D4080EF83AF2B3AE7C02">
    <w:name w:val="DBA8378525B74D4080EF83AF2B3AE7C02"/>
    <w:rsid w:val="00C8282E"/>
    <w:pPr>
      <w:spacing w:after="0" w:line="240" w:lineRule="auto"/>
      <w:jc w:val="both"/>
    </w:pPr>
    <w:rPr>
      <w:kern w:val="0"/>
      <w14:ligatures w14:val="none"/>
    </w:rPr>
  </w:style>
  <w:style w:type="paragraph" w:customStyle="1" w:styleId="6757000F67774078BA6507ACE18A33922">
    <w:name w:val="6757000F67774078BA6507ACE18A33922"/>
    <w:rsid w:val="00C8282E"/>
    <w:pPr>
      <w:spacing w:after="0" w:line="240" w:lineRule="auto"/>
      <w:jc w:val="both"/>
    </w:pPr>
    <w:rPr>
      <w:kern w:val="0"/>
      <w14:ligatures w14:val="none"/>
    </w:rPr>
  </w:style>
  <w:style w:type="paragraph" w:customStyle="1" w:styleId="4169020E2F3B4C6E818D85C16238E62F2">
    <w:name w:val="4169020E2F3B4C6E818D85C16238E62F2"/>
    <w:rsid w:val="00C8282E"/>
    <w:pPr>
      <w:spacing w:after="0" w:line="240" w:lineRule="auto"/>
      <w:jc w:val="both"/>
    </w:pPr>
    <w:rPr>
      <w:kern w:val="0"/>
      <w14:ligatures w14:val="none"/>
    </w:rPr>
  </w:style>
  <w:style w:type="paragraph" w:customStyle="1" w:styleId="E61B78F81294428BA3C1FF471A5F0FF52">
    <w:name w:val="E61B78F81294428BA3C1FF471A5F0FF52"/>
    <w:rsid w:val="00C8282E"/>
    <w:pPr>
      <w:spacing w:after="0" w:line="240" w:lineRule="auto"/>
      <w:jc w:val="both"/>
    </w:pPr>
    <w:rPr>
      <w:kern w:val="0"/>
      <w14:ligatures w14:val="none"/>
    </w:rPr>
  </w:style>
  <w:style w:type="paragraph" w:customStyle="1" w:styleId="287F9F4F042848CCA37216F333EBEDD82">
    <w:name w:val="287F9F4F042848CCA37216F333EBEDD82"/>
    <w:rsid w:val="00C8282E"/>
    <w:pPr>
      <w:spacing w:after="0" w:line="240" w:lineRule="auto"/>
      <w:jc w:val="both"/>
    </w:pPr>
    <w:rPr>
      <w:kern w:val="0"/>
      <w14:ligatures w14:val="none"/>
    </w:rPr>
  </w:style>
  <w:style w:type="paragraph" w:customStyle="1" w:styleId="FA4A888226AA4DCDABA2FA93BD925E782">
    <w:name w:val="FA4A888226AA4DCDABA2FA93BD925E782"/>
    <w:rsid w:val="00C8282E"/>
    <w:pPr>
      <w:spacing w:after="0" w:line="240" w:lineRule="auto"/>
      <w:jc w:val="both"/>
    </w:pPr>
    <w:rPr>
      <w:kern w:val="0"/>
      <w14:ligatures w14:val="none"/>
    </w:rPr>
  </w:style>
  <w:style w:type="paragraph" w:customStyle="1" w:styleId="8BDAD1F40839416E9B38B6C1A8CD096A2">
    <w:name w:val="8BDAD1F40839416E9B38B6C1A8CD096A2"/>
    <w:rsid w:val="00C8282E"/>
    <w:pPr>
      <w:spacing w:after="0" w:line="240" w:lineRule="auto"/>
      <w:jc w:val="both"/>
    </w:pPr>
    <w:rPr>
      <w:kern w:val="0"/>
      <w14:ligatures w14:val="none"/>
    </w:rPr>
  </w:style>
  <w:style w:type="paragraph" w:customStyle="1" w:styleId="897E01EAA43E4A369FF1D892085752F62">
    <w:name w:val="897E01EAA43E4A369FF1D892085752F62"/>
    <w:rsid w:val="00C8282E"/>
    <w:pPr>
      <w:spacing w:after="0" w:line="240" w:lineRule="auto"/>
      <w:jc w:val="both"/>
    </w:pPr>
    <w:rPr>
      <w:kern w:val="0"/>
      <w14:ligatures w14:val="none"/>
    </w:rPr>
  </w:style>
  <w:style w:type="paragraph" w:customStyle="1" w:styleId="744BC836E45A4C518A3D7C07CB1C448F2">
    <w:name w:val="744BC836E45A4C518A3D7C07CB1C448F2"/>
    <w:rsid w:val="00C8282E"/>
    <w:pPr>
      <w:spacing w:after="0" w:line="240" w:lineRule="auto"/>
      <w:jc w:val="both"/>
    </w:pPr>
    <w:rPr>
      <w:kern w:val="0"/>
      <w14:ligatures w14:val="none"/>
    </w:rPr>
  </w:style>
  <w:style w:type="paragraph" w:customStyle="1" w:styleId="A53F5BE059CB45D9AA13879F4BEA59332">
    <w:name w:val="A53F5BE059CB45D9AA13879F4BEA59332"/>
    <w:rsid w:val="00C8282E"/>
    <w:pPr>
      <w:spacing w:after="0" w:line="240" w:lineRule="auto"/>
      <w:jc w:val="both"/>
    </w:pPr>
    <w:rPr>
      <w:kern w:val="0"/>
      <w14:ligatures w14:val="none"/>
    </w:rPr>
  </w:style>
  <w:style w:type="paragraph" w:customStyle="1" w:styleId="EE31615D1B854D02AF5D83A1F0EDADE72">
    <w:name w:val="EE31615D1B854D02AF5D83A1F0EDADE72"/>
    <w:rsid w:val="00C8282E"/>
    <w:pPr>
      <w:spacing w:after="0" w:line="240" w:lineRule="auto"/>
      <w:jc w:val="both"/>
    </w:pPr>
    <w:rPr>
      <w:kern w:val="0"/>
      <w14:ligatures w14:val="none"/>
    </w:rPr>
  </w:style>
  <w:style w:type="paragraph" w:customStyle="1" w:styleId="49BB3610F377414B8CFBA579434F43552">
    <w:name w:val="49BB3610F377414B8CFBA579434F43552"/>
    <w:rsid w:val="00C8282E"/>
    <w:pPr>
      <w:spacing w:after="0" w:line="240" w:lineRule="auto"/>
      <w:jc w:val="both"/>
    </w:pPr>
    <w:rPr>
      <w:kern w:val="0"/>
      <w14:ligatures w14:val="none"/>
    </w:rPr>
  </w:style>
  <w:style w:type="paragraph" w:customStyle="1" w:styleId="FA8B9FDE7F1642578F3E07C8804FBF352">
    <w:name w:val="FA8B9FDE7F1642578F3E07C8804FBF352"/>
    <w:rsid w:val="00C8282E"/>
    <w:pPr>
      <w:spacing w:after="0" w:line="240" w:lineRule="auto"/>
      <w:jc w:val="both"/>
    </w:pPr>
    <w:rPr>
      <w:kern w:val="0"/>
      <w14:ligatures w14:val="none"/>
    </w:rPr>
  </w:style>
  <w:style w:type="paragraph" w:customStyle="1" w:styleId="4B18E1F516634E69A47E68F7443186AB2">
    <w:name w:val="4B18E1F516634E69A47E68F7443186AB2"/>
    <w:rsid w:val="00C8282E"/>
    <w:pPr>
      <w:spacing w:after="0" w:line="240" w:lineRule="auto"/>
      <w:jc w:val="both"/>
    </w:pPr>
    <w:rPr>
      <w:kern w:val="0"/>
      <w14:ligatures w14:val="none"/>
    </w:rPr>
  </w:style>
  <w:style w:type="paragraph" w:customStyle="1" w:styleId="F73B95E6CBD74114B5B45A6F03B64C9E2">
    <w:name w:val="F73B95E6CBD74114B5B45A6F03B64C9E2"/>
    <w:rsid w:val="00C8282E"/>
    <w:pPr>
      <w:spacing w:after="0" w:line="240" w:lineRule="auto"/>
      <w:jc w:val="both"/>
    </w:pPr>
    <w:rPr>
      <w:kern w:val="0"/>
      <w14:ligatures w14:val="none"/>
    </w:rPr>
  </w:style>
  <w:style w:type="paragraph" w:customStyle="1" w:styleId="88EB250ED0D64ECCA88929064A48B0E52">
    <w:name w:val="88EB250ED0D64ECCA88929064A48B0E52"/>
    <w:rsid w:val="00C8282E"/>
    <w:pPr>
      <w:spacing w:after="0" w:line="240" w:lineRule="auto"/>
      <w:jc w:val="both"/>
    </w:pPr>
    <w:rPr>
      <w:kern w:val="0"/>
      <w14:ligatures w14:val="none"/>
    </w:rPr>
  </w:style>
  <w:style w:type="paragraph" w:customStyle="1" w:styleId="68521092CF8143C9918639420034F7252">
    <w:name w:val="68521092CF8143C9918639420034F7252"/>
    <w:rsid w:val="00C8282E"/>
    <w:pPr>
      <w:spacing w:after="0" w:line="240" w:lineRule="auto"/>
      <w:jc w:val="both"/>
    </w:pPr>
    <w:rPr>
      <w:kern w:val="0"/>
      <w14:ligatures w14:val="none"/>
    </w:rPr>
  </w:style>
  <w:style w:type="paragraph" w:customStyle="1" w:styleId="4C49741F18E54499B6EFD53A5BC65ED92">
    <w:name w:val="4C49741F18E54499B6EFD53A5BC65ED92"/>
    <w:rsid w:val="00C8282E"/>
    <w:pPr>
      <w:spacing w:after="0" w:line="240" w:lineRule="auto"/>
      <w:jc w:val="both"/>
    </w:pPr>
    <w:rPr>
      <w:kern w:val="0"/>
      <w14:ligatures w14:val="none"/>
    </w:rPr>
  </w:style>
  <w:style w:type="paragraph" w:customStyle="1" w:styleId="90284FC3BCB54D8183FEB22D07FC3A012">
    <w:name w:val="90284FC3BCB54D8183FEB22D07FC3A012"/>
    <w:rsid w:val="00C8282E"/>
    <w:pPr>
      <w:spacing w:after="0" w:line="240" w:lineRule="auto"/>
      <w:jc w:val="both"/>
    </w:pPr>
    <w:rPr>
      <w:kern w:val="0"/>
      <w14:ligatures w14:val="none"/>
    </w:rPr>
  </w:style>
  <w:style w:type="paragraph" w:customStyle="1" w:styleId="F29056716DDE4048829FCE18031E993D2">
    <w:name w:val="F29056716DDE4048829FCE18031E993D2"/>
    <w:rsid w:val="00C8282E"/>
    <w:pPr>
      <w:spacing w:after="0" w:line="240" w:lineRule="auto"/>
      <w:jc w:val="both"/>
    </w:pPr>
    <w:rPr>
      <w:kern w:val="0"/>
      <w14:ligatures w14:val="none"/>
    </w:rPr>
  </w:style>
  <w:style w:type="paragraph" w:customStyle="1" w:styleId="1499C85A483D4E78B0B2FBB8138854A22">
    <w:name w:val="1499C85A483D4E78B0B2FBB8138854A22"/>
    <w:rsid w:val="00C8282E"/>
    <w:pPr>
      <w:spacing w:after="0" w:line="240" w:lineRule="auto"/>
      <w:jc w:val="both"/>
    </w:pPr>
    <w:rPr>
      <w:kern w:val="0"/>
      <w14:ligatures w14:val="none"/>
    </w:rPr>
  </w:style>
  <w:style w:type="paragraph" w:customStyle="1" w:styleId="E00A42E1A0AA46E3A57A2280E7AD9F222">
    <w:name w:val="E00A42E1A0AA46E3A57A2280E7AD9F222"/>
    <w:rsid w:val="00C8282E"/>
    <w:pPr>
      <w:spacing w:after="0" w:line="240" w:lineRule="auto"/>
      <w:jc w:val="both"/>
    </w:pPr>
    <w:rPr>
      <w:kern w:val="0"/>
      <w14:ligatures w14:val="none"/>
    </w:rPr>
  </w:style>
  <w:style w:type="paragraph" w:customStyle="1" w:styleId="7C2B316D5F5F490C9A0C2DCF652476382">
    <w:name w:val="7C2B316D5F5F490C9A0C2DCF652476382"/>
    <w:rsid w:val="00C8282E"/>
    <w:pPr>
      <w:spacing w:after="0" w:line="240" w:lineRule="auto"/>
      <w:jc w:val="both"/>
    </w:pPr>
    <w:rPr>
      <w:kern w:val="0"/>
      <w14:ligatures w14:val="none"/>
    </w:rPr>
  </w:style>
  <w:style w:type="paragraph" w:customStyle="1" w:styleId="517D4DA489A44DBCA9E869279F1F74402">
    <w:name w:val="517D4DA489A44DBCA9E869279F1F74402"/>
    <w:rsid w:val="00C8282E"/>
    <w:pPr>
      <w:spacing w:after="0" w:line="240" w:lineRule="auto"/>
      <w:jc w:val="both"/>
    </w:pPr>
    <w:rPr>
      <w:kern w:val="0"/>
      <w14:ligatures w14:val="none"/>
    </w:rPr>
  </w:style>
  <w:style w:type="paragraph" w:customStyle="1" w:styleId="9FD447357E89490D87861F6B28C590702">
    <w:name w:val="9FD447357E89490D87861F6B28C590702"/>
    <w:rsid w:val="00C8282E"/>
    <w:pPr>
      <w:spacing w:after="0" w:line="240" w:lineRule="auto"/>
      <w:jc w:val="both"/>
    </w:pPr>
    <w:rPr>
      <w:kern w:val="0"/>
      <w14:ligatures w14:val="none"/>
    </w:rPr>
  </w:style>
  <w:style w:type="paragraph" w:customStyle="1" w:styleId="6419DF1CDB504AC5982AFD1349BFF244">
    <w:name w:val="6419DF1CDB504AC5982AFD1349BFF244"/>
    <w:rsid w:val="00C8282E"/>
  </w:style>
  <w:style w:type="paragraph" w:customStyle="1" w:styleId="D0D4D64441F74EC2B06C6D1B8F1D979F">
    <w:name w:val="D0D4D64441F74EC2B06C6D1B8F1D979F"/>
    <w:rsid w:val="00C8282E"/>
  </w:style>
  <w:style w:type="paragraph" w:customStyle="1" w:styleId="B1A2C43DFF9943F5B594B272DF54CED1">
    <w:name w:val="B1A2C43DFF9943F5B594B272DF54CED1"/>
    <w:rsid w:val="00C8282E"/>
  </w:style>
  <w:style w:type="paragraph" w:customStyle="1" w:styleId="D834587E51BF48248695039068326DB7">
    <w:name w:val="D834587E51BF48248695039068326DB7"/>
    <w:rsid w:val="00C8282E"/>
  </w:style>
  <w:style w:type="paragraph" w:customStyle="1" w:styleId="2EA13A24FEE049FA8AC10A29FFB83293">
    <w:name w:val="2EA13A24FEE049FA8AC10A29FFB83293"/>
    <w:rsid w:val="00C8282E"/>
  </w:style>
  <w:style w:type="paragraph" w:customStyle="1" w:styleId="FDB3434BFB2347A4BB3424D6A3EBC8BB">
    <w:name w:val="FDB3434BFB2347A4BB3424D6A3EBC8BB"/>
    <w:rsid w:val="00C8282E"/>
  </w:style>
  <w:style w:type="paragraph" w:customStyle="1" w:styleId="A0E3844F33C945068E099909CF2CE77B">
    <w:name w:val="A0E3844F33C945068E099909CF2CE77B"/>
    <w:rsid w:val="00C8282E"/>
  </w:style>
  <w:style w:type="paragraph" w:customStyle="1" w:styleId="4D4F63C915AD4CC3B51529AD0827EBCD">
    <w:name w:val="4D4F63C915AD4CC3B51529AD0827EBCD"/>
    <w:rsid w:val="00C8282E"/>
  </w:style>
  <w:style w:type="paragraph" w:customStyle="1" w:styleId="45C254A9985E4B43AC5D47C28045DAD8">
    <w:name w:val="45C254A9985E4B43AC5D47C28045DAD8"/>
    <w:rsid w:val="00C8282E"/>
  </w:style>
  <w:style w:type="paragraph" w:customStyle="1" w:styleId="46C8296AC8504C019544219AC9B77F7D">
    <w:name w:val="46C8296AC8504C019544219AC9B77F7D"/>
    <w:rsid w:val="00C8282E"/>
  </w:style>
  <w:style w:type="paragraph" w:customStyle="1" w:styleId="100936B9A55D48B484F2C28FF5924601">
    <w:name w:val="100936B9A55D48B484F2C28FF5924601"/>
    <w:rsid w:val="00C8282E"/>
  </w:style>
  <w:style w:type="paragraph" w:customStyle="1" w:styleId="738533017DFD41C39349897334D80CAF">
    <w:name w:val="738533017DFD41C39349897334D80CAF"/>
    <w:rsid w:val="00C8282E"/>
  </w:style>
  <w:style w:type="paragraph" w:customStyle="1" w:styleId="16E9CEFEF28948A08B71F55D0BA9E6FB">
    <w:name w:val="16E9CEFEF28948A08B71F55D0BA9E6FB"/>
    <w:rsid w:val="00C8282E"/>
  </w:style>
  <w:style w:type="paragraph" w:customStyle="1" w:styleId="87D080475AE74E2DB9BD1AD4EA6C76C5">
    <w:name w:val="87D080475AE74E2DB9BD1AD4EA6C76C5"/>
    <w:rsid w:val="00C8282E"/>
  </w:style>
  <w:style w:type="paragraph" w:customStyle="1" w:styleId="39EEDBAC9F7E48149C1A2B25D0079BDA">
    <w:name w:val="39EEDBAC9F7E48149C1A2B25D0079BDA"/>
    <w:rsid w:val="00C8282E"/>
  </w:style>
  <w:style w:type="paragraph" w:customStyle="1" w:styleId="C06E3C20B27949A69EADA53F270F40F1">
    <w:name w:val="C06E3C20B27949A69EADA53F270F40F1"/>
    <w:rsid w:val="00C8282E"/>
  </w:style>
  <w:style w:type="paragraph" w:customStyle="1" w:styleId="08A75981B6D5479FBFD53722EB76D0F6">
    <w:name w:val="08A75981B6D5479FBFD53722EB76D0F6"/>
    <w:rsid w:val="00C8282E"/>
  </w:style>
  <w:style w:type="paragraph" w:customStyle="1" w:styleId="C4145DD1ABE248CA99BEDC2E65522F67">
    <w:name w:val="C4145DD1ABE248CA99BEDC2E65522F67"/>
    <w:rsid w:val="00C8282E"/>
  </w:style>
  <w:style w:type="paragraph" w:customStyle="1" w:styleId="EB50D03E52A447FCB52DB5999FB5DD45">
    <w:name w:val="EB50D03E52A447FCB52DB5999FB5DD45"/>
    <w:rsid w:val="00C8282E"/>
  </w:style>
  <w:style w:type="paragraph" w:customStyle="1" w:styleId="ECD53FD0413C4C34B0A1ADBB69E286AD">
    <w:name w:val="ECD53FD0413C4C34B0A1ADBB69E286AD"/>
    <w:rsid w:val="00C8282E"/>
  </w:style>
  <w:style w:type="paragraph" w:customStyle="1" w:styleId="9024EF1B72054B1880BD09B526D6395D">
    <w:name w:val="9024EF1B72054B1880BD09B526D6395D"/>
    <w:rsid w:val="00C8282E"/>
  </w:style>
  <w:style w:type="paragraph" w:customStyle="1" w:styleId="B9B2825A936940FE9326932A352E449D">
    <w:name w:val="B9B2825A936940FE9326932A352E449D"/>
    <w:rsid w:val="00C8282E"/>
  </w:style>
  <w:style w:type="paragraph" w:customStyle="1" w:styleId="935ABD54BB23472EB3AD3EDFF3A13EFE">
    <w:name w:val="935ABD54BB23472EB3AD3EDFF3A13EFE"/>
    <w:rsid w:val="00C8282E"/>
  </w:style>
  <w:style w:type="paragraph" w:customStyle="1" w:styleId="9977295B208B48CFB328639774232DD8">
    <w:name w:val="9977295B208B48CFB328639774232DD8"/>
    <w:rsid w:val="00C8282E"/>
  </w:style>
  <w:style w:type="paragraph" w:customStyle="1" w:styleId="DD4033DE2E744CA4B1318F6E55CE4147">
    <w:name w:val="DD4033DE2E744CA4B1318F6E55CE4147"/>
    <w:rsid w:val="00C8282E"/>
  </w:style>
  <w:style w:type="paragraph" w:customStyle="1" w:styleId="041EE763107B451E8ED0AE74D0535061">
    <w:name w:val="041EE763107B451E8ED0AE74D0535061"/>
    <w:rsid w:val="00C8282E"/>
  </w:style>
  <w:style w:type="paragraph" w:customStyle="1" w:styleId="4E8613F015E64E298F93788DE0810D28">
    <w:name w:val="4E8613F015E64E298F93788DE0810D28"/>
    <w:rsid w:val="00C8282E"/>
  </w:style>
  <w:style w:type="paragraph" w:customStyle="1" w:styleId="C5A9C567AD684CA0AD8030E84FEBDAE8">
    <w:name w:val="C5A9C567AD684CA0AD8030E84FEBDAE8"/>
    <w:rsid w:val="00C8282E"/>
  </w:style>
  <w:style w:type="paragraph" w:customStyle="1" w:styleId="E87DFBE952824274AE92E343F2F98E5D">
    <w:name w:val="E87DFBE952824274AE92E343F2F98E5D"/>
    <w:rsid w:val="00C8282E"/>
  </w:style>
  <w:style w:type="paragraph" w:customStyle="1" w:styleId="9A4C7CED6C9E4B8299CF1AFD26B1B8FA">
    <w:name w:val="9A4C7CED6C9E4B8299CF1AFD26B1B8FA"/>
    <w:rsid w:val="00C8282E"/>
  </w:style>
  <w:style w:type="paragraph" w:customStyle="1" w:styleId="C2598B2F149A499986E71B7634FD0811">
    <w:name w:val="C2598B2F149A499986E71B7634FD0811"/>
    <w:rsid w:val="00C8282E"/>
  </w:style>
  <w:style w:type="paragraph" w:customStyle="1" w:styleId="499A831B2E0D4734BE39D378313B3118">
    <w:name w:val="499A831B2E0D4734BE39D378313B3118"/>
    <w:rsid w:val="00C8282E"/>
  </w:style>
  <w:style w:type="paragraph" w:customStyle="1" w:styleId="33ACEA3DE08A49C18AA26B3995C3B7C5">
    <w:name w:val="33ACEA3DE08A49C18AA26B3995C3B7C5"/>
    <w:rsid w:val="00C8282E"/>
  </w:style>
  <w:style w:type="paragraph" w:customStyle="1" w:styleId="6D725F8ABE0A412DAF0675EE2958A07E">
    <w:name w:val="6D725F8ABE0A412DAF0675EE2958A07E"/>
    <w:rsid w:val="00C8282E"/>
  </w:style>
  <w:style w:type="paragraph" w:customStyle="1" w:styleId="8FC9B97155554A23A75C79DE67D7466B">
    <w:name w:val="8FC9B97155554A23A75C79DE67D7466B"/>
    <w:rsid w:val="00C8282E"/>
  </w:style>
  <w:style w:type="paragraph" w:customStyle="1" w:styleId="122192589F724183BC39C40DF83749E5">
    <w:name w:val="122192589F724183BC39C40DF83749E5"/>
    <w:rsid w:val="00C8282E"/>
  </w:style>
  <w:style w:type="paragraph" w:customStyle="1" w:styleId="66914E7BA95745EE97242B28541CF9E0">
    <w:name w:val="66914E7BA95745EE97242B28541CF9E0"/>
    <w:rsid w:val="00C8282E"/>
  </w:style>
  <w:style w:type="paragraph" w:customStyle="1" w:styleId="73B758BD274B41E8AD86E6C2B2838022">
    <w:name w:val="73B758BD274B41E8AD86E6C2B2838022"/>
    <w:rsid w:val="00C8282E"/>
  </w:style>
  <w:style w:type="paragraph" w:customStyle="1" w:styleId="D9A6BDAD50944267A6F8FBEF174B0D04">
    <w:name w:val="D9A6BDAD50944267A6F8FBEF174B0D04"/>
    <w:rsid w:val="00C8282E"/>
  </w:style>
  <w:style w:type="paragraph" w:customStyle="1" w:styleId="036EC5F9016246109A0E3C6731437255">
    <w:name w:val="036EC5F9016246109A0E3C6731437255"/>
    <w:rsid w:val="00C8282E"/>
  </w:style>
  <w:style w:type="paragraph" w:customStyle="1" w:styleId="44140A5A0956476EAB85C019E1ABE7F4">
    <w:name w:val="44140A5A0956476EAB85C019E1ABE7F4"/>
    <w:rsid w:val="00C8282E"/>
  </w:style>
  <w:style w:type="paragraph" w:customStyle="1" w:styleId="D799DF8C8540453184F5EB42BF7E520F">
    <w:name w:val="D799DF8C8540453184F5EB42BF7E520F"/>
    <w:rsid w:val="00C8282E"/>
  </w:style>
  <w:style w:type="paragraph" w:customStyle="1" w:styleId="CB6EB20D6BB14258B98CAA8D5934BC30">
    <w:name w:val="CB6EB20D6BB14258B98CAA8D5934BC30"/>
    <w:rsid w:val="00C8282E"/>
  </w:style>
  <w:style w:type="paragraph" w:customStyle="1" w:styleId="A2595B2FFDA14F23A6740A67A99C0AE0">
    <w:name w:val="A2595B2FFDA14F23A6740A67A99C0AE0"/>
    <w:rsid w:val="00C8282E"/>
  </w:style>
  <w:style w:type="paragraph" w:customStyle="1" w:styleId="FCF46988A305478D88648B5535A23367">
    <w:name w:val="FCF46988A305478D88648B5535A23367"/>
    <w:rsid w:val="00C8282E"/>
  </w:style>
  <w:style w:type="paragraph" w:customStyle="1" w:styleId="6C6C013B9DB24213930A86E374F6FFA4">
    <w:name w:val="6C6C013B9DB24213930A86E374F6FFA4"/>
    <w:rsid w:val="00C8282E"/>
  </w:style>
  <w:style w:type="paragraph" w:customStyle="1" w:styleId="50B039FCE4FD44E59397BCA131657E81">
    <w:name w:val="50B039FCE4FD44E59397BCA131657E81"/>
    <w:rsid w:val="00C8282E"/>
  </w:style>
  <w:style w:type="paragraph" w:customStyle="1" w:styleId="D0B8F5F6780E4B248B7CC6376280D8C4">
    <w:name w:val="D0B8F5F6780E4B248B7CC6376280D8C4"/>
    <w:rsid w:val="00C8282E"/>
  </w:style>
  <w:style w:type="paragraph" w:customStyle="1" w:styleId="F073F5A7116344EB82B4736F4696B720">
    <w:name w:val="F073F5A7116344EB82B4736F4696B720"/>
    <w:rsid w:val="00C8282E"/>
  </w:style>
  <w:style w:type="paragraph" w:customStyle="1" w:styleId="79690A2C87144B4F8BEAE67DED6538BA">
    <w:name w:val="79690A2C87144B4F8BEAE67DED6538BA"/>
    <w:rsid w:val="00C8282E"/>
  </w:style>
  <w:style w:type="paragraph" w:customStyle="1" w:styleId="C528E22F47FE40CF9FE47DBE234679F5">
    <w:name w:val="C528E22F47FE40CF9FE47DBE234679F5"/>
    <w:rsid w:val="00C8282E"/>
  </w:style>
  <w:style w:type="paragraph" w:customStyle="1" w:styleId="8CBFEBA3A905466A85030CC6DA09D5C8">
    <w:name w:val="8CBFEBA3A905466A85030CC6DA09D5C8"/>
    <w:rsid w:val="00C8282E"/>
  </w:style>
  <w:style w:type="paragraph" w:customStyle="1" w:styleId="6CFF53138DB541BA891F873C41BAA059">
    <w:name w:val="6CFF53138DB541BA891F873C41BAA059"/>
    <w:rsid w:val="00C8282E"/>
  </w:style>
  <w:style w:type="paragraph" w:customStyle="1" w:styleId="4581D2181D084DF789893C911C74B8C5">
    <w:name w:val="4581D2181D084DF789893C911C74B8C5"/>
    <w:rsid w:val="00C8282E"/>
  </w:style>
  <w:style w:type="paragraph" w:customStyle="1" w:styleId="10108DF59C8C4AB18D17A1FB676432F4">
    <w:name w:val="10108DF59C8C4AB18D17A1FB676432F4"/>
    <w:rsid w:val="00C8282E"/>
  </w:style>
  <w:style w:type="paragraph" w:customStyle="1" w:styleId="14BBA77037604F7B887F2B8A41852DD6">
    <w:name w:val="14BBA77037604F7B887F2B8A41852DD6"/>
    <w:rsid w:val="00C8282E"/>
  </w:style>
  <w:style w:type="paragraph" w:customStyle="1" w:styleId="380CF5DDB1374CD48EE4E399629064E1">
    <w:name w:val="380CF5DDB1374CD48EE4E399629064E1"/>
    <w:rsid w:val="00C8282E"/>
  </w:style>
  <w:style w:type="paragraph" w:customStyle="1" w:styleId="AE17D94E6AD240D1A52BD3341189276A">
    <w:name w:val="AE17D94E6AD240D1A52BD3341189276A"/>
    <w:rsid w:val="00C8282E"/>
  </w:style>
  <w:style w:type="paragraph" w:customStyle="1" w:styleId="246093788BB24108A3FC86A8C61F7253">
    <w:name w:val="246093788BB24108A3FC86A8C61F7253"/>
    <w:rsid w:val="00C8282E"/>
  </w:style>
  <w:style w:type="paragraph" w:customStyle="1" w:styleId="FD4E2EED1E1C4E48B65FE422BD4E9D72">
    <w:name w:val="FD4E2EED1E1C4E48B65FE422BD4E9D72"/>
    <w:rsid w:val="00C8282E"/>
  </w:style>
  <w:style w:type="paragraph" w:customStyle="1" w:styleId="DD1F6BADA1D347F69B7D06C95A386C57">
    <w:name w:val="DD1F6BADA1D347F69B7D06C95A386C57"/>
    <w:rsid w:val="00C8282E"/>
  </w:style>
  <w:style w:type="paragraph" w:customStyle="1" w:styleId="40966B3BECC940229B56F4EC0EF67E7F">
    <w:name w:val="40966B3BECC940229B56F4EC0EF67E7F"/>
    <w:rsid w:val="00C8282E"/>
  </w:style>
  <w:style w:type="paragraph" w:customStyle="1" w:styleId="52003BCFBFC84164BDA8EA8807463AC8">
    <w:name w:val="52003BCFBFC84164BDA8EA8807463AC8"/>
    <w:rsid w:val="00C8282E"/>
  </w:style>
  <w:style w:type="paragraph" w:customStyle="1" w:styleId="30FD2AFA111143259B1716CCC2E8AFC8">
    <w:name w:val="30FD2AFA111143259B1716CCC2E8AFC8"/>
    <w:rsid w:val="00C8282E"/>
  </w:style>
  <w:style w:type="paragraph" w:customStyle="1" w:styleId="A9D3E603596148F0BDBD3D91CF0EC02F">
    <w:name w:val="A9D3E603596148F0BDBD3D91CF0EC02F"/>
    <w:rsid w:val="00C8282E"/>
  </w:style>
  <w:style w:type="paragraph" w:customStyle="1" w:styleId="BBA656BA987541FB869CD6E5C3D765BA">
    <w:name w:val="BBA656BA987541FB869CD6E5C3D765BA"/>
    <w:rsid w:val="00C8282E"/>
  </w:style>
  <w:style w:type="paragraph" w:customStyle="1" w:styleId="786E61DFBC1C461481246EDB35AD40C5">
    <w:name w:val="786E61DFBC1C461481246EDB35AD40C5"/>
    <w:rsid w:val="00C8282E"/>
  </w:style>
  <w:style w:type="paragraph" w:customStyle="1" w:styleId="3B8B8CACECFA40F6A0E0FC6509DFF87B">
    <w:name w:val="3B8B8CACECFA40F6A0E0FC6509DFF87B"/>
    <w:rsid w:val="00C8282E"/>
  </w:style>
  <w:style w:type="paragraph" w:customStyle="1" w:styleId="D1CA33C7D98C4BDDBD93AE6698ED1FA4">
    <w:name w:val="D1CA33C7D98C4BDDBD93AE6698ED1FA4"/>
    <w:rsid w:val="00C8282E"/>
  </w:style>
  <w:style w:type="paragraph" w:customStyle="1" w:styleId="18FB4B61E8114545ADF056B487A11FF9">
    <w:name w:val="18FB4B61E8114545ADF056B487A11FF9"/>
    <w:rsid w:val="00C8282E"/>
  </w:style>
  <w:style w:type="paragraph" w:customStyle="1" w:styleId="80F337A89313493BAD2B05EA681A8409">
    <w:name w:val="80F337A89313493BAD2B05EA681A8409"/>
    <w:rsid w:val="00C8282E"/>
  </w:style>
  <w:style w:type="paragraph" w:customStyle="1" w:styleId="68B937C49DED493F9F586E4710D0FF3A">
    <w:name w:val="68B937C49DED493F9F586E4710D0FF3A"/>
    <w:rsid w:val="00C8282E"/>
  </w:style>
  <w:style w:type="paragraph" w:customStyle="1" w:styleId="53BEDCA04A32415FB1BB37296EFA116C">
    <w:name w:val="53BEDCA04A32415FB1BB37296EFA116C"/>
    <w:rsid w:val="00C8282E"/>
  </w:style>
  <w:style w:type="paragraph" w:customStyle="1" w:styleId="FA2C9F57D09C438FB46D1197CF01CA25">
    <w:name w:val="FA2C9F57D09C438FB46D1197CF01CA25"/>
    <w:rsid w:val="00C8282E"/>
  </w:style>
  <w:style w:type="paragraph" w:customStyle="1" w:styleId="3C1E06771F6647F08536F9EA9C2EB626">
    <w:name w:val="3C1E06771F6647F08536F9EA9C2EB626"/>
    <w:rsid w:val="00C8282E"/>
  </w:style>
  <w:style w:type="paragraph" w:customStyle="1" w:styleId="DCAD5B50A71845BBA7DEB2D3E6878FFE">
    <w:name w:val="DCAD5B50A71845BBA7DEB2D3E6878FFE"/>
    <w:rsid w:val="00C8282E"/>
  </w:style>
  <w:style w:type="paragraph" w:customStyle="1" w:styleId="F82830C49F294483B1186E1F7E48B33D">
    <w:name w:val="F82830C49F294483B1186E1F7E48B33D"/>
    <w:rsid w:val="00C8282E"/>
  </w:style>
  <w:style w:type="paragraph" w:customStyle="1" w:styleId="CDE8B7C8DFD24E0687AFB2B71388347D">
    <w:name w:val="CDE8B7C8DFD24E0687AFB2B71388347D"/>
    <w:rsid w:val="00C8282E"/>
  </w:style>
  <w:style w:type="paragraph" w:customStyle="1" w:styleId="7EFBF18B77E447D0863DBD629788D237">
    <w:name w:val="7EFBF18B77E447D0863DBD629788D237"/>
    <w:rsid w:val="00C8282E"/>
  </w:style>
  <w:style w:type="paragraph" w:customStyle="1" w:styleId="A65AB0548D064AC99921CD5772745F1D">
    <w:name w:val="A65AB0548D064AC99921CD5772745F1D"/>
    <w:rsid w:val="00C8282E"/>
  </w:style>
  <w:style w:type="paragraph" w:customStyle="1" w:styleId="BFDFA6F5974D432887C0CDC5C1B25758">
    <w:name w:val="BFDFA6F5974D432887C0CDC5C1B25758"/>
    <w:rsid w:val="00C8282E"/>
  </w:style>
  <w:style w:type="paragraph" w:customStyle="1" w:styleId="FC8BF36AB71E445AB7DB0B8B9FD73B09">
    <w:name w:val="FC8BF36AB71E445AB7DB0B8B9FD73B09"/>
    <w:rsid w:val="00C8282E"/>
  </w:style>
  <w:style w:type="paragraph" w:customStyle="1" w:styleId="4ACC0367BAA049A99DD27D9EE1A81D0D">
    <w:name w:val="4ACC0367BAA049A99DD27D9EE1A81D0D"/>
    <w:rsid w:val="00C8282E"/>
  </w:style>
  <w:style w:type="paragraph" w:customStyle="1" w:styleId="9BF728C031644FA6A3FCE2C83A1C40E8">
    <w:name w:val="9BF728C031644FA6A3FCE2C83A1C40E8"/>
    <w:rsid w:val="00C8282E"/>
  </w:style>
  <w:style w:type="paragraph" w:customStyle="1" w:styleId="0DD7A2F5BCC546719AC788E8ED969830">
    <w:name w:val="0DD7A2F5BCC546719AC788E8ED969830"/>
    <w:rsid w:val="00C8282E"/>
  </w:style>
  <w:style w:type="paragraph" w:customStyle="1" w:styleId="CA7235D0E5D8477E9F2A9999B2B6819A">
    <w:name w:val="CA7235D0E5D8477E9F2A9999B2B6819A"/>
    <w:rsid w:val="00C8282E"/>
  </w:style>
  <w:style w:type="paragraph" w:customStyle="1" w:styleId="A2B7211B1E1B4422B075CCF30B28EF2F">
    <w:name w:val="A2B7211B1E1B4422B075CCF30B28EF2F"/>
    <w:rsid w:val="00C8282E"/>
  </w:style>
  <w:style w:type="paragraph" w:customStyle="1" w:styleId="03C39678C6074FAAA254E8FBC588ED30">
    <w:name w:val="03C39678C6074FAAA254E8FBC588ED30"/>
    <w:rsid w:val="00C8282E"/>
  </w:style>
  <w:style w:type="paragraph" w:customStyle="1" w:styleId="2D086FBB5B494EF9B95FE9D53F1DC533">
    <w:name w:val="2D086FBB5B494EF9B95FE9D53F1DC533"/>
    <w:rsid w:val="00C8282E"/>
  </w:style>
  <w:style w:type="paragraph" w:customStyle="1" w:styleId="3A2EBB1A47F346EEB4349E220E8C99F6">
    <w:name w:val="3A2EBB1A47F346EEB4349E220E8C99F6"/>
    <w:rsid w:val="00C8282E"/>
  </w:style>
  <w:style w:type="paragraph" w:customStyle="1" w:styleId="D7CF386133254A24AD5785EB436EC3AD">
    <w:name w:val="D7CF386133254A24AD5785EB436EC3AD"/>
    <w:rsid w:val="00C8282E"/>
  </w:style>
  <w:style w:type="paragraph" w:customStyle="1" w:styleId="478BD077B1E74254B8DA69C62B06DBC2">
    <w:name w:val="478BD077B1E74254B8DA69C62B06DBC2"/>
    <w:rsid w:val="00C8282E"/>
  </w:style>
  <w:style w:type="paragraph" w:customStyle="1" w:styleId="74F86826AF6A4CC98AC77F010D10E168">
    <w:name w:val="74F86826AF6A4CC98AC77F010D10E168"/>
    <w:rsid w:val="00C8282E"/>
  </w:style>
  <w:style w:type="paragraph" w:customStyle="1" w:styleId="6740CFFC2E7B468C81B2E04FDA509D9E">
    <w:name w:val="6740CFFC2E7B468C81B2E04FDA509D9E"/>
    <w:rsid w:val="00C8282E"/>
  </w:style>
  <w:style w:type="paragraph" w:customStyle="1" w:styleId="4861A1F01E224C349B362C686620801F">
    <w:name w:val="4861A1F01E224C349B362C686620801F"/>
    <w:rsid w:val="00C8282E"/>
  </w:style>
  <w:style w:type="paragraph" w:customStyle="1" w:styleId="BE0C47FC768549038F37E9C8D3A346DC">
    <w:name w:val="BE0C47FC768549038F37E9C8D3A346DC"/>
    <w:rsid w:val="00C8282E"/>
  </w:style>
  <w:style w:type="paragraph" w:customStyle="1" w:styleId="FA9810F602F2466B80AAB6259077E1DA">
    <w:name w:val="FA9810F602F2466B80AAB6259077E1DA"/>
    <w:rsid w:val="00C8282E"/>
  </w:style>
  <w:style w:type="paragraph" w:customStyle="1" w:styleId="F9FF299E2A554A499476F8C6A70BB188">
    <w:name w:val="F9FF299E2A554A499476F8C6A70BB188"/>
    <w:rsid w:val="00C8282E"/>
  </w:style>
  <w:style w:type="paragraph" w:customStyle="1" w:styleId="90A5B93033454D4F87696E12A1DBC0AD">
    <w:name w:val="90A5B93033454D4F87696E12A1DBC0AD"/>
    <w:rsid w:val="00C8282E"/>
  </w:style>
  <w:style w:type="paragraph" w:customStyle="1" w:styleId="93599B65D4644A10BAE6BE3466E5555E">
    <w:name w:val="93599B65D4644A10BAE6BE3466E5555E"/>
    <w:rsid w:val="00C8282E"/>
  </w:style>
  <w:style w:type="paragraph" w:customStyle="1" w:styleId="D0DC5392FBCA4E7E8F50733D2A33BBC7">
    <w:name w:val="D0DC5392FBCA4E7E8F50733D2A33BBC7"/>
    <w:rsid w:val="00C8282E"/>
  </w:style>
  <w:style w:type="paragraph" w:customStyle="1" w:styleId="19CE7A2417434716AFCBD31CB1E0EA0B">
    <w:name w:val="19CE7A2417434716AFCBD31CB1E0EA0B"/>
    <w:rsid w:val="00C8282E"/>
  </w:style>
  <w:style w:type="paragraph" w:customStyle="1" w:styleId="60ABFF465F454EAFAE3A0587658746DB">
    <w:name w:val="60ABFF465F454EAFAE3A0587658746DB"/>
    <w:rsid w:val="00C8282E"/>
  </w:style>
  <w:style w:type="paragraph" w:customStyle="1" w:styleId="EA28B5ED6E7C4393BC2087DC3EDCC8C1">
    <w:name w:val="EA28B5ED6E7C4393BC2087DC3EDCC8C1"/>
    <w:rsid w:val="00C8282E"/>
  </w:style>
  <w:style w:type="paragraph" w:customStyle="1" w:styleId="C109CF80E6A748BBA03376F868C59DBE">
    <w:name w:val="C109CF80E6A748BBA03376F868C59DBE"/>
    <w:rsid w:val="00C8282E"/>
  </w:style>
  <w:style w:type="paragraph" w:customStyle="1" w:styleId="998CE44EFD084C109D844817DAA39DDB">
    <w:name w:val="998CE44EFD084C109D844817DAA39DDB"/>
    <w:rsid w:val="00C8282E"/>
  </w:style>
  <w:style w:type="paragraph" w:customStyle="1" w:styleId="306952384135495F84C1D5CECE560FC1">
    <w:name w:val="306952384135495F84C1D5CECE560FC1"/>
    <w:rsid w:val="00C8282E"/>
  </w:style>
  <w:style w:type="paragraph" w:customStyle="1" w:styleId="99B4E4E40E114770B52C581637C20AFE">
    <w:name w:val="99B4E4E40E114770B52C581637C20AFE"/>
    <w:rsid w:val="00C8282E"/>
  </w:style>
  <w:style w:type="paragraph" w:customStyle="1" w:styleId="001CF9038EF34A15942F6F0D1EA99981">
    <w:name w:val="001CF9038EF34A15942F6F0D1EA99981"/>
    <w:rsid w:val="00C8282E"/>
  </w:style>
  <w:style w:type="paragraph" w:customStyle="1" w:styleId="840B76FB209349FE84C3F3364DC9BE1A">
    <w:name w:val="840B76FB209349FE84C3F3364DC9BE1A"/>
    <w:rsid w:val="00C8282E"/>
  </w:style>
  <w:style w:type="paragraph" w:customStyle="1" w:styleId="0666C8A913FD4A27A8DA0F65833F7382">
    <w:name w:val="0666C8A913FD4A27A8DA0F65833F7382"/>
    <w:rsid w:val="00C8282E"/>
  </w:style>
  <w:style w:type="paragraph" w:customStyle="1" w:styleId="F1A63660DD6B4E3B8531AC165F49FFB3">
    <w:name w:val="F1A63660DD6B4E3B8531AC165F49FFB3"/>
    <w:rsid w:val="00C8282E"/>
  </w:style>
  <w:style w:type="paragraph" w:customStyle="1" w:styleId="BADA2313E7C04EECA04286214F5787C4">
    <w:name w:val="BADA2313E7C04EECA04286214F5787C4"/>
    <w:rsid w:val="00C8282E"/>
  </w:style>
  <w:style w:type="paragraph" w:customStyle="1" w:styleId="757E2EE7FCC04128BD6F94125EC5B0AA">
    <w:name w:val="757E2EE7FCC04128BD6F94125EC5B0AA"/>
    <w:rsid w:val="00C8282E"/>
  </w:style>
  <w:style w:type="paragraph" w:customStyle="1" w:styleId="ECF68D811C7A4EDDB6747C1DB3585A76">
    <w:name w:val="ECF68D811C7A4EDDB6747C1DB3585A76"/>
    <w:rsid w:val="00C8282E"/>
  </w:style>
  <w:style w:type="paragraph" w:customStyle="1" w:styleId="C376E91AA5514252AB60107D85C4AFE1">
    <w:name w:val="C376E91AA5514252AB60107D85C4AFE1"/>
    <w:rsid w:val="00C8282E"/>
  </w:style>
  <w:style w:type="paragraph" w:customStyle="1" w:styleId="C726D868653B44C58AE515D4372AF430">
    <w:name w:val="C726D868653B44C58AE515D4372AF430"/>
    <w:rsid w:val="00C8282E"/>
  </w:style>
  <w:style w:type="paragraph" w:customStyle="1" w:styleId="EBECD310A7324F69A74D09ED9622EE19">
    <w:name w:val="EBECD310A7324F69A74D09ED9622EE19"/>
    <w:rsid w:val="00C8282E"/>
  </w:style>
  <w:style w:type="paragraph" w:customStyle="1" w:styleId="BBBD925F467A4FB086BA9E40C7ED1AA3">
    <w:name w:val="BBBD925F467A4FB086BA9E40C7ED1AA3"/>
    <w:rsid w:val="00C8282E"/>
  </w:style>
  <w:style w:type="paragraph" w:customStyle="1" w:styleId="AACB102F38974B1BBEE7F661E24A6138">
    <w:name w:val="AACB102F38974B1BBEE7F661E24A6138"/>
    <w:rsid w:val="00C8282E"/>
  </w:style>
  <w:style w:type="paragraph" w:customStyle="1" w:styleId="15F861F0050143C8A5FAB5525011B429">
    <w:name w:val="15F861F0050143C8A5FAB5525011B429"/>
    <w:rsid w:val="00C8282E"/>
  </w:style>
  <w:style w:type="paragraph" w:customStyle="1" w:styleId="18860F485F074890A64E9DA26EFF9F66">
    <w:name w:val="18860F485F074890A64E9DA26EFF9F66"/>
    <w:rsid w:val="00C8282E"/>
  </w:style>
  <w:style w:type="paragraph" w:customStyle="1" w:styleId="FB44FE1E1B834E348E8E5A79201B6376">
    <w:name w:val="FB44FE1E1B834E348E8E5A79201B6376"/>
    <w:rsid w:val="00C8282E"/>
  </w:style>
  <w:style w:type="paragraph" w:customStyle="1" w:styleId="8E613B68DC2B46528171E071A29B0B0E">
    <w:name w:val="8E613B68DC2B46528171E071A29B0B0E"/>
    <w:rsid w:val="00C8282E"/>
  </w:style>
  <w:style w:type="paragraph" w:customStyle="1" w:styleId="46BDD002DF3541829A59CB30E2352985">
    <w:name w:val="46BDD002DF3541829A59CB30E2352985"/>
    <w:rsid w:val="00C8282E"/>
  </w:style>
  <w:style w:type="paragraph" w:customStyle="1" w:styleId="8E1C2468923047EF9D32B304C91FE060">
    <w:name w:val="8E1C2468923047EF9D32B304C91FE060"/>
    <w:rsid w:val="00C8282E"/>
  </w:style>
  <w:style w:type="paragraph" w:customStyle="1" w:styleId="256D1EB80B38450DB413BDDF78D1C347">
    <w:name w:val="256D1EB80B38450DB413BDDF78D1C347"/>
    <w:rsid w:val="00C8282E"/>
  </w:style>
  <w:style w:type="paragraph" w:customStyle="1" w:styleId="56C2FC18FDD348538E3A0A0E5CF72D4E">
    <w:name w:val="56C2FC18FDD348538E3A0A0E5CF72D4E"/>
    <w:rsid w:val="00C8282E"/>
  </w:style>
  <w:style w:type="paragraph" w:customStyle="1" w:styleId="539C840CAB6A4C5AB90CCB1EDDF84CB2">
    <w:name w:val="539C840CAB6A4C5AB90CCB1EDDF84CB2"/>
    <w:rsid w:val="00C8282E"/>
  </w:style>
  <w:style w:type="paragraph" w:customStyle="1" w:styleId="35CA9F692F634F82BF8FA321C0119235">
    <w:name w:val="35CA9F692F634F82BF8FA321C0119235"/>
    <w:rsid w:val="00C8282E"/>
  </w:style>
  <w:style w:type="paragraph" w:customStyle="1" w:styleId="26E8B13E39E64591B76F2B952F6EC69D">
    <w:name w:val="26E8B13E39E64591B76F2B952F6EC69D"/>
    <w:rsid w:val="00C8282E"/>
  </w:style>
  <w:style w:type="paragraph" w:customStyle="1" w:styleId="D2857C2C5E57418EA54E96730FC20ECF">
    <w:name w:val="D2857C2C5E57418EA54E96730FC20ECF"/>
    <w:rsid w:val="00C8282E"/>
  </w:style>
  <w:style w:type="paragraph" w:customStyle="1" w:styleId="F216C0133F474AAC81F479B890E67F28">
    <w:name w:val="F216C0133F474AAC81F479B890E67F28"/>
    <w:rsid w:val="00C8282E"/>
  </w:style>
  <w:style w:type="paragraph" w:customStyle="1" w:styleId="CA5256A1B95F4D0FBCEDBF70B04062B3">
    <w:name w:val="CA5256A1B95F4D0FBCEDBF70B04062B3"/>
    <w:rsid w:val="00C8282E"/>
  </w:style>
  <w:style w:type="paragraph" w:customStyle="1" w:styleId="5978EE0C6DF94330A1FD82B8EEFECB8C">
    <w:name w:val="5978EE0C6DF94330A1FD82B8EEFECB8C"/>
    <w:rsid w:val="00C8282E"/>
  </w:style>
  <w:style w:type="paragraph" w:customStyle="1" w:styleId="C2BCA8200E2243FDA084124B7112ED47">
    <w:name w:val="C2BCA8200E2243FDA084124B7112ED47"/>
    <w:rsid w:val="00C8282E"/>
  </w:style>
  <w:style w:type="paragraph" w:customStyle="1" w:styleId="03DDF922BE444D93A3F42F53413BAB35">
    <w:name w:val="03DDF922BE444D93A3F42F53413BAB35"/>
    <w:rsid w:val="00C8282E"/>
  </w:style>
  <w:style w:type="paragraph" w:customStyle="1" w:styleId="6C07AF86880E4E5ABC7003029B44ADB5">
    <w:name w:val="6C07AF86880E4E5ABC7003029B44ADB5"/>
    <w:rsid w:val="00C8282E"/>
  </w:style>
  <w:style w:type="paragraph" w:customStyle="1" w:styleId="0DB2B5EADE63447EAAE940EF5C2C373E">
    <w:name w:val="0DB2B5EADE63447EAAE940EF5C2C373E"/>
    <w:rsid w:val="00C8282E"/>
  </w:style>
  <w:style w:type="paragraph" w:customStyle="1" w:styleId="AD5EDED6291D4C64ADA1C7209BED54EA">
    <w:name w:val="AD5EDED6291D4C64ADA1C7209BED54EA"/>
    <w:rsid w:val="00C8282E"/>
  </w:style>
  <w:style w:type="paragraph" w:customStyle="1" w:styleId="E4810AABE11D49C3A5EAD04378684CE3">
    <w:name w:val="E4810AABE11D49C3A5EAD04378684CE3"/>
    <w:rsid w:val="00C8282E"/>
  </w:style>
  <w:style w:type="paragraph" w:customStyle="1" w:styleId="4B7123AFBD7D4EFC9E1645AB8BD5E7D1">
    <w:name w:val="4B7123AFBD7D4EFC9E1645AB8BD5E7D1"/>
    <w:rsid w:val="00C8282E"/>
  </w:style>
  <w:style w:type="paragraph" w:customStyle="1" w:styleId="B7DB382C488C4AC8B4239409DA7184AE">
    <w:name w:val="B7DB382C488C4AC8B4239409DA7184AE"/>
    <w:rsid w:val="00C8282E"/>
  </w:style>
  <w:style w:type="paragraph" w:customStyle="1" w:styleId="8AEEA559211C4826BC537898541C20AC">
    <w:name w:val="8AEEA559211C4826BC537898541C20AC"/>
    <w:rsid w:val="00C8282E"/>
  </w:style>
  <w:style w:type="paragraph" w:customStyle="1" w:styleId="754AB4CB0CDA4C1FBA83B59264DACEB3">
    <w:name w:val="754AB4CB0CDA4C1FBA83B59264DACEB3"/>
    <w:rsid w:val="00C8282E"/>
  </w:style>
  <w:style w:type="paragraph" w:customStyle="1" w:styleId="BD199426CADF4361AE141D69E54E1004">
    <w:name w:val="BD199426CADF4361AE141D69E54E1004"/>
    <w:rsid w:val="00C8282E"/>
  </w:style>
  <w:style w:type="paragraph" w:customStyle="1" w:styleId="CD483CC3067C4FF78392591C6C754E96">
    <w:name w:val="CD483CC3067C4FF78392591C6C754E96"/>
    <w:rsid w:val="00C8282E"/>
  </w:style>
  <w:style w:type="paragraph" w:customStyle="1" w:styleId="C0BC4D03CF644CE1805D3BE4C39DAF49">
    <w:name w:val="C0BC4D03CF644CE1805D3BE4C39DAF49"/>
    <w:rsid w:val="00C8282E"/>
  </w:style>
  <w:style w:type="paragraph" w:customStyle="1" w:styleId="1542C6BDE0824E6684D1A78FAEB809C1">
    <w:name w:val="1542C6BDE0824E6684D1A78FAEB809C1"/>
    <w:rsid w:val="00C8282E"/>
  </w:style>
  <w:style w:type="paragraph" w:customStyle="1" w:styleId="AFD4857F5E7A4949A0B45777F4DD2520">
    <w:name w:val="AFD4857F5E7A4949A0B45777F4DD2520"/>
    <w:rsid w:val="00C8282E"/>
  </w:style>
  <w:style w:type="paragraph" w:customStyle="1" w:styleId="E50C7293764E47628677BBC147603DA9">
    <w:name w:val="E50C7293764E47628677BBC147603DA9"/>
    <w:rsid w:val="00C8282E"/>
  </w:style>
  <w:style w:type="paragraph" w:customStyle="1" w:styleId="4433809020DC40C78503E80D70EDB4D7">
    <w:name w:val="4433809020DC40C78503E80D70EDB4D7"/>
    <w:rsid w:val="00C8282E"/>
  </w:style>
  <w:style w:type="paragraph" w:customStyle="1" w:styleId="BA95382A747B4DA688D13DE8685D0BC9">
    <w:name w:val="BA95382A747B4DA688D13DE8685D0BC9"/>
    <w:rsid w:val="00C8282E"/>
  </w:style>
  <w:style w:type="paragraph" w:customStyle="1" w:styleId="5B4BFC66D00A467A9B327FD0FC7A71A1">
    <w:name w:val="5B4BFC66D00A467A9B327FD0FC7A71A1"/>
    <w:rsid w:val="00C8282E"/>
  </w:style>
  <w:style w:type="paragraph" w:customStyle="1" w:styleId="0AABE2F417F84BEE98C19FFAC9EE9A94">
    <w:name w:val="0AABE2F417F84BEE98C19FFAC9EE9A94"/>
    <w:rsid w:val="00C8282E"/>
  </w:style>
  <w:style w:type="paragraph" w:customStyle="1" w:styleId="FB95C6A7C213429FBDD991A48F2A90AB">
    <w:name w:val="FB95C6A7C213429FBDD991A48F2A90AB"/>
    <w:rsid w:val="00C8282E"/>
  </w:style>
  <w:style w:type="paragraph" w:customStyle="1" w:styleId="B7F0FB1F7B0941A1B73C9C85B2943B7F">
    <w:name w:val="B7F0FB1F7B0941A1B73C9C85B2943B7F"/>
    <w:rsid w:val="00C8282E"/>
  </w:style>
  <w:style w:type="paragraph" w:customStyle="1" w:styleId="F63D5734CAAD4C14B5EBAF843B854944">
    <w:name w:val="F63D5734CAAD4C14B5EBAF843B854944"/>
    <w:rsid w:val="00C8282E"/>
  </w:style>
  <w:style w:type="paragraph" w:customStyle="1" w:styleId="D36228A6160C4303BC962FD721583F7E">
    <w:name w:val="D36228A6160C4303BC962FD721583F7E"/>
    <w:rsid w:val="00C8282E"/>
  </w:style>
  <w:style w:type="paragraph" w:customStyle="1" w:styleId="A7C363D5E2A844B8AAF271F049B35C66">
    <w:name w:val="A7C363D5E2A844B8AAF271F049B35C66"/>
    <w:rsid w:val="00C8282E"/>
  </w:style>
  <w:style w:type="paragraph" w:customStyle="1" w:styleId="DBD596583F49406394ADEDE7A02623C6">
    <w:name w:val="DBD596583F49406394ADEDE7A02623C6"/>
    <w:rsid w:val="00C8282E"/>
  </w:style>
  <w:style w:type="paragraph" w:customStyle="1" w:styleId="1FD38C87F0CD4C5EBF9F3E5AA37912B1">
    <w:name w:val="1FD38C87F0CD4C5EBF9F3E5AA37912B1"/>
    <w:rsid w:val="00C8282E"/>
  </w:style>
  <w:style w:type="paragraph" w:customStyle="1" w:styleId="A33D4E24F68C4F299C982C6890C68229">
    <w:name w:val="A33D4E24F68C4F299C982C6890C68229"/>
    <w:rsid w:val="00C8282E"/>
  </w:style>
  <w:style w:type="paragraph" w:customStyle="1" w:styleId="029F872DAB2644ECA4BAA81E3C2095FF">
    <w:name w:val="029F872DAB2644ECA4BAA81E3C2095FF"/>
    <w:rsid w:val="00C8282E"/>
  </w:style>
  <w:style w:type="paragraph" w:customStyle="1" w:styleId="99D1B8932A3949549355DEB64A25F75B">
    <w:name w:val="99D1B8932A3949549355DEB64A25F75B"/>
    <w:rsid w:val="00C8282E"/>
  </w:style>
  <w:style w:type="paragraph" w:customStyle="1" w:styleId="2F7F7E89716843B98C2562B1EDEE7F4C">
    <w:name w:val="2F7F7E89716843B98C2562B1EDEE7F4C"/>
    <w:rsid w:val="00C8282E"/>
  </w:style>
  <w:style w:type="paragraph" w:customStyle="1" w:styleId="D3B1BE1EECB0410C9376388BCA2B4C75">
    <w:name w:val="D3B1BE1EECB0410C9376388BCA2B4C75"/>
    <w:rsid w:val="00C8282E"/>
  </w:style>
  <w:style w:type="paragraph" w:customStyle="1" w:styleId="E3865FB2A47147DBBF9FF777EEC98560">
    <w:name w:val="E3865FB2A47147DBBF9FF777EEC98560"/>
    <w:rsid w:val="00C8282E"/>
  </w:style>
  <w:style w:type="paragraph" w:customStyle="1" w:styleId="8C33E809C828430088318BD8DA027B34">
    <w:name w:val="8C33E809C828430088318BD8DA027B34"/>
    <w:rsid w:val="00C8282E"/>
  </w:style>
  <w:style w:type="paragraph" w:customStyle="1" w:styleId="AA1F1CA3CD2C42209EE43933DAFE7DCC">
    <w:name w:val="AA1F1CA3CD2C42209EE43933DAFE7DCC"/>
    <w:rsid w:val="00C8282E"/>
  </w:style>
  <w:style w:type="paragraph" w:customStyle="1" w:styleId="B6FA55849B554D0789F11F9FE5AA240C">
    <w:name w:val="B6FA55849B554D0789F11F9FE5AA240C"/>
    <w:rsid w:val="00C8282E"/>
  </w:style>
  <w:style w:type="paragraph" w:customStyle="1" w:styleId="081720D81999453382D2F9BFB2193181">
    <w:name w:val="081720D81999453382D2F9BFB2193181"/>
    <w:rsid w:val="00C8282E"/>
  </w:style>
  <w:style w:type="paragraph" w:customStyle="1" w:styleId="E9BFC364B3DC4E5A9BAB66D4D87F404C">
    <w:name w:val="E9BFC364B3DC4E5A9BAB66D4D87F404C"/>
    <w:rsid w:val="00C8282E"/>
  </w:style>
  <w:style w:type="paragraph" w:customStyle="1" w:styleId="885C75203D524038BE4BE66322434D63">
    <w:name w:val="885C75203D524038BE4BE66322434D63"/>
    <w:rsid w:val="00C8282E"/>
  </w:style>
  <w:style w:type="paragraph" w:customStyle="1" w:styleId="A70CA340A24041CFBA078FA5D1B629B3">
    <w:name w:val="A70CA340A24041CFBA078FA5D1B629B3"/>
    <w:rsid w:val="00C8282E"/>
  </w:style>
  <w:style w:type="paragraph" w:customStyle="1" w:styleId="4773196F414F4084A9635B48693E7EF9">
    <w:name w:val="4773196F414F4084A9635B48693E7EF9"/>
    <w:rsid w:val="00C8282E"/>
  </w:style>
  <w:style w:type="paragraph" w:customStyle="1" w:styleId="09277EC5ADD348A993E7A19774082ED6">
    <w:name w:val="09277EC5ADD348A993E7A19774082ED6"/>
    <w:rsid w:val="00C8282E"/>
  </w:style>
  <w:style w:type="paragraph" w:customStyle="1" w:styleId="614B81AA0EA24F34AC61C020E49BD764">
    <w:name w:val="614B81AA0EA24F34AC61C020E49BD764"/>
    <w:rsid w:val="00C8282E"/>
  </w:style>
  <w:style w:type="paragraph" w:customStyle="1" w:styleId="BF411E0421864A87B013323A247380DD">
    <w:name w:val="BF411E0421864A87B013323A247380DD"/>
    <w:rsid w:val="00C8282E"/>
  </w:style>
  <w:style w:type="paragraph" w:customStyle="1" w:styleId="D784AB5B6B8949DE9AB1B9329333D468">
    <w:name w:val="D784AB5B6B8949DE9AB1B9329333D468"/>
    <w:rsid w:val="00C8282E"/>
  </w:style>
  <w:style w:type="paragraph" w:customStyle="1" w:styleId="3CAC913238A14E0E9B74C6F706FB5DC5">
    <w:name w:val="3CAC913238A14E0E9B74C6F706FB5DC5"/>
    <w:rsid w:val="00C8282E"/>
  </w:style>
  <w:style w:type="paragraph" w:customStyle="1" w:styleId="913717E1876046C99950BEB5C68539DC">
    <w:name w:val="913717E1876046C99950BEB5C68539DC"/>
    <w:rsid w:val="00C8282E"/>
  </w:style>
  <w:style w:type="paragraph" w:customStyle="1" w:styleId="634F2EB0A09E4928A756C555F7058EF9">
    <w:name w:val="634F2EB0A09E4928A756C555F7058EF9"/>
    <w:rsid w:val="00C8282E"/>
  </w:style>
  <w:style w:type="paragraph" w:customStyle="1" w:styleId="3C6C75C3211541F6BD1A09F5EC14A592">
    <w:name w:val="3C6C75C3211541F6BD1A09F5EC14A592"/>
    <w:rsid w:val="00C8282E"/>
  </w:style>
  <w:style w:type="paragraph" w:customStyle="1" w:styleId="9AB72A02873C45848DA49A2986DC5BFA">
    <w:name w:val="9AB72A02873C45848DA49A2986DC5BFA"/>
    <w:rsid w:val="00C8282E"/>
  </w:style>
  <w:style w:type="paragraph" w:customStyle="1" w:styleId="874BCB16BF34461196B27C90322F3F8E">
    <w:name w:val="874BCB16BF34461196B27C90322F3F8E"/>
    <w:rsid w:val="00C8282E"/>
  </w:style>
  <w:style w:type="paragraph" w:customStyle="1" w:styleId="D88030B559CC44158A2493FACE167D9C">
    <w:name w:val="D88030B559CC44158A2493FACE167D9C"/>
    <w:rsid w:val="00C8282E"/>
  </w:style>
  <w:style w:type="paragraph" w:customStyle="1" w:styleId="1936D682A47643CE9D873AA1B58C644C">
    <w:name w:val="1936D682A47643CE9D873AA1B58C644C"/>
    <w:rsid w:val="00C8282E"/>
  </w:style>
  <w:style w:type="paragraph" w:customStyle="1" w:styleId="C41031435C5B4731838B7AC1D200EDF5">
    <w:name w:val="C41031435C5B4731838B7AC1D200EDF5"/>
    <w:rsid w:val="00C8282E"/>
  </w:style>
  <w:style w:type="paragraph" w:customStyle="1" w:styleId="7CE1E0A37D83469382232502BBD5FBDC">
    <w:name w:val="7CE1E0A37D83469382232502BBD5FBDC"/>
    <w:rsid w:val="00C8282E"/>
  </w:style>
  <w:style w:type="paragraph" w:customStyle="1" w:styleId="515685D31EFA481999B1D275C98D7A2E">
    <w:name w:val="515685D31EFA481999B1D275C98D7A2E"/>
    <w:rsid w:val="00C8282E"/>
  </w:style>
  <w:style w:type="paragraph" w:customStyle="1" w:styleId="CA31E393985643A3BE84A550F8AE16D4">
    <w:name w:val="CA31E393985643A3BE84A550F8AE16D4"/>
    <w:rsid w:val="00C8282E"/>
  </w:style>
  <w:style w:type="paragraph" w:customStyle="1" w:styleId="02969CF911ED4E92BC8B0B279B29C491">
    <w:name w:val="02969CF911ED4E92BC8B0B279B29C491"/>
    <w:rsid w:val="00C8282E"/>
  </w:style>
  <w:style w:type="paragraph" w:customStyle="1" w:styleId="E843655C40BE48E1B38D79D203D94CDE">
    <w:name w:val="E843655C40BE48E1B38D79D203D94CDE"/>
    <w:rsid w:val="00C8282E"/>
  </w:style>
  <w:style w:type="paragraph" w:customStyle="1" w:styleId="EDF960C05C204CE394F3E19EC5BE7E22">
    <w:name w:val="EDF960C05C204CE394F3E19EC5BE7E22"/>
    <w:rsid w:val="00C8282E"/>
  </w:style>
  <w:style w:type="paragraph" w:customStyle="1" w:styleId="AD218C46F70643C080E0416B8FF7B8EB">
    <w:name w:val="AD218C46F70643C080E0416B8FF7B8EB"/>
    <w:rsid w:val="00C8282E"/>
  </w:style>
  <w:style w:type="paragraph" w:customStyle="1" w:styleId="74CC6771EC2446498FFAD203B267BA1E">
    <w:name w:val="74CC6771EC2446498FFAD203B267BA1E"/>
    <w:rsid w:val="00C8282E"/>
  </w:style>
  <w:style w:type="paragraph" w:customStyle="1" w:styleId="0FE71E97ADDB4AC9B90DD3E4564A755F">
    <w:name w:val="0FE71E97ADDB4AC9B90DD3E4564A755F"/>
    <w:rsid w:val="00C8282E"/>
  </w:style>
  <w:style w:type="paragraph" w:customStyle="1" w:styleId="3E754046D01D41E88AD72038D4A60CD6">
    <w:name w:val="3E754046D01D41E88AD72038D4A60CD6"/>
    <w:rsid w:val="00C8282E"/>
  </w:style>
  <w:style w:type="paragraph" w:customStyle="1" w:styleId="CE6A1D1DB6244EEB969170D4BB460465">
    <w:name w:val="CE6A1D1DB6244EEB969170D4BB460465"/>
    <w:rsid w:val="00C8282E"/>
  </w:style>
  <w:style w:type="paragraph" w:customStyle="1" w:styleId="F3B8D0224B2D40C4A89438FB47386301">
    <w:name w:val="F3B8D0224B2D40C4A89438FB47386301"/>
    <w:rsid w:val="00C8282E"/>
  </w:style>
  <w:style w:type="paragraph" w:customStyle="1" w:styleId="219724F2E30C47858DA40B80130080D0">
    <w:name w:val="219724F2E30C47858DA40B80130080D0"/>
    <w:rsid w:val="00C8282E"/>
  </w:style>
  <w:style w:type="paragraph" w:customStyle="1" w:styleId="B09809D096064356AD2469C600880ADA">
    <w:name w:val="B09809D096064356AD2469C600880ADA"/>
    <w:rsid w:val="00C8282E"/>
  </w:style>
  <w:style w:type="paragraph" w:customStyle="1" w:styleId="B79425E1E30D4E57A8323EE9420D6289">
    <w:name w:val="B79425E1E30D4E57A8323EE9420D6289"/>
    <w:rsid w:val="00C8282E"/>
  </w:style>
  <w:style w:type="paragraph" w:customStyle="1" w:styleId="7401D112C5B141B1A439C29C8504FC6C">
    <w:name w:val="7401D112C5B141B1A439C29C8504FC6C"/>
    <w:rsid w:val="00C8282E"/>
  </w:style>
  <w:style w:type="paragraph" w:customStyle="1" w:styleId="BCD2088C593E48B9876AA4FB9C83A13B">
    <w:name w:val="BCD2088C593E48B9876AA4FB9C83A13B"/>
    <w:rsid w:val="00C8282E"/>
  </w:style>
  <w:style w:type="paragraph" w:customStyle="1" w:styleId="2749C48D6B6B4E0BAEC48646C2044BDD">
    <w:name w:val="2749C48D6B6B4E0BAEC48646C2044BDD"/>
    <w:rsid w:val="00C8282E"/>
  </w:style>
  <w:style w:type="paragraph" w:customStyle="1" w:styleId="3BF81CC568C84A51AF0F19E783CF256B">
    <w:name w:val="3BF81CC568C84A51AF0F19E783CF256B"/>
    <w:rsid w:val="00C8282E"/>
  </w:style>
  <w:style w:type="paragraph" w:customStyle="1" w:styleId="F56BA16B28B6483CA885E4AC4B540761">
    <w:name w:val="F56BA16B28B6483CA885E4AC4B540761"/>
    <w:rsid w:val="00C8282E"/>
  </w:style>
  <w:style w:type="paragraph" w:customStyle="1" w:styleId="17556809BBD34F898B94DBDDFF17E7E6">
    <w:name w:val="17556809BBD34F898B94DBDDFF17E7E6"/>
    <w:rsid w:val="00C8282E"/>
  </w:style>
  <w:style w:type="paragraph" w:customStyle="1" w:styleId="7CA09C6BB57642639BD151166110071F">
    <w:name w:val="7CA09C6BB57642639BD151166110071F"/>
    <w:rsid w:val="00C8282E"/>
  </w:style>
  <w:style w:type="paragraph" w:customStyle="1" w:styleId="6849538AE04241C0B8880C2DB6557AD5">
    <w:name w:val="6849538AE04241C0B8880C2DB6557AD5"/>
    <w:rsid w:val="00C8282E"/>
  </w:style>
  <w:style w:type="paragraph" w:customStyle="1" w:styleId="AAB4807E0C704FAC93C09C1FEA2A76D9">
    <w:name w:val="AAB4807E0C704FAC93C09C1FEA2A76D9"/>
    <w:rsid w:val="00C8282E"/>
  </w:style>
  <w:style w:type="paragraph" w:customStyle="1" w:styleId="73DE06DB212548798951B474421B73EE">
    <w:name w:val="73DE06DB212548798951B474421B73EE"/>
    <w:rsid w:val="00C8282E"/>
  </w:style>
  <w:style w:type="paragraph" w:customStyle="1" w:styleId="89B4A7B983944A5EA74C18ABF7F004A8">
    <w:name w:val="89B4A7B983944A5EA74C18ABF7F004A8"/>
    <w:rsid w:val="00C8282E"/>
  </w:style>
  <w:style w:type="paragraph" w:customStyle="1" w:styleId="92E9C607C4B74FC1A8D331A0842D271C">
    <w:name w:val="92E9C607C4B74FC1A8D331A0842D271C"/>
    <w:rsid w:val="00C8282E"/>
  </w:style>
  <w:style w:type="paragraph" w:customStyle="1" w:styleId="DB2E9D0B9C134A95958FE99C66FC420D">
    <w:name w:val="DB2E9D0B9C134A95958FE99C66FC420D"/>
    <w:rsid w:val="00C8282E"/>
  </w:style>
  <w:style w:type="paragraph" w:customStyle="1" w:styleId="1D4A164612F14F01BC4EB03CFD85B589">
    <w:name w:val="1D4A164612F14F01BC4EB03CFD85B589"/>
    <w:rsid w:val="00C8282E"/>
  </w:style>
  <w:style w:type="paragraph" w:customStyle="1" w:styleId="4CE81F8DB24B4F118C8DB6D2DF024C52">
    <w:name w:val="4CE81F8DB24B4F118C8DB6D2DF024C52"/>
    <w:rsid w:val="00C8282E"/>
  </w:style>
  <w:style w:type="paragraph" w:customStyle="1" w:styleId="EE950EF6820D4ED1A8A524DC653BF132">
    <w:name w:val="EE950EF6820D4ED1A8A524DC653BF132"/>
    <w:rsid w:val="00C8282E"/>
  </w:style>
  <w:style w:type="paragraph" w:customStyle="1" w:styleId="5ED2CF1FAF4746118AA745BB6D6767C4">
    <w:name w:val="5ED2CF1FAF4746118AA745BB6D6767C4"/>
    <w:rsid w:val="00C8282E"/>
  </w:style>
  <w:style w:type="paragraph" w:customStyle="1" w:styleId="1941B57C82594D9BB18941822BBBEB89">
    <w:name w:val="1941B57C82594D9BB18941822BBBEB89"/>
    <w:rsid w:val="00C8282E"/>
  </w:style>
  <w:style w:type="paragraph" w:customStyle="1" w:styleId="B56510AF0C7E40FCA63343B7AEA1C47D">
    <w:name w:val="B56510AF0C7E40FCA63343B7AEA1C47D"/>
    <w:rsid w:val="00C8282E"/>
  </w:style>
  <w:style w:type="paragraph" w:customStyle="1" w:styleId="88D2CA679F2F4ACE87D3D4A448B61331">
    <w:name w:val="88D2CA679F2F4ACE87D3D4A448B61331"/>
    <w:rsid w:val="00C8282E"/>
  </w:style>
  <w:style w:type="paragraph" w:customStyle="1" w:styleId="9D211E7E4A1B4AA8AC7E3A5FFFB0202F">
    <w:name w:val="9D211E7E4A1B4AA8AC7E3A5FFFB0202F"/>
    <w:rsid w:val="00C8282E"/>
  </w:style>
  <w:style w:type="paragraph" w:customStyle="1" w:styleId="3CC9CD39E1784AC984CE9389E584DB17">
    <w:name w:val="3CC9CD39E1784AC984CE9389E584DB17"/>
    <w:rsid w:val="00C8282E"/>
  </w:style>
  <w:style w:type="paragraph" w:customStyle="1" w:styleId="02D44819B2F54EC581078FC333A4E852">
    <w:name w:val="02D44819B2F54EC581078FC333A4E852"/>
    <w:rsid w:val="00C8282E"/>
  </w:style>
  <w:style w:type="paragraph" w:customStyle="1" w:styleId="FF903A19546C4CFFA980D3F1E840A60A">
    <w:name w:val="FF903A19546C4CFFA980D3F1E840A60A"/>
    <w:rsid w:val="00C8282E"/>
  </w:style>
  <w:style w:type="paragraph" w:customStyle="1" w:styleId="4AE055563D4C41B7811560AD84B90001">
    <w:name w:val="4AE055563D4C41B7811560AD84B90001"/>
    <w:rsid w:val="00C8282E"/>
  </w:style>
  <w:style w:type="paragraph" w:customStyle="1" w:styleId="03459563DC854D419D6B71B30CA45CB2">
    <w:name w:val="03459563DC854D419D6B71B30CA45CB2"/>
    <w:rsid w:val="00C8282E"/>
  </w:style>
  <w:style w:type="paragraph" w:customStyle="1" w:styleId="7A9551D9412347C8B4877DEDEBD09809">
    <w:name w:val="7A9551D9412347C8B4877DEDEBD09809"/>
    <w:rsid w:val="00C8282E"/>
  </w:style>
  <w:style w:type="paragraph" w:customStyle="1" w:styleId="CE5F26290BE3488FAEA72F7ED99507ED">
    <w:name w:val="CE5F26290BE3488FAEA72F7ED99507ED"/>
    <w:rsid w:val="00C8282E"/>
  </w:style>
  <w:style w:type="paragraph" w:customStyle="1" w:styleId="E3994275C403404F82866F500B771D11">
    <w:name w:val="E3994275C403404F82866F500B771D11"/>
    <w:rsid w:val="00C8282E"/>
  </w:style>
  <w:style w:type="paragraph" w:customStyle="1" w:styleId="6C4EC87D0FF8468B9930315760FBF889">
    <w:name w:val="6C4EC87D0FF8468B9930315760FBF889"/>
    <w:rsid w:val="00C8282E"/>
  </w:style>
  <w:style w:type="paragraph" w:customStyle="1" w:styleId="33BDAF71DC99491B9B6FA78F5BF46426">
    <w:name w:val="33BDAF71DC99491B9B6FA78F5BF46426"/>
    <w:rsid w:val="00C8282E"/>
  </w:style>
  <w:style w:type="paragraph" w:customStyle="1" w:styleId="B0A43A5E5E9646E5BF74035A6D105D6F">
    <w:name w:val="B0A43A5E5E9646E5BF74035A6D105D6F"/>
    <w:rsid w:val="00C8282E"/>
  </w:style>
  <w:style w:type="paragraph" w:customStyle="1" w:styleId="6A2A27132C564506990922ECF48A6ADA">
    <w:name w:val="6A2A27132C564506990922ECF48A6ADA"/>
    <w:rsid w:val="00C8282E"/>
  </w:style>
  <w:style w:type="paragraph" w:customStyle="1" w:styleId="B30419BD36A142FEB20C0B0A1351290B">
    <w:name w:val="B30419BD36A142FEB20C0B0A1351290B"/>
    <w:rsid w:val="00C8282E"/>
  </w:style>
  <w:style w:type="paragraph" w:customStyle="1" w:styleId="92B7599BC71043B0B12E805658BF7957">
    <w:name w:val="92B7599BC71043B0B12E805658BF7957"/>
    <w:rsid w:val="00C8282E"/>
  </w:style>
  <w:style w:type="paragraph" w:customStyle="1" w:styleId="461608B1B37946D5B3A1BA85336CB815">
    <w:name w:val="461608B1B37946D5B3A1BA85336CB815"/>
    <w:rsid w:val="00C8282E"/>
  </w:style>
  <w:style w:type="paragraph" w:customStyle="1" w:styleId="26B761D8C2954DD4A0E8673E629560F6">
    <w:name w:val="26B761D8C2954DD4A0E8673E629560F6"/>
    <w:rsid w:val="00C8282E"/>
  </w:style>
  <w:style w:type="paragraph" w:customStyle="1" w:styleId="0F189B4837FF4D639D47F78478430538">
    <w:name w:val="0F189B4837FF4D639D47F78478430538"/>
    <w:rsid w:val="00C8282E"/>
  </w:style>
  <w:style w:type="paragraph" w:customStyle="1" w:styleId="040CBC6159EB4EF3A034D2682C6C6615">
    <w:name w:val="040CBC6159EB4EF3A034D2682C6C6615"/>
    <w:rsid w:val="00C8282E"/>
  </w:style>
  <w:style w:type="paragraph" w:customStyle="1" w:styleId="D881FA1E3DE8401BA1B3C5542D57AC80">
    <w:name w:val="D881FA1E3DE8401BA1B3C5542D57AC80"/>
    <w:rsid w:val="00C8282E"/>
  </w:style>
  <w:style w:type="paragraph" w:customStyle="1" w:styleId="3C2C15544D25474E8382ACF5F4454A29">
    <w:name w:val="3C2C15544D25474E8382ACF5F4454A29"/>
    <w:rsid w:val="00C8282E"/>
  </w:style>
  <w:style w:type="paragraph" w:customStyle="1" w:styleId="8FC7C1ED59EE41839C8876D72674D5BA">
    <w:name w:val="8FC7C1ED59EE41839C8876D72674D5BA"/>
    <w:rsid w:val="00C8282E"/>
  </w:style>
  <w:style w:type="paragraph" w:customStyle="1" w:styleId="B87E3EBF77234190B3866F7259BBED7F">
    <w:name w:val="B87E3EBF77234190B3866F7259BBED7F"/>
    <w:rsid w:val="00C8282E"/>
  </w:style>
  <w:style w:type="paragraph" w:customStyle="1" w:styleId="2F3721F8C28D4C6C8C1084F74907E583">
    <w:name w:val="2F3721F8C28D4C6C8C1084F74907E583"/>
    <w:rsid w:val="00C8282E"/>
  </w:style>
  <w:style w:type="paragraph" w:customStyle="1" w:styleId="4178ECC5671D4B9BB7CC1C59391A216E">
    <w:name w:val="4178ECC5671D4B9BB7CC1C59391A216E"/>
    <w:rsid w:val="00C8282E"/>
  </w:style>
  <w:style w:type="paragraph" w:customStyle="1" w:styleId="439DA39656174BF7A60492099A028B1D">
    <w:name w:val="439DA39656174BF7A60492099A028B1D"/>
    <w:rsid w:val="00C8282E"/>
  </w:style>
  <w:style w:type="paragraph" w:customStyle="1" w:styleId="7FEFBC1CAB11442E9C8DDFA1C54A2975">
    <w:name w:val="7FEFBC1CAB11442E9C8DDFA1C54A2975"/>
    <w:rsid w:val="00C8282E"/>
  </w:style>
  <w:style w:type="paragraph" w:customStyle="1" w:styleId="1EFDAFF9C5174AC5AB9D98C3866D7412">
    <w:name w:val="1EFDAFF9C5174AC5AB9D98C3866D7412"/>
    <w:rsid w:val="00C8282E"/>
  </w:style>
  <w:style w:type="paragraph" w:customStyle="1" w:styleId="FFC6F79D185249C8857426A26187159D">
    <w:name w:val="FFC6F79D185249C8857426A26187159D"/>
    <w:rsid w:val="00C8282E"/>
  </w:style>
  <w:style w:type="paragraph" w:customStyle="1" w:styleId="BFB3F6F0FB6E4E55839A87D5BA9903FA">
    <w:name w:val="BFB3F6F0FB6E4E55839A87D5BA9903FA"/>
    <w:rsid w:val="00C8282E"/>
  </w:style>
  <w:style w:type="paragraph" w:customStyle="1" w:styleId="65B289504DA642BCAD3644FBBF9EDE11">
    <w:name w:val="65B289504DA642BCAD3644FBBF9EDE11"/>
    <w:rsid w:val="00C8282E"/>
  </w:style>
  <w:style w:type="paragraph" w:customStyle="1" w:styleId="0BEF9E1716144AC58EF934340325B34B">
    <w:name w:val="0BEF9E1716144AC58EF934340325B34B"/>
    <w:rsid w:val="00C8282E"/>
  </w:style>
  <w:style w:type="paragraph" w:customStyle="1" w:styleId="CD3681AB188540E0830889831426E67B">
    <w:name w:val="CD3681AB188540E0830889831426E67B"/>
    <w:rsid w:val="00C8282E"/>
  </w:style>
  <w:style w:type="paragraph" w:customStyle="1" w:styleId="9BEF4B352F7B479AB33AE8B606556805">
    <w:name w:val="9BEF4B352F7B479AB33AE8B606556805"/>
    <w:rsid w:val="00C8282E"/>
  </w:style>
  <w:style w:type="paragraph" w:customStyle="1" w:styleId="8BB27CF800C348A387D8CB2FA027BC4B">
    <w:name w:val="8BB27CF800C348A387D8CB2FA027BC4B"/>
    <w:rsid w:val="00C8282E"/>
  </w:style>
  <w:style w:type="paragraph" w:customStyle="1" w:styleId="1E448DCF16F14E63906EE2CFF5AE7F60">
    <w:name w:val="1E448DCF16F14E63906EE2CFF5AE7F60"/>
    <w:rsid w:val="00C8282E"/>
  </w:style>
  <w:style w:type="paragraph" w:customStyle="1" w:styleId="04B276F246304A0796FF26673ABF9E11">
    <w:name w:val="04B276F246304A0796FF26673ABF9E11"/>
    <w:rsid w:val="00C8282E"/>
  </w:style>
  <w:style w:type="paragraph" w:customStyle="1" w:styleId="FC3483D178B94D5B9F33A49FD9FA24D7">
    <w:name w:val="FC3483D178B94D5B9F33A49FD9FA24D7"/>
    <w:rsid w:val="00C8282E"/>
  </w:style>
  <w:style w:type="paragraph" w:customStyle="1" w:styleId="2C2413B6B05249D18CF448C7AF4F0B5B">
    <w:name w:val="2C2413B6B05249D18CF448C7AF4F0B5B"/>
    <w:rsid w:val="00C8282E"/>
  </w:style>
  <w:style w:type="paragraph" w:customStyle="1" w:styleId="EA5F8B820E4D458D90B48FD61B0C168D">
    <w:name w:val="EA5F8B820E4D458D90B48FD61B0C168D"/>
    <w:rsid w:val="00C8282E"/>
  </w:style>
  <w:style w:type="paragraph" w:customStyle="1" w:styleId="49273211D05C4CCBA3C989B88567F1D6">
    <w:name w:val="49273211D05C4CCBA3C989B88567F1D6"/>
    <w:rsid w:val="00C8282E"/>
  </w:style>
  <w:style w:type="paragraph" w:customStyle="1" w:styleId="11A1801F20CF4629B4C02B631DECC4C2">
    <w:name w:val="11A1801F20CF4629B4C02B631DECC4C2"/>
    <w:rsid w:val="00C8282E"/>
  </w:style>
  <w:style w:type="paragraph" w:customStyle="1" w:styleId="91136D5C3BD140EDB2C9AC9B8418589C">
    <w:name w:val="91136D5C3BD140EDB2C9AC9B8418589C"/>
    <w:rsid w:val="00C8282E"/>
  </w:style>
  <w:style w:type="paragraph" w:customStyle="1" w:styleId="D23DAD25E1DE48829D29B5B8F131638C">
    <w:name w:val="D23DAD25E1DE48829D29B5B8F131638C"/>
    <w:rsid w:val="00C8282E"/>
  </w:style>
  <w:style w:type="paragraph" w:customStyle="1" w:styleId="83781F8987C74646BC807CD6BF8D380C">
    <w:name w:val="83781F8987C74646BC807CD6BF8D380C"/>
    <w:rsid w:val="00C8282E"/>
  </w:style>
  <w:style w:type="paragraph" w:customStyle="1" w:styleId="AC68A3D641C24BF389EB505C0D0EB953">
    <w:name w:val="AC68A3D641C24BF389EB505C0D0EB953"/>
    <w:rsid w:val="00C8282E"/>
  </w:style>
  <w:style w:type="paragraph" w:customStyle="1" w:styleId="373233EFCF834E4798625D8B258E6D9B">
    <w:name w:val="373233EFCF834E4798625D8B258E6D9B"/>
    <w:rsid w:val="00C8282E"/>
  </w:style>
  <w:style w:type="paragraph" w:customStyle="1" w:styleId="18F89CD6D7524089B206CE650D58AA2A">
    <w:name w:val="18F89CD6D7524089B206CE650D58AA2A"/>
    <w:rsid w:val="00C8282E"/>
  </w:style>
  <w:style w:type="paragraph" w:customStyle="1" w:styleId="D117649E79DE4B86A7B479C7EDAEAE52">
    <w:name w:val="D117649E79DE4B86A7B479C7EDAEAE52"/>
    <w:rsid w:val="00C8282E"/>
  </w:style>
  <w:style w:type="paragraph" w:customStyle="1" w:styleId="6FEADB22B031415B830A3A4E344480CE">
    <w:name w:val="6FEADB22B031415B830A3A4E344480CE"/>
    <w:rsid w:val="00C8282E"/>
  </w:style>
  <w:style w:type="paragraph" w:customStyle="1" w:styleId="3234FF61FAE2420995F63DE1CCBC5919">
    <w:name w:val="3234FF61FAE2420995F63DE1CCBC5919"/>
    <w:rsid w:val="00C8282E"/>
  </w:style>
  <w:style w:type="paragraph" w:customStyle="1" w:styleId="9724E2675A364FFA9367F644AB6A1691">
    <w:name w:val="9724E2675A364FFA9367F644AB6A1691"/>
    <w:rsid w:val="00C8282E"/>
  </w:style>
  <w:style w:type="paragraph" w:customStyle="1" w:styleId="76C50BE24C98434189B631A7F2D805B7">
    <w:name w:val="76C50BE24C98434189B631A7F2D805B7"/>
    <w:rsid w:val="00C8282E"/>
  </w:style>
  <w:style w:type="paragraph" w:customStyle="1" w:styleId="5C155E0C5ED04CBF9E6DB820BC257DA4">
    <w:name w:val="5C155E0C5ED04CBF9E6DB820BC257DA4"/>
    <w:rsid w:val="00C8282E"/>
  </w:style>
  <w:style w:type="paragraph" w:customStyle="1" w:styleId="7A3F511CCBB84D8CA4F3945FAEC87D91">
    <w:name w:val="7A3F511CCBB84D8CA4F3945FAEC87D91"/>
    <w:rsid w:val="00C8282E"/>
  </w:style>
  <w:style w:type="paragraph" w:customStyle="1" w:styleId="C53F3F63E94E4B7AAE643BBE8313DB32">
    <w:name w:val="C53F3F63E94E4B7AAE643BBE8313DB32"/>
    <w:rsid w:val="00C8282E"/>
  </w:style>
  <w:style w:type="paragraph" w:customStyle="1" w:styleId="5039EC9226EF4FA5AAE9C93E6790A4D5">
    <w:name w:val="5039EC9226EF4FA5AAE9C93E6790A4D5"/>
    <w:rsid w:val="00C8282E"/>
  </w:style>
  <w:style w:type="paragraph" w:customStyle="1" w:styleId="3EFCE0DDF45E4A45A2F395269277BA7C">
    <w:name w:val="3EFCE0DDF45E4A45A2F395269277BA7C"/>
    <w:rsid w:val="00C8282E"/>
  </w:style>
  <w:style w:type="paragraph" w:customStyle="1" w:styleId="1E4FD3AC146F4DA68EB729BFC47D3B3E">
    <w:name w:val="1E4FD3AC146F4DA68EB729BFC47D3B3E"/>
    <w:rsid w:val="00C8282E"/>
  </w:style>
  <w:style w:type="paragraph" w:customStyle="1" w:styleId="FCB5F65A97544EC69085C934B3DBC59D">
    <w:name w:val="FCB5F65A97544EC69085C934B3DBC59D"/>
    <w:rsid w:val="00C8282E"/>
  </w:style>
  <w:style w:type="paragraph" w:customStyle="1" w:styleId="7ED1E923141D4BA6BDA43B2C045EDCCC">
    <w:name w:val="7ED1E923141D4BA6BDA43B2C045EDCCC"/>
    <w:rsid w:val="00C8282E"/>
  </w:style>
  <w:style w:type="paragraph" w:customStyle="1" w:styleId="B74C23DAB9034136999B947BB2454981">
    <w:name w:val="B74C23DAB9034136999B947BB2454981"/>
    <w:rsid w:val="00C8282E"/>
  </w:style>
  <w:style w:type="paragraph" w:customStyle="1" w:styleId="DC4620183D7F4F1EBB5885C89E1519AF">
    <w:name w:val="DC4620183D7F4F1EBB5885C89E1519AF"/>
    <w:rsid w:val="00C8282E"/>
  </w:style>
  <w:style w:type="paragraph" w:customStyle="1" w:styleId="5241C6207F324F4E90F0F4ABD8A40538">
    <w:name w:val="5241C6207F324F4E90F0F4ABD8A40538"/>
    <w:rsid w:val="00C8282E"/>
  </w:style>
  <w:style w:type="paragraph" w:customStyle="1" w:styleId="CD0BD52052E9445586F979AD5DDA567E">
    <w:name w:val="CD0BD52052E9445586F979AD5DDA567E"/>
    <w:rsid w:val="00C8282E"/>
  </w:style>
  <w:style w:type="paragraph" w:customStyle="1" w:styleId="0CC6FB5B3ECD45B09874CD0BA88B93FB">
    <w:name w:val="0CC6FB5B3ECD45B09874CD0BA88B93FB"/>
    <w:rsid w:val="00C8282E"/>
  </w:style>
  <w:style w:type="paragraph" w:customStyle="1" w:styleId="3EED0FA376AB4D27AD02AEB3C6D67709">
    <w:name w:val="3EED0FA376AB4D27AD02AEB3C6D67709"/>
    <w:rsid w:val="00C8282E"/>
  </w:style>
  <w:style w:type="paragraph" w:customStyle="1" w:styleId="E5395A3105F04F74A1E7D0EB06533BA5">
    <w:name w:val="E5395A3105F04F74A1E7D0EB06533BA5"/>
    <w:rsid w:val="00C8282E"/>
  </w:style>
  <w:style w:type="paragraph" w:customStyle="1" w:styleId="DC384CD79B864B62AD2C85097FB47F91">
    <w:name w:val="DC384CD79B864B62AD2C85097FB47F91"/>
    <w:rsid w:val="00C8282E"/>
  </w:style>
  <w:style w:type="paragraph" w:customStyle="1" w:styleId="FA9326BDA7574C218612DB3AAC3C3B0E">
    <w:name w:val="FA9326BDA7574C218612DB3AAC3C3B0E"/>
    <w:rsid w:val="00C8282E"/>
  </w:style>
  <w:style w:type="paragraph" w:customStyle="1" w:styleId="F4A7DD097037429BB3A2505ABF23443B">
    <w:name w:val="F4A7DD097037429BB3A2505ABF23443B"/>
    <w:rsid w:val="00C8282E"/>
  </w:style>
  <w:style w:type="paragraph" w:customStyle="1" w:styleId="EF7D2835BEF24EA0A855C4B3AFD276D0">
    <w:name w:val="EF7D2835BEF24EA0A855C4B3AFD276D0"/>
    <w:rsid w:val="00C8282E"/>
  </w:style>
  <w:style w:type="paragraph" w:customStyle="1" w:styleId="49DA059140AD4CE18EC7A4CFFE3F9F48">
    <w:name w:val="49DA059140AD4CE18EC7A4CFFE3F9F48"/>
    <w:rsid w:val="00C8282E"/>
  </w:style>
  <w:style w:type="paragraph" w:customStyle="1" w:styleId="E5FF083D3497443D87514394D0AD7FF8">
    <w:name w:val="E5FF083D3497443D87514394D0AD7FF8"/>
    <w:rsid w:val="00C8282E"/>
  </w:style>
  <w:style w:type="paragraph" w:customStyle="1" w:styleId="D7181305B93C4F1A931ECADD7AEE5BFB">
    <w:name w:val="D7181305B93C4F1A931ECADD7AEE5BFB"/>
    <w:rsid w:val="00C8282E"/>
  </w:style>
  <w:style w:type="paragraph" w:customStyle="1" w:styleId="A966E620833847FD8B85720D60001C1B">
    <w:name w:val="A966E620833847FD8B85720D60001C1B"/>
    <w:rsid w:val="00C8282E"/>
  </w:style>
  <w:style w:type="paragraph" w:customStyle="1" w:styleId="BFF1A2941A03427899364F359C672373">
    <w:name w:val="BFF1A2941A03427899364F359C672373"/>
    <w:rsid w:val="00C8282E"/>
  </w:style>
  <w:style w:type="paragraph" w:customStyle="1" w:styleId="7734EBCCAB604F139AEE4D89FA26A1D4">
    <w:name w:val="7734EBCCAB604F139AEE4D89FA26A1D4"/>
    <w:rsid w:val="00C8282E"/>
  </w:style>
  <w:style w:type="paragraph" w:customStyle="1" w:styleId="0756B7C1315D47C6A61BCCA19F6D6E97">
    <w:name w:val="0756B7C1315D47C6A61BCCA19F6D6E97"/>
    <w:rsid w:val="00C8282E"/>
  </w:style>
  <w:style w:type="paragraph" w:customStyle="1" w:styleId="B28D425F5DF14DB7B0FBBC636631055A">
    <w:name w:val="B28D425F5DF14DB7B0FBBC636631055A"/>
    <w:rsid w:val="00C8282E"/>
  </w:style>
  <w:style w:type="paragraph" w:customStyle="1" w:styleId="A105B64AC752455B84525AE3ACE391EF">
    <w:name w:val="A105B64AC752455B84525AE3ACE391EF"/>
    <w:rsid w:val="00C8282E"/>
  </w:style>
  <w:style w:type="paragraph" w:customStyle="1" w:styleId="A7CE1A6B0A8C4B58A98273E4A8333B7B">
    <w:name w:val="A7CE1A6B0A8C4B58A98273E4A8333B7B"/>
    <w:rsid w:val="00C8282E"/>
  </w:style>
  <w:style w:type="paragraph" w:customStyle="1" w:styleId="15325499C08D46FA9F2DBD38CAC7B7F7">
    <w:name w:val="15325499C08D46FA9F2DBD38CAC7B7F7"/>
    <w:rsid w:val="00C8282E"/>
  </w:style>
  <w:style w:type="paragraph" w:customStyle="1" w:styleId="19008793E9CB400BBBE708D38720E6B7">
    <w:name w:val="19008793E9CB400BBBE708D38720E6B7"/>
    <w:rsid w:val="00C8282E"/>
  </w:style>
  <w:style w:type="paragraph" w:customStyle="1" w:styleId="EB4B51F616DC48FF8739CC9F5D3C4705">
    <w:name w:val="EB4B51F616DC48FF8739CC9F5D3C4705"/>
    <w:rsid w:val="00C8282E"/>
  </w:style>
  <w:style w:type="paragraph" w:customStyle="1" w:styleId="A99A6883974A4CE9BC81F0DDC41B1A95">
    <w:name w:val="A99A6883974A4CE9BC81F0DDC41B1A95"/>
    <w:rsid w:val="00C8282E"/>
  </w:style>
  <w:style w:type="paragraph" w:customStyle="1" w:styleId="9D33F546A8C043899FDF0AEF26637906">
    <w:name w:val="9D33F546A8C043899FDF0AEF26637906"/>
    <w:rsid w:val="00C8282E"/>
  </w:style>
  <w:style w:type="paragraph" w:customStyle="1" w:styleId="51D53F5BFAE3488DA3D18C92C728B784">
    <w:name w:val="51D53F5BFAE3488DA3D18C92C728B784"/>
    <w:rsid w:val="00C8282E"/>
  </w:style>
  <w:style w:type="paragraph" w:customStyle="1" w:styleId="622BD7E1E4514CBCBF6395635AFE73A2">
    <w:name w:val="622BD7E1E4514CBCBF6395635AFE73A2"/>
    <w:rsid w:val="00C8282E"/>
  </w:style>
  <w:style w:type="paragraph" w:customStyle="1" w:styleId="887AB769F30442B284DDD17F8A24EFC5">
    <w:name w:val="887AB769F30442B284DDD17F8A24EFC5"/>
    <w:rsid w:val="00C8282E"/>
  </w:style>
  <w:style w:type="paragraph" w:customStyle="1" w:styleId="E8D2960D41464249B1D91CD6AE950E53">
    <w:name w:val="E8D2960D41464249B1D91CD6AE950E53"/>
    <w:rsid w:val="00C8282E"/>
  </w:style>
  <w:style w:type="paragraph" w:customStyle="1" w:styleId="AC8C8D6C2B9842B68AE5CC24AA0E8BA8">
    <w:name w:val="AC8C8D6C2B9842B68AE5CC24AA0E8BA8"/>
    <w:rsid w:val="00C8282E"/>
  </w:style>
  <w:style w:type="paragraph" w:customStyle="1" w:styleId="C7D48A4D3BEF46AF9D74FD0C0953A1FA">
    <w:name w:val="C7D48A4D3BEF46AF9D74FD0C0953A1FA"/>
    <w:rsid w:val="00C8282E"/>
  </w:style>
  <w:style w:type="paragraph" w:customStyle="1" w:styleId="E57B4F44533A46F5B10B3D5CE1DD44FC">
    <w:name w:val="E57B4F44533A46F5B10B3D5CE1DD44FC"/>
    <w:rsid w:val="00C8282E"/>
  </w:style>
  <w:style w:type="paragraph" w:customStyle="1" w:styleId="625141EA76514FD5BBD46BF1F1A4477D">
    <w:name w:val="625141EA76514FD5BBD46BF1F1A4477D"/>
    <w:rsid w:val="00C8282E"/>
  </w:style>
  <w:style w:type="paragraph" w:customStyle="1" w:styleId="83855002338C4175B1194D1FA2FF041F">
    <w:name w:val="83855002338C4175B1194D1FA2FF041F"/>
    <w:rsid w:val="00C8282E"/>
  </w:style>
  <w:style w:type="paragraph" w:customStyle="1" w:styleId="84BB8B4E6FC14643A9F0E75C1A5CB3CA">
    <w:name w:val="84BB8B4E6FC14643A9F0E75C1A5CB3CA"/>
    <w:rsid w:val="00C8282E"/>
  </w:style>
  <w:style w:type="paragraph" w:customStyle="1" w:styleId="495CE97719BB43FB9261227E526FDA12">
    <w:name w:val="495CE97719BB43FB9261227E526FDA12"/>
    <w:rsid w:val="00C8282E"/>
  </w:style>
  <w:style w:type="paragraph" w:customStyle="1" w:styleId="5F17D70E83D04144A9C92DB015E820A2">
    <w:name w:val="5F17D70E83D04144A9C92DB015E820A2"/>
    <w:rsid w:val="00C8282E"/>
  </w:style>
  <w:style w:type="paragraph" w:customStyle="1" w:styleId="674D5EF6AD8D495DA41A4320C6FF1676">
    <w:name w:val="674D5EF6AD8D495DA41A4320C6FF1676"/>
    <w:rsid w:val="00C8282E"/>
  </w:style>
  <w:style w:type="paragraph" w:customStyle="1" w:styleId="ECB7DF5FBFA74C85A0E60BB955EC3B4D">
    <w:name w:val="ECB7DF5FBFA74C85A0E60BB955EC3B4D"/>
    <w:rsid w:val="00C8282E"/>
  </w:style>
  <w:style w:type="paragraph" w:customStyle="1" w:styleId="0FA231B22A2A467BA2CF2759DEEFF9BF">
    <w:name w:val="0FA231B22A2A467BA2CF2759DEEFF9BF"/>
    <w:rsid w:val="00C8282E"/>
  </w:style>
  <w:style w:type="paragraph" w:customStyle="1" w:styleId="56E38FF08AE144C18F8448C0CAFE4A43">
    <w:name w:val="56E38FF08AE144C18F8448C0CAFE4A43"/>
    <w:rsid w:val="00C8282E"/>
  </w:style>
  <w:style w:type="paragraph" w:customStyle="1" w:styleId="52B280355A00458097AFADB7EEEA5224">
    <w:name w:val="52B280355A00458097AFADB7EEEA5224"/>
    <w:rsid w:val="00C8282E"/>
  </w:style>
  <w:style w:type="paragraph" w:customStyle="1" w:styleId="67D8A21CB9AC4F168EB3887DC2DBD956">
    <w:name w:val="67D8A21CB9AC4F168EB3887DC2DBD956"/>
    <w:rsid w:val="00C8282E"/>
  </w:style>
  <w:style w:type="paragraph" w:customStyle="1" w:styleId="3EE25957E68A4F53A40441E0216E5075">
    <w:name w:val="3EE25957E68A4F53A40441E0216E5075"/>
    <w:rsid w:val="00C8282E"/>
  </w:style>
  <w:style w:type="paragraph" w:customStyle="1" w:styleId="24885F23D93546119BB09D87F955E029">
    <w:name w:val="24885F23D93546119BB09D87F955E029"/>
    <w:rsid w:val="00C8282E"/>
  </w:style>
  <w:style w:type="paragraph" w:customStyle="1" w:styleId="E6DD9D9343CF4A548B7A0A3728C5A780">
    <w:name w:val="E6DD9D9343CF4A548B7A0A3728C5A780"/>
    <w:rsid w:val="00C8282E"/>
  </w:style>
  <w:style w:type="paragraph" w:customStyle="1" w:styleId="2C446253302B4DA389FD6812F1D04ECF">
    <w:name w:val="2C446253302B4DA389FD6812F1D04ECF"/>
    <w:rsid w:val="00C8282E"/>
  </w:style>
  <w:style w:type="paragraph" w:customStyle="1" w:styleId="A0235CFC9D4C493C940F6ADE8D9A98F3">
    <w:name w:val="A0235CFC9D4C493C940F6ADE8D9A98F3"/>
    <w:rsid w:val="00C8282E"/>
  </w:style>
  <w:style w:type="paragraph" w:customStyle="1" w:styleId="C960CBD9CC4A4C99BB31ECE27A35CC51">
    <w:name w:val="C960CBD9CC4A4C99BB31ECE27A35CC51"/>
    <w:rsid w:val="00C8282E"/>
  </w:style>
  <w:style w:type="paragraph" w:customStyle="1" w:styleId="FB672F190D2C47A28C26674DDF260C83">
    <w:name w:val="FB672F190D2C47A28C26674DDF260C83"/>
    <w:rsid w:val="00C8282E"/>
  </w:style>
  <w:style w:type="paragraph" w:customStyle="1" w:styleId="A1F6EA9B47AB481FAA8B7D930C9C3590">
    <w:name w:val="A1F6EA9B47AB481FAA8B7D930C9C3590"/>
    <w:rsid w:val="00C8282E"/>
  </w:style>
  <w:style w:type="paragraph" w:customStyle="1" w:styleId="4E11EF06BE76495DB9E6E61765BC030F">
    <w:name w:val="4E11EF06BE76495DB9E6E61765BC030F"/>
    <w:rsid w:val="00C8282E"/>
  </w:style>
  <w:style w:type="paragraph" w:customStyle="1" w:styleId="5CBDF73D95CC442AA5E5DFF4449784AA">
    <w:name w:val="5CBDF73D95CC442AA5E5DFF4449784AA"/>
    <w:rsid w:val="00C8282E"/>
  </w:style>
  <w:style w:type="paragraph" w:customStyle="1" w:styleId="DE39D24FB6274E37A7DB642848AC17C4">
    <w:name w:val="DE39D24FB6274E37A7DB642848AC17C4"/>
    <w:rsid w:val="00C8282E"/>
  </w:style>
  <w:style w:type="paragraph" w:customStyle="1" w:styleId="2B4AD0A9DD914ED995ED3AF0988F0294">
    <w:name w:val="2B4AD0A9DD914ED995ED3AF0988F0294"/>
    <w:rsid w:val="00C8282E"/>
  </w:style>
  <w:style w:type="paragraph" w:customStyle="1" w:styleId="C03881CB50244FB4A4651A578760ECE2">
    <w:name w:val="C03881CB50244FB4A4651A578760ECE2"/>
    <w:rsid w:val="00C8282E"/>
  </w:style>
  <w:style w:type="paragraph" w:customStyle="1" w:styleId="1B59489BDEC74BC0B2F3694747D054CE">
    <w:name w:val="1B59489BDEC74BC0B2F3694747D054CE"/>
    <w:rsid w:val="00C8282E"/>
  </w:style>
  <w:style w:type="paragraph" w:customStyle="1" w:styleId="139EA1E5A7FE434AB0CF811757CFE3C6">
    <w:name w:val="139EA1E5A7FE434AB0CF811757CFE3C6"/>
    <w:rsid w:val="00C8282E"/>
  </w:style>
  <w:style w:type="paragraph" w:customStyle="1" w:styleId="40A34E7EEAAE428282EEEB27B1D8806D">
    <w:name w:val="40A34E7EEAAE428282EEEB27B1D8806D"/>
    <w:rsid w:val="00C8282E"/>
  </w:style>
  <w:style w:type="paragraph" w:customStyle="1" w:styleId="B915317A286D4075A3F6E66A6C37B7F2">
    <w:name w:val="B915317A286D4075A3F6E66A6C37B7F2"/>
    <w:rsid w:val="00C8282E"/>
  </w:style>
  <w:style w:type="paragraph" w:customStyle="1" w:styleId="C92D6E9A31F9488FA7B5D63839925390">
    <w:name w:val="C92D6E9A31F9488FA7B5D63839925390"/>
    <w:rsid w:val="00C8282E"/>
  </w:style>
  <w:style w:type="paragraph" w:customStyle="1" w:styleId="E49D31C01B7A49109BCE3CA938FB635A">
    <w:name w:val="E49D31C01B7A49109BCE3CA938FB635A"/>
    <w:rsid w:val="00C8282E"/>
  </w:style>
  <w:style w:type="paragraph" w:customStyle="1" w:styleId="29DAE224161A400A8D399472B287885D">
    <w:name w:val="29DAE224161A400A8D399472B287885D"/>
    <w:rsid w:val="00C8282E"/>
  </w:style>
  <w:style w:type="paragraph" w:customStyle="1" w:styleId="6766FA8CE91043F9B5B581BA7FA7E9CF">
    <w:name w:val="6766FA8CE91043F9B5B581BA7FA7E9CF"/>
    <w:rsid w:val="00C8282E"/>
  </w:style>
  <w:style w:type="paragraph" w:customStyle="1" w:styleId="3D200648D1DB40A6BCC750AFCFEF8203">
    <w:name w:val="3D200648D1DB40A6BCC750AFCFEF8203"/>
    <w:rsid w:val="00C8282E"/>
  </w:style>
  <w:style w:type="paragraph" w:customStyle="1" w:styleId="DB9B381409224EF193A24C52F530BFD3">
    <w:name w:val="DB9B381409224EF193A24C52F530BFD3"/>
    <w:rsid w:val="00C8282E"/>
  </w:style>
  <w:style w:type="paragraph" w:customStyle="1" w:styleId="64ED46D600C64790905B3F83E947AC39">
    <w:name w:val="64ED46D600C64790905B3F83E947AC39"/>
    <w:rsid w:val="00C8282E"/>
  </w:style>
  <w:style w:type="paragraph" w:customStyle="1" w:styleId="2E8290465ED94CF6877469D5E4654641">
    <w:name w:val="2E8290465ED94CF6877469D5E4654641"/>
    <w:rsid w:val="00C8282E"/>
  </w:style>
  <w:style w:type="paragraph" w:customStyle="1" w:styleId="72C306F0EB2A43708AEC5B94B6EE2533">
    <w:name w:val="72C306F0EB2A43708AEC5B94B6EE2533"/>
    <w:rsid w:val="00C8282E"/>
  </w:style>
  <w:style w:type="paragraph" w:customStyle="1" w:styleId="31738D54FB5C4CC1A8FBFF4B00FC2365">
    <w:name w:val="31738D54FB5C4CC1A8FBFF4B00FC2365"/>
    <w:rsid w:val="00C8282E"/>
  </w:style>
  <w:style w:type="paragraph" w:customStyle="1" w:styleId="63A349C85B4B4449B7370CE8CBED0872">
    <w:name w:val="63A349C85B4B4449B7370CE8CBED0872"/>
    <w:rsid w:val="00C8282E"/>
  </w:style>
  <w:style w:type="paragraph" w:customStyle="1" w:styleId="EAFD561E237F43D9A0096C7E106FA7F0">
    <w:name w:val="EAFD561E237F43D9A0096C7E106FA7F0"/>
    <w:rsid w:val="00C8282E"/>
  </w:style>
  <w:style w:type="paragraph" w:customStyle="1" w:styleId="A475C0DBA845402FA3C06211A8FAFFB9">
    <w:name w:val="A475C0DBA845402FA3C06211A8FAFFB9"/>
    <w:rsid w:val="00C8282E"/>
  </w:style>
  <w:style w:type="paragraph" w:customStyle="1" w:styleId="55376E71785946D99E07277AF1A2DB4C">
    <w:name w:val="55376E71785946D99E07277AF1A2DB4C"/>
    <w:rsid w:val="00C8282E"/>
  </w:style>
  <w:style w:type="paragraph" w:customStyle="1" w:styleId="141F575175114D78B730A1236CEAAF45">
    <w:name w:val="141F575175114D78B730A1236CEAAF45"/>
    <w:rsid w:val="00C8282E"/>
  </w:style>
  <w:style w:type="paragraph" w:customStyle="1" w:styleId="B3F55B8B9A774F8A94F344D10A77041F">
    <w:name w:val="B3F55B8B9A774F8A94F344D10A77041F"/>
    <w:rsid w:val="00C8282E"/>
  </w:style>
  <w:style w:type="paragraph" w:customStyle="1" w:styleId="B954F8DEF7D147A3A48945E7022A44F6">
    <w:name w:val="B954F8DEF7D147A3A48945E7022A44F6"/>
    <w:rsid w:val="00C8282E"/>
  </w:style>
  <w:style w:type="paragraph" w:customStyle="1" w:styleId="24BA4281EB834F1E9783CA69500018F9">
    <w:name w:val="24BA4281EB834F1E9783CA69500018F9"/>
    <w:rsid w:val="00C8282E"/>
  </w:style>
  <w:style w:type="paragraph" w:customStyle="1" w:styleId="8BF4DDC1538E4E388F6585FEC3E8BB5E">
    <w:name w:val="8BF4DDC1538E4E388F6585FEC3E8BB5E"/>
    <w:rsid w:val="00C8282E"/>
  </w:style>
  <w:style w:type="paragraph" w:customStyle="1" w:styleId="C1FC4747B6BD43EE9CC6EB13F3AB8858">
    <w:name w:val="C1FC4747B6BD43EE9CC6EB13F3AB8858"/>
    <w:rsid w:val="00C8282E"/>
  </w:style>
  <w:style w:type="paragraph" w:customStyle="1" w:styleId="7895B2EAE49A4D75B774B058B8B35FB0">
    <w:name w:val="7895B2EAE49A4D75B774B058B8B35FB0"/>
    <w:rsid w:val="00C8282E"/>
  </w:style>
  <w:style w:type="paragraph" w:customStyle="1" w:styleId="DB40A16A8C14450ABE436009480E46DE">
    <w:name w:val="DB40A16A8C14450ABE436009480E46DE"/>
    <w:rsid w:val="00C8282E"/>
  </w:style>
  <w:style w:type="paragraph" w:customStyle="1" w:styleId="E12498CFF524497F9B71E80D18A7DE19">
    <w:name w:val="E12498CFF524497F9B71E80D18A7DE19"/>
    <w:rsid w:val="00C8282E"/>
  </w:style>
  <w:style w:type="paragraph" w:customStyle="1" w:styleId="12D6DC9CEAA44729B736FBF11F241454">
    <w:name w:val="12D6DC9CEAA44729B736FBF11F241454"/>
    <w:rsid w:val="00C8282E"/>
  </w:style>
  <w:style w:type="paragraph" w:customStyle="1" w:styleId="3F2A489A332B46B39F8A308C341A75FA">
    <w:name w:val="3F2A489A332B46B39F8A308C341A75FA"/>
    <w:rsid w:val="00C8282E"/>
  </w:style>
  <w:style w:type="paragraph" w:customStyle="1" w:styleId="D6D2E903665945A59D36FA542130EE62">
    <w:name w:val="D6D2E903665945A59D36FA542130EE62"/>
    <w:rsid w:val="00C8282E"/>
  </w:style>
  <w:style w:type="paragraph" w:customStyle="1" w:styleId="F7D90107FA7F48EE9FE32A4613C4B6A9">
    <w:name w:val="F7D90107FA7F48EE9FE32A4613C4B6A9"/>
    <w:rsid w:val="00C8282E"/>
  </w:style>
  <w:style w:type="paragraph" w:customStyle="1" w:styleId="36CFF1126D144324B74A55DAF60E9CA8">
    <w:name w:val="36CFF1126D144324B74A55DAF60E9CA8"/>
    <w:rsid w:val="00C8282E"/>
  </w:style>
  <w:style w:type="paragraph" w:customStyle="1" w:styleId="B31F9F09D33242C8B82C4DD6E583BAE7">
    <w:name w:val="B31F9F09D33242C8B82C4DD6E583BAE7"/>
    <w:rsid w:val="00C8282E"/>
  </w:style>
  <w:style w:type="paragraph" w:customStyle="1" w:styleId="6F8398357A3940F394F59D9E34D4F2B6">
    <w:name w:val="6F8398357A3940F394F59D9E34D4F2B6"/>
    <w:rsid w:val="00C8282E"/>
  </w:style>
  <w:style w:type="paragraph" w:customStyle="1" w:styleId="C39F96ACEBD2469F980F5B9F354092C9">
    <w:name w:val="C39F96ACEBD2469F980F5B9F354092C9"/>
    <w:rsid w:val="00C8282E"/>
  </w:style>
  <w:style w:type="paragraph" w:customStyle="1" w:styleId="160E7C372D154B4183269DB7E04F9B02">
    <w:name w:val="160E7C372D154B4183269DB7E04F9B02"/>
    <w:rsid w:val="00C8282E"/>
  </w:style>
  <w:style w:type="paragraph" w:customStyle="1" w:styleId="1C1F3A52C5164FF09B2E94B4E213C0B2">
    <w:name w:val="1C1F3A52C5164FF09B2E94B4E213C0B2"/>
    <w:rsid w:val="00C8282E"/>
  </w:style>
  <w:style w:type="paragraph" w:customStyle="1" w:styleId="76EC6705447F4B79B6383EF591E39EF4">
    <w:name w:val="76EC6705447F4B79B6383EF591E39EF4"/>
    <w:rsid w:val="00C8282E"/>
  </w:style>
  <w:style w:type="paragraph" w:customStyle="1" w:styleId="C59ECA4428CE4EE5B476484CB75EB07B">
    <w:name w:val="C59ECA4428CE4EE5B476484CB75EB07B"/>
    <w:rsid w:val="00C8282E"/>
  </w:style>
  <w:style w:type="paragraph" w:customStyle="1" w:styleId="D349126922FF4B8887E6CFA562904202">
    <w:name w:val="D349126922FF4B8887E6CFA562904202"/>
    <w:rsid w:val="00C8282E"/>
  </w:style>
  <w:style w:type="paragraph" w:customStyle="1" w:styleId="682203E011FE467A82AA8F1C2BD915AA">
    <w:name w:val="682203E011FE467A82AA8F1C2BD915AA"/>
    <w:rsid w:val="00C8282E"/>
  </w:style>
  <w:style w:type="paragraph" w:customStyle="1" w:styleId="4AF7D0E523174B9DB5DE44CC72516499">
    <w:name w:val="4AF7D0E523174B9DB5DE44CC72516499"/>
    <w:rsid w:val="00C8282E"/>
  </w:style>
  <w:style w:type="paragraph" w:customStyle="1" w:styleId="0DA3DA9459A945B486B6199942B0F929">
    <w:name w:val="0DA3DA9459A945B486B6199942B0F929"/>
    <w:rsid w:val="00C8282E"/>
  </w:style>
  <w:style w:type="paragraph" w:customStyle="1" w:styleId="A0FA3C9B5DE84DCCBD0127A5B69A5B18">
    <w:name w:val="A0FA3C9B5DE84DCCBD0127A5B69A5B18"/>
    <w:rsid w:val="00C8282E"/>
  </w:style>
  <w:style w:type="paragraph" w:customStyle="1" w:styleId="91C35068E60C44C4BC8282FEF3204BD2">
    <w:name w:val="91C35068E60C44C4BC8282FEF3204BD2"/>
    <w:rsid w:val="00C8282E"/>
  </w:style>
  <w:style w:type="paragraph" w:customStyle="1" w:styleId="C293D31AD01B40D18A5D6FA45C020BBA">
    <w:name w:val="C293D31AD01B40D18A5D6FA45C020BBA"/>
    <w:rsid w:val="00C8282E"/>
  </w:style>
  <w:style w:type="paragraph" w:customStyle="1" w:styleId="448892AFD13A45F5AA41B7D3A173585F">
    <w:name w:val="448892AFD13A45F5AA41B7D3A173585F"/>
    <w:rsid w:val="00C8282E"/>
  </w:style>
  <w:style w:type="paragraph" w:customStyle="1" w:styleId="9983018D75964CFEBDEFC747E82E3E8B">
    <w:name w:val="9983018D75964CFEBDEFC747E82E3E8B"/>
    <w:rsid w:val="00C8282E"/>
  </w:style>
  <w:style w:type="paragraph" w:customStyle="1" w:styleId="2712BC58866B446CBAE80ED2AF841CF5">
    <w:name w:val="2712BC58866B446CBAE80ED2AF841CF5"/>
    <w:rsid w:val="00C8282E"/>
  </w:style>
  <w:style w:type="paragraph" w:customStyle="1" w:styleId="7DACD5501E3A47C990ACD7CC933EAD1A">
    <w:name w:val="7DACD5501E3A47C990ACD7CC933EAD1A"/>
    <w:rsid w:val="00C8282E"/>
  </w:style>
  <w:style w:type="paragraph" w:customStyle="1" w:styleId="41FC978F63A343A687FA3F2161119DCA">
    <w:name w:val="41FC978F63A343A687FA3F2161119DCA"/>
    <w:rsid w:val="00C8282E"/>
  </w:style>
  <w:style w:type="paragraph" w:customStyle="1" w:styleId="C85EDBD0ED5B4579B7534E30C387144F">
    <w:name w:val="C85EDBD0ED5B4579B7534E30C387144F"/>
    <w:rsid w:val="00C8282E"/>
  </w:style>
  <w:style w:type="paragraph" w:customStyle="1" w:styleId="4A432B014CF2464EB06282520BE47E89">
    <w:name w:val="4A432B014CF2464EB06282520BE47E89"/>
    <w:rsid w:val="00C8282E"/>
  </w:style>
  <w:style w:type="paragraph" w:customStyle="1" w:styleId="07FEBDD9B5D74CB1BE715E7DDC71B8CA">
    <w:name w:val="07FEBDD9B5D74CB1BE715E7DDC71B8CA"/>
    <w:rsid w:val="00C8282E"/>
  </w:style>
  <w:style w:type="paragraph" w:customStyle="1" w:styleId="2E11139036C44800823AB554B96030FD">
    <w:name w:val="2E11139036C44800823AB554B96030FD"/>
    <w:rsid w:val="00C8282E"/>
  </w:style>
  <w:style w:type="paragraph" w:customStyle="1" w:styleId="C0C3B44C4ABD4469AD2229C1B292E51E">
    <w:name w:val="C0C3B44C4ABD4469AD2229C1B292E51E"/>
    <w:rsid w:val="00C8282E"/>
  </w:style>
  <w:style w:type="paragraph" w:customStyle="1" w:styleId="3B24947EB0EC4076B893017A6A1253D0">
    <w:name w:val="3B24947EB0EC4076B893017A6A1253D0"/>
    <w:rsid w:val="00C8282E"/>
  </w:style>
  <w:style w:type="paragraph" w:customStyle="1" w:styleId="E05E1F2E214148A9BF6BB38DC951E353">
    <w:name w:val="E05E1F2E214148A9BF6BB38DC951E353"/>
    <w:rsid w:val="00C8282E"/>
  </w:style>
  <w:style w:type="paragraph" w:customStyle="1" w:styleId="2E25773B628043628704B8EA58EBE82E">
    <w:name w:val="2E25773B628043628704B8EA58EBE82E"/>
    <w:rsid w:val="00C8282E"/>
  </w:style>
  <w:style w:type="paragraph" w:customStyle="1" w:styleId="E9535D8A3B2D4736A6717BD35EA975E7">
    <w:name w:val="E9535D8A3B2D4736A6717BD35EA975E7"/>
    <w:rsid w:val="00C8282E"/>
  </w:style>
  <w:style w:type="paragraph" w:customStyle="1" w:styleId="071C71F761C04FBA880437F5F549F8FC">
    <w:name w:val="071C71F761C04FBA880437F5F549F8FC"/>
    <w:rsid w:val="00C8282E"/>
  </w:style>
  <w:style w:type="paragraph" w:customStyle="1" w:styleId="450BCF7B34FA46AE9FC838A37B00C3FB">
    <w:name w:val="450BCF7B34FA46AE9FC838A37B00C3FB"/>
    <w:rsid w:val="00C8282E"/>
  </w:style>
  <w:style w:type="paragraph" w:customStyle="1" w:styleId="EF13CDFBF7AC426C99EF8DE3466F32A1">
    <w:name w:val="EF13CDFBF7AC426C99EF8DE3466F32A1"/>
    <w:rsid w:val="00C8282E"/>
  </w:style>
  <w:style w:type="paragraph" w:customStyle="1" w:styleId="B1BD8B5C48C34FFCB9A9EB6C24E09341">
    <w:name w:val="B1BD8B5C48C34FFCB9A9EB6C24E09341"/>
    <w:rsid w:val="00C8282E"/>
  </w:style>
  <w:style w:type="paragraph" w:customStyle="1" w:styleId="33E64C682D9D490E8D94425B8AF29FB0">
    <w:name w:val="33E64C682D9D490E8D94425B8AF29FB0"/>
    <w:rsid w:val="00C8282E"/>
  </w:style>
  <w:style w:type="paragraph" w:customStyle="1" w:styleId="9A7B2CE2B18C4900937BB63257B84EEA">
    <w:name w:val="9A7B2CE2B18C4900937BB63257B84EEA"/>
    <w:rsid w:val="00C8282E"/>
  </w:style>
  <w:style w:type="paragraph" w:customStyle="1" w:styleId="5DD49FA7E82A4C828BB27C431D920B0E">
    <w:name w:val="5DD49FA7E82A4C828BB27C431D920B0E"/>
    <w:rsid w:val="00C8282E"/>
  </w:style>
  <w:style w:type="paragraph" w:customStyle="1" w:styleId="8A9DE3D7826E4A5E9E74CE40AF0D01E8">
    <w:name w:val="8A9DE3D7826E4A5E9E74CE40AF0D01E8"/>
    <w:rsid w:val="00C8282E"/>
  </w:style>
  <w:style w:type="paragraph" w:customStyle="1" w:styleId="34A9E5F2CDFE404B8A92D7290B370C60">
    <w:name w:val="34A9E5F2CDFE404B8A92D7290B370C60"/>
    <w:rsid w:val="00C8282E"/>
  </w:style>
  <w:style w:type="paragraph" w:customStyle="1" w:styleId="83DB0036836D481D809BCBAD15D9F2BD">
    <w:name w:val="83DB0036836D481D809BCBAD15D9F2BD"/>
    <w:rsid w:val="00C8282E"/>
  </w:style>
  <w:style w:type="paragraph" w:customStyle="1" w:styleId="466E17EDC00744F4B0C9047B8FAE6807">
    <w:name w:val="466E17EDC00744F4B0C9047B8FAE6807"/>
    <w:rsid w:val="00C8282E"/>
  </w:style>
  <w:style w:type="paragraph" w:customStyle="1" w:styleId="8F2E7ADE6E084C0C9748820E312A24EE">
    <w:name w:val="8F2E7ADE6E084C0C9748820E312A24EE"/>
    <w:rsid w:val="00C8282E"/>
  </w:style>
  <w:style w:type="paragraph" w:customStyle="1" w:styleId="086ABD5BC2404C9FABFB9BB8D4B75DD1">
    <w:name w:val="086ABD5BC2404C9FABFB9BB8D4B75DD1"/>
    <w:rsid w:val="00C8282E"/>
  </w:style>
  <w:style w:type="paragraph" w:customStyle="1" w:styleId="48A9F1D7CF9A43509E37078FA51227B5">
    <w:name w:val="48A9F1D7CF9A43509E37078FA51227B5"/>
    <w:rsid w:val="00C8282E"/>
  </w:style>
  <w:style w:type="paragraph" w:customStyle="1" w:styleId="5114208E55C841F593340DC3B7BEB5E4">
    <w:name w:val="5114208E55C841F593340DC3B7BEB5E4"/>
    <w:rsid w:val="00C8282E"/>
  </w:style>
  <w:style w:type="paragraph" w:customStyle="1" w:styleId="83024CB0B9514F4BA8D5C7E3B6A78655">
    <w:name w:val="83024CB0B9514F4BA8D5C7E3B6A78655"/>
    <w:rsid w:val="00C8282E"/>
  </w:style>
  <w:style w:type="paragraph" w:customStyle="1" w:styleId="0E89771D1CCA463583D79FBCFA0C24CE">
    <w:name w:val="0E89771D1CCA463583D79FBCFA0C24CE"/>
    <w:rsid w:val="00C8282E"/>
  </w:style>
  <w:style w:type="paragraph" w:customStyle="1" w:styleId="C999A9313FB845B8A726FF844F02730A">
    <w:name w:val="C999A9313FB845B8A726FF844F02730A"/>
    <w:rsid w:val="00C8282E"/>
  </w:style>
  <w:style w:type="paragraph" w:customStyle="1" w:styleId="EAF713B52D0F459A94DC1948BB271142">
    <w:name w:val="EAF713B52D0F459A94DC1948BB271142"/>
    <w:rsid w:val="00C8282E"/>
  </w:style>
  <w:style w:type="paragraph" w:customStyle="1" w:styleId="B1408A6DEC0042789BD4EDAB5EF11247">
    <w:name w:val="B1408A6DEC0042789BD4EDAB5EF11247"/>
    <w:rsid w:val="00C8282E"/>
  </w:style>
  <w:style w:type="paragraph" w:customStyle="1" w:styleId="306E41DF6DE54445A448BA32A1EB3E78">
    <w:name w:val="306E41DF6DE54445A448BA32A1EB3E78"/>
    <w:rsid w:val="00C8282E"/>
  </w:style>
  <w:style w:type="paragraph" w:customStyle="1" w:styleId="4E49AB5A1BE44C16926BD24C4E3BFEC3">
    <w:name w:val="4E49AB5A1BE44C16926BD24C4E3BFEC3"/>
    <w:rsid w:val="00C8282E"/>
  </w:style>
  <w:style w:type="paragraph" w:customStyle="1" w:styleId="36204741E8074E41850C81EEA21C3190">
    <w:name w:val="36204741E8074E41850C81EEA21C3190"/>
    <w:rsid w:val="00C8282E"/>
  </w:style>
  <w:style w:type="paragraph" w:customStyle="1" w:styleId="509B264F4CB449E2A92E15C662F0A064">
    <w:name w:val="509B264F4CB449E2A92E15C662F0A064"/>
    <w:rsid w:val="00C8282E"/>
  </w:style>
  <w:style w:type="paragraph" w:customStyle="1" w:styleId="E9576188E0BD40BDB432EC19F37A5490">
    <w:name w:val="E9576188E0BD40BDB432EC19F37A5490"/>
    <w:rsid w:val="00C8282E"/>
  </w:style>
  <w:style w:type="paragraph" w:customStyle="1" w:styleId="E98D3EF38F4D42B7AFF04D6432281839">
    <w:name w:val="E98D3EF38F4D42B7AFF04D6432281839"/>
    <w:rsid w:val="00C8282E"/>
  </w:style>
  <w:style w:type="paragraph" w:customStyle="1" w:styleId="D1AE439AC6934860A1CCBA80143B88A8">
    <w:name w:val="D1AE439AC6934860A1CCBA80143B88A8"/>
    <w:rsid w:val="00C8282E"/>
  </w:style>
  <w:style w:type="paragraph" w:customStyle="1" w:styleId="214EE03C9031404AAC24E814895B44AB">
    <w:name w:val="214EE03C9031404AAC24E814895B44AB"/>
    <w:rsid w:val="00C8282E"/>
  </w:style>
  <w:style w:type="paragraph" w:customStyle="1" w:styleId="D0A3E98862E742F8ACFF9B89CDBB0C82">
    <w:name w:val="D0A3E98862E742F8ACFF9B89CDBB0C82"/>
    <w:rsid w:val="00C8282E"/>
  </w:style>
  <w:style w:type="paragraph" w:customStyle="1" w:styleId="A41B8EE787F44EF78B7F4BE6B64787B9">
    <w:name w:val="A41B8EE787F44EF78B7F4BE6B64787B9"/>
    <w:rsid w:val="00C8282E"/>
  </w:style>
  <w:style w:type="paragraph" w:customStyle="1" w:styleId="494CDA82D25F47149AD69D6C505BCEF3">
    <w:name w:val="494CDA82D25F47149AD69D6C505BCEF3"/>
    <w:rsid w:val="00C8282E"/>
  </w:style>
  <w:style w:type="paragraph" w:customStyle="1" w:styleId="7F03085CFF7A4E2CAD818F0D2B5C9D3C">
    <w:name w:val="7F03085CFF7A4E2CAD818F0D2B5C9D3C"/>
    <w:rsid w:val="00C8282E"/>
  </w:style>
  <w:style w:type="paragraph" w:customStyle="1" w:styleId="884E9C253D3949ABB5D580D16865901D">
    <w:name w:val="884E9C253D3949ABB5D580D16865901D"/>
    <w:rsid w:val="00C8282E"/>
  </w:style>
  <w:style w:type="paragraph" w:customStyle="1" w:styleId="C07D4F7F85744036B165F331542388CB">
    <w:name w:val="C07D4F7F85744036B165F331542388CB"/>
    <w:rsid w:val="00C8282E"/>
  </w:style>
  <w:style w:type="paragraph" w:customStyle="1" w:styleId="5EF8CD39566549F4AD43AF493CD09B4A">
    <w:name w:val="5EF8CD39566549F4AD43AF493CD09B4A"/>
    <w:rsid w:val="00C8282E"/>
  </w:style>
  <w:style w:type="paragraph" w:customStyle="1" w:styleId="21EBA44A71204465BF3750CCBAC671A5">
    <w:name w:val="21EBA44A71204465BF3750CCBAC671A5"/>
    <w:rsid w:val="00C8282E"/>
  </w:style>
  <w:style w:type="paragraph" w:customStyle="1" w:styleId="AB45E2144494454D81F0CAA23F9DABD5">
    <w:name w:val="AB45E2144494454D81F0CAA23F9DABD5"/>
    <w:rsid w:val="00C8282E"/>
  </w:style>
  <w:style w:type="paragraph" w:customStyle="1" w:styleId="765B85F3A16B409CAAA6BD25D33E22C7">
    <w:name w:val="765B85F3A16B409CAAA6BD25D33E22C7"/>
    <w:rsid w:val="00C8282E"/>
  </w:style>
  <w:style w:type="paragraph" w:customStyle="1" w:styleId="CB0761CE3240456795AC819306F2939B">
    <w:name w:val="CB0761CE3240456795AC819306F2939B"/>
    <w:rsid w:val="00C8282E"/>
  </w:style>
  <w:style w:type="paragraph" w:customStyle="1" w:styleId="9BE363D2AD774FA3A5068D3023DC5B65">
    <w:name w:val="9BE363D2AD774FA3A5068D3023DC5B65"/>
    <w:rsid w:val="00C8282E"/>
  </w:style>
  <w:style w:type="paragraph" w:customStyle="1" w:styleId="4E12D9DEB1AD44F482B447277B06DE75">
    <w:name w:val="4E12D9DEB1AD44F482B447277B06DE75"/>
    <w:rsid w:val="00C8282E"/>
  </w:style>
  <w:style w:type="paragraph" w:customStyle="1" w:styleId="084CEDF930B540EBA6C82B404434B88E">
    <w:name w:val="084CEDF930B540EBA6C82B404434B88E"/>
    <w:rsid w:val="00C8282E"/>
  </w:style>
  <w:style w:type="paragraph" w:customStyle="1" w:styleId="C33A6A9BA2B349E1AE9BC6A0165BCB01">
    <w:name w:val="C33A6A9BA2B349E1AE9BC6A0165BCB01"/>
    <w:rsid w:val="00C8282E"/>
  </w:style>
  <w:style w:type="paragraph" w:customStyle="1" w:styleId="AFE918D2AC934A428F0EDA0CB58C0DEA">
    <w:name w:val="AFE918D2AC934A428F0EDA0CB58C0DEA"/>
    <w:rsid w:val="00C8282E"/>
  </w:style>
  <w:style w:type="paragraph" w:customStyle="1" w:styleId="7D5C98AF8DAB410BB60FFE922EEF6C03">
    <w:name w:val="7D5C98AF8DAB410BB60FFE922EEF6C03"/>
    <w:rsid w:val="00C8282E"/>
  </w:style>
  <w:style w:type="paragraph" w:customStyle="1" w:styleId="E0625C7E70B149B6B68147E9BDD9D587">
    <w:name w:val="E0625C7E70B149B6B68147E9BDD9D587"/>
    <w:rsid w:val="00C8282E"/>
  </w:style>
  <w:style w:type="paragraph" w:customStyle="1" w:styleId="93CADC6894B84E99BA3DB92FE496F813">
    <w:name w:val="93CADC6894B84E99BA3DB92FE496F813"/>
    <w:rsid w:val="00C8282E"/>
  </w:style>
  <w:style w:type="paragraph" w:customStyle="1" w:styleId="439FBD3EB341441CAFBD41246986FDD4">
    <w:name w:val="439FBD3EB341441CAFBD41246986FDD4"/>
    <w:rsid w:val="00C8282E"/>
  </w:style>
  <w:style w:type="paragraph" w:customStyle="1" w:styleId="DC34A1B24A194DF5BEEF897CFF3E8DF6">
    <w:name w:val="DC34A1B24A194DF5BEEF897CFF3E8DF6"/>
    <w:rsid w:val="00C8282E"/>
  </w:style>
  <w:style w:type="paragraph" w:customStyle="1" w:styleId="13C4AE4067E742049F865F9BE93016E2">
    <w:name w:val="13C4AE4067E742049F865F9BE93016E2"/>
    <w:rsid w:val="00C8282E"/>
  </w:style>
  <w:style w:type="paragraph" w:customStyle="1" w:styleId="DA11C61BCA3444CAA948B2C8848496F1">
    <w:name w:val="DA11C61BCA3444CAA948B2C8848496F1"/>
    <w:rsid w:val="00C8282E"/>
  </w:style>
  <w:style w:type="paragraph" w:customStyle="1" w:styleId="8B66FABD6AEC40D4B99C7FDCFB2ED34D">
    <w:name w:val="8B66FABD6AEC40D4B99C7FDCFB2ED34D"/>
    <w:rsid w:val="00C8282E"/>
  </w:style>
  <w:style w:type="paragraph" w:customStyle="1" w:styleId="3A0133DACD1C40C89FE1467938FCA462">
    <w:name w:val="3A0133DACD1C40C89FE1467938FCA462"/>
    <w:rsid w:val="00C8282E"/>
  </w:style>
  <w:style w:type="paragraph" w:customStyle="1" w:styleId="6CCC4442512D453AAF54AB3DF4F53BC0">
    <w:name w:val="6CCC4442512D453AAF54AB3DF4F53BC0"/>
    <w:rsid w:val="00C8282E"/>
  </w:style>
  <w:style w:type="paragraph" w:customStyle="1" w:styleId="F84FB8D777974186B32505AFF92F6BB7">
    <w:name w:val="F84FB8D777974186B32505AFF92F6BB7"/>
    <w:rsid w:val="00C8282E"/>
  </w:style>
  <w:style w:type="paragraph" w:customStyle="1" w:styleId="FE6892E72BDC4805AC1A93415512396E">
    <w:name w:val="FE6892E72BDC4805AC1A93415512396E"/>
    <w:rsid w:val="00C8282E"/>
  </w:style>
  <w:style w:type="paragraph" w:customStyle="1" w:styleId="F08192595EC74696B0C022AA48F89F59">
    <w:name w:val="F08192595EC74696B0C022AA48F89F59"/>
    <w:rsid w:val="00C8282E"/>
  </w:style>
  <w:style w:type="paragraph" w:customStyle="1" w:styleId="BC7212ECFF0647588BF0D13F733932CD">
    <w:name w:val="BC7212ECFF0647588BF0D13F733932CD"/>
    <w:rsid w:val="00C8282E"/>
  </w:style>
  <w:style w:type="paragraph" w:customStyle="1" w:styleId="4003ABAD22C94977A53EE5A8D9DDDA92">
    <w:name w:val="4003ABAD22C94977A53EE5A8D9DDDA92"/>
    <w:rsid w:val="00C8282E"/>
  </w:style>
  <w:style w:type="paragraph" w:customStyle="1" w:styleId="D543D3B73A1C40C79FB71E84F91E7278">
    <w:name w:val="D543D3B73A1C40C79FB71E84F91E7278"/>
    <w:rsid w:val="00C8282E"/>
  </w:style>
  <w:style w:type="paragraph" w:customStyle="1" w:styleId="631498FB725143819EF52470A66C7A50">
    <w:name w:val="631498FB725143819EF52470A66C7A50"/>
    <w:rsid w:val="00C8282E"/>
  </w:style>
  <w:style w:type="paragraph" w:customStyle="1" w:styleId="6348687A6FA14634843A67A85E6FE550">
    <w:name w:val="6348687A6FA14634843A67A85E6FE550"/>
    <w:rsid w:val="00C8282E"/>
  </w:style>
  <w:style w:type="paragraph" w:customStyle="1" w:styleId="FC5D8F369C27428D96224C922A931724">
    <w:name w:val="FC5D8F369C27428D96224C922A931724"/>
    <w:rsid w:val="00C8282E"/>
  </w:style>
  <w:style w:type="paragraph" w:customStyle="1" w:styleId="9900A09D56E74991800413960EB3E197">
    <w:name w:val="9900A09D56E74991800413960EB3E197"/>
    <w:rsid w:val="00C8282E"/>
  </w:style>
  <w:style w:type="paragraph" w:customStyle="1" w:styleId="B0917DF5B50A42489F6435F34D1A6015">
    <w:name w:val="B0917DF5B50A42489F6435F34D1A6015"/>
    <w:rsid w:val="00C8282E"/>
  </w:style>
  <w:style w:type="paragraph" w:customStyle="1" w:styleId="3AF1D85828B74AC99C9A7B8C2246EC22">
    <w:name w:val="3AF1D85828B74AC99C9A7B8C2246EC22"/>
    <w:rsid w:val="00C8282E"/>
  </w:style>
  <w:style w:type="paragraph" w:customStyle="1" w:styleId="99E4EFCAFD3F42458997DEA652794853">
    <w:name w:val="99E4EFCAFD3F42458997DEA652794853"/>
    <w:rsid w:val="00C8282E"/>
  </w:style>
  <w:style w:type="paragraph" w:customStyle="1" w:styleId="E901D76AA9BB45C8969547E634261258">
    <w:name w:val="E901D76AA9BB45C8969547E634261258"/>
    <w:rsid w:val="00C8282E"/>
  </w:style>
  <w:style w:type="paragraph" w:customStyle="1" w:styleId="FC90CF2476A248A4B92ADE3CC532EA80">
    <w:name w:val="FC90CF2476A248A4B92ADE3CC532EA80"/>
    <w:rsid w:val="00C8282E"/>
  </w:style>
  <w:style w:type="paragraph" w:customStyle="1" w:styleId="798CFA96C5574518BFA3E34FA6FD51F5">
    <w:name w:val="798CFA96C5574518BFA3E34FA6FD51F5"/>
    <w:rsid w:val="00C8282E"/>
  </w:style>
  <w:style w:type="paragraph" w:customStyle="1" w:styleId="46845F5B53E94EEB9BAFA05FC63A2B72">
    <w:name w:val="46845F5B53E94EEB9BAFA05FC63A2B72"/>
    <w:rsid w:val="00C8282E"/>
  </w:style>
  <w:style w:type="paragraph" w:customStyle="1" w:styleId="D0471592C91B4E718B624C7C949CAB09">
    <w:name w:val="D0471592C91B4E718B624C7C949CAB09"/>
    <w:rsid w:val="00C8282E"/>
  </w:style>
  <w:style w:type="paragraph" w:customStyle="1" w:styleId="EBD45A819C924BAABE003356A1DDF8A3">
    <w:name w:val="EBD45A819C924BAABE003356A1DDF8A3"/>
    <w:rsid w:val="00C8282E"/>
  </w:style>
  <w:style w:type="paragraph" w:customStyle="1" w:styleId="A5B2B7BD72A54D518E75C6DF6D4B0ADE">
    <w:name w:val="A5B2B7BD72A54D518E75C6DF6D4B0ADE"/>
    <w:rsid w:val="00C8282E"/>
  </w:style>
  <w:style w:type="paragraph" w:customStyle="1" w:styleId="EC298C2E7D6A40369562B13B6C89FB16">
    <w:name w:val="EC298C2E7D6A40369562B13B6C89FB16"/>
    <w:rsid w:val="00C8282E"/>
  </w:style>
  <w:style w:type="paragraph" w:customStyle="1" w:styleId="0A018D0A56B041C8B38AA0BD69CD372F">
    <w:name w:val="0A018D0A56B041C8B38AA0BD69CD372F"/>
    <w:rsid w:val="00C8282E"/>
  </w:style>
  <w:style w:type="paragraph" w:customStyle="1" w:styleId="CFD5384B1BF048079200FCBDD6509492">
    <w:name w:val="CFD5384B1BF048079200FCBDD6509492"/>
    <w:rsid w:val="00C8282E"/>
  </w:style>
  <w:style w:type="paragraph" w:customStyle="1" w:styleId="0A682C4F6DF14A5F987B507F8C4AD1B3">
    <w:name w:val="0A682C4F6DF14A5F987B507F8C4AD1B3"/>
    <w:rsid w:val="00C8282E"/>
  </w:style>
  <w:style w:type="paragraph" w:customStyle="1" w:styleId="E6DFF9A3F9C8434EB072BBEF31ACC9BA">
    <w:name w:val="E6DFF9A3F9C8434EB072BBEF31ACC9BA"/>
    <w:rsid w:val="00C8282E"/>
  </w:style>
  <w:style w:type="paragraph" w:customStyle="1" w:styleId="59CA42CAAB3644CE9A26A3C21C107FFD">
    <w:name w:val="59CA42CAAB3644CE9A26A3C21C107FFD"/>
    <w:rsid w:val="00C8282E"/>
  </w:style>
  <w:style w:type="paragraph" w:customStyle="1" w:styleId="076CFA134A834815824B50843A70B0CE">
    <w:name w:val="076CFA134A834815824B50843A70B0CE"/>
    <w:rsid w:val="00C8282E"/>
  </w:style>
  <w:style w:type="paragraph" w:customStyle="1" w:styleId="FA7D4CA5DC4B4822A72039D3A9374B44">
    <w:name w:val="FA7D4CA5DC4B4822A72039D3A9374B44"/>
    <w:rsid w:val="00C8282E"/>
  </w:style>
  <w:style w:type="paragraph" w:customStyle="1" w:styleId="73F3F479B4B04D2791736F56172AD5C1">
    <w:name w:val="73F3F479B4B04D2791736F56172AD5C1"/>
    <w:rsid w:val="00C8282E"/>
  </w:style>
  <w:style w:type="paragraph" w:customStyle="1" w:styleId="7EBB5124FF264714B09A5A20B79BBFAA">
    <w:name w:val="7EBB5124FF264714B09A5A20B79BBFAA"/>
    <w:rsid w:val="00C8282E"/>
  </w:style>
  <w:style w:type="paragraph" w:customStyle="1" w:styleId="B806865A4C6244DA96468874F07798D7">
    <w:name w:val="B806865A4C6244DA96468874F07798D7"/>
    <w:rsid w:val="00C8282E"/>
  </w:style>
  <w:style w:type="paragraph" w:customStyle="1" w:styleId="07338B9B0CB149129C19DA134906E8DB">
    <w:name w:val="07338B9B0CB149129C19DA134906E8DB"/>
    <w:rsid w:val="00C8282E"/>
  </w:style>
  <w:style w:type="paragraph" w:customStyle="1" w:styleId="58AD44C82A654C61908F5FCF6DF7DA70">
    <w:name w:val="58AD44C82A654C61908F5FCF6DF7DA70"/>
    <w:rsid w:val="00C8282E"/>
  </w:style>
  <w:style w:type="paragraph" w:customStyle="1" w:styleId="B702CBE2182D4FD087C1152722F2E6BA">
    <w:name w:val="B702CBE2182D4FD087C1152722F2E6BA"/>
    <w:rsid w:val="00C8282E"/>
  </w:style>
  <w:style w:type="paragraph" w:customStyle="1" w:styleId="C46E1DE7BB4942EC85C49D6389B9F086">
    <w:name w:val="C46E1DE7BB4942EC85C49D6389B9F086"/>
    <w:rsid w:val="00C8282E"/>
  </w:style>
  <w:style w:type="paragraph" w:customStyle="1" w:styleId="93D029D528344BCF8C95120DDC4EFD72">
    <w:name w:val="93D029D528344BCF8C95120DDC4EFD72"/>
    <w:rsid w:val="00C8282E"/>
  </w:style>
  <w:style w:type="paragraph" w:customStyle="1" w:styleId="9A06CD841F2A4203B46649F54D7C77B4">
    <w:name w:val="9A06CD841F2A4203B46649F54D7C77B4"/>
    <w:rsid w:val="00C8282E"/>
  </w:style>
  <w:style w:type="paragraph" w:customStyle="1" w:styleId="B0E41D432CE245AA9F818F48761C1D81">
    <w:name w:val="B0E41D432CE245AA9F818F48761C1D81"/>
    <w:rsid w:val="00C8282E"/>
  </w:style>
  <w:style w:type="paragraph" w:customStyle="1" w:styleId="04590BCB530F4160807F7C5C1CF33CC2">
    <w:name w:val="04590BCB530F4160807F7C5C1CF33CC2"/>
    <w:rsid w:val="00C8282E"/>
  </w:style>
  <w:style w:type="paragraph" w:customStyle="1" w:styleId="A64151AB224A43B39DFB9B147C00666E">
    <w:name w:val="A64151AB224A43B39DFB9B147C00666E"/>
    <w:rsid w:val="00C8282E"/>
  </w:style>
  <w:style w:type="paragraph" w:customStyle="1" w:styleId="C6EAE9ED48E04E0B9B9475CE706ABE36">
    <w:name w:val="C6EAE9ED48E04E0B9B9475CE706ABE36"/>
    <w:rsid w:val="00C8282E"/>
  </w:style>
  <w:style w:type="paragraph" w:customStyle="1" w:styleId="49E43C66E3984DFEB3B72644C63880FF">
    <w:name w:val="49E43C66E3984DFEB3B72644C63880FF"/>
    <w:rsid w:val="00C8282E"/>
  </w:style>
  <w:style w:type="paragraph" w:customStyle="1" w:styleId="C5126A5A778943499A2187D1C3E0B412">
    <w:name w:val="C5126A5A778943499A2187D1C3E0B412"/>
    <w:rsid w:val="00C8282E"/>
  </w:style>
  <w:style w:type="paragraph" w:customStyle="1" w:styleId="8DB6033BA8914B529064A883AB5B9B89">
    <w:name w:val="8DB6033BA8914B529064A883AB5B9B89"/>
    <w:rsid w:val="00C8282E"/>
  </w:style>
  <w:style w:type="paragraph" w:customStyle="1" w:styleId="50DE97AD3F5047DD944DF4C7FB28EC81">
    <w:name w:val="50DE97AD3F5047DD944DF4C7FB28EC81"/>
    <w:rsid w:val="00C8282E"/>
  </w:style>
  <w:style w:type="paragraph" w:customStyle="1" w:styleId="2BDA1D0C055C4F04B9CFD70ACFD22D3C">
    <w:name w:val="2BDA1D0C055C4F04B9CFD70ACFD22D3C"/>
    <w:rsid w:val="00C8282E"/>
  </w:style>
  <w:style w:type="paragraph" w:customStyle="1" w:styleId="C59B6CF8EB694E5690DC925EA0C6531C">
    <w:name w:val="C59B6CF8EB694E5690DC925EA0C6531C"/>
    <w:rsid w:val="00C8282E"/>
  </w:style>
  <w:style w:type="paragraph" w:customStyle="1" w:styleId="2134C4D3C0304269968A8F7F39E38FB5">
    <w:name w:val="2134C4D3C0304269968A8F7F39E38FB5"/>
    <w:rsid w:val="00C8282E"/>
  </w:style>
  <w:style w:type="paragraph" w:customStyle="1" w:styleId="ED32C4385861424B928CFC19DBF8CC7F">
    <w:name w:val="ED32C4385861424B928CFC19DBF8CC7F"/>
    <w:rsid w:val="00C8282E"/>
  </w:style>
  <w:style w:type="paragraph" w:customStyle="1" w:styleId="B83F42FC462141799B845A7251A6EC10">
    <w:name w:val="B83F42FC462141799B845A7251A6EC10"/>
    <w:rsid w:val="00C8282E"/>
  </w:style>
  <w:style w:type="paragraph" w:customStyle="1" w:styleId="8F6E25B2B71942E384C8DBA4E45D7F54">
    <w:name w:val="8F6E25B2B71942E384C8DBA4E45D7F54"/>
    <w:rsid w:val="00C8282E"/>
  </w:style>
  <w:style w:type="paragraph" w:customStyle="1" w:styleId="C3919CF8DAB54850A8F4ABD337CBCFBE">
    <w:name w:val="C3919CF8DAB54850A8F4ABD337CBCFBE"/>
    <w:rsid w:val="00C8282E"/>
  </w:style>
  <w:style w:type="paragraph" w:customStyle="1" w:styleId="2B140BF846824F319AE6AE10536FB0DD">
    <w:name w:val="2B140BF846824F319AE6AE10536FB0DD"/>
    <w:rsid w:val="00C8282E"/>
  </w:style>
  <w:style w:type="paragraph" w:customStyle="1" w:styleId="3AB7065C8C424D1EA0D18F0F8FDF1654">
    <w:name w:val="3AB7065C8C424D1EA0D18F0F8FDF1654"/>
    <w:rsid w:val="00C8282E"/>
  </w:style>
  <w:style w:type="paragraph" w:customStyle="1" w:styleId="82A89EA3F22D473F98BD85146A29060B">
    <w:name w:val="82A89EA3F22D473F98BD85146A29060B"/>
    <w:rsid w:val="00C8282E"/>
  </w:style>
  <w:style w:type="paragraph" w:customStyle="1" w:styleId="6D6FE9E3AA57466984D0EF2131B316CE">
    <w:name w:val="6D6FE9E3AA57466984D0EF2131B316CE"/>
    <w:rsid w:val="00C8282E"/>
  </w:style>
  <w:style w:type="paragraph" w:customStyle="1" w:styleId="91AD75D5FE6149948A711640AE675C51">
    <w:name w:val="91AD75D5FE6149948A711640AE675C51"/>
    <w:rsid w:val="00C8282E"/>
  </w:style>
  <w:style w:type="paragraph" w:customStyle="1" w:styleId="E9FED74ABD8E4DBFACB84ED012E26CDA">
    <w:name w:val="E9FED74ABD8E4DBFACB84ED012E26CDA"/>
    <w:rsid w:val="00C8282E"/>
  </w:style>
  <w:style w:type="paragraph" w:customStyle="1" w:styleId="55A507C83AAE4CF9AEA924E6747CE973">
    <w:name w:val="55A507C83AAE4CF9AEA924E6747CE973"/>
    <w:rsid w:val="00C8282E"/>
  </w:style>
  <w:style w:type="paragraph" w:customStyle="1" w:styleId="02CD5AF07B454EE094270E96468D4169">
    <w:name w:val="02CD5AF07B454EE094270E96468D4169"/>
    <w:rsid w:val="00C8282E"/>
  </w:style>
  <w:style w:type="paragraph" w:customStyle="1" w:styleId="F41DCB9F40FC463997DA6FFD556A79CD">
    <w:name w:val="F41DCB9F40FC463997DA6FFD556A79CD"/>
    <w:rsid w:val="00C8282E"/>
  </w:style>
  <w:style w:type="paragraph" w:customStyle="1" w:styleId="FA39F85DFA004A649FE6716B2FF3C475">
    <w:name w:val="FA39F85DFA004A649FE6716B2FF3C475"/>
    <w:rsid w:val="00C8282E"/>
  </w:style>
  <w:style w:type="paragraph" w:customStyle="1" w:styleId="3D9D5C15128346C081626E66E49022BD">
    <w:name w:val="3D9D5C15128346C081626E66E49022BD"/>
    <w:rsid w:val="00C8282E"/>
  </w:style>
  <w:style w:type="paragraph" w:customStyle="1" w:styleId="A3DE6B1E83B045158AD7387840ACE971">
    <w:name w:val="A3DE6B1E83B045158AD7387840ACE971"/>
    <w:rsid w:val="00C8282E"/>
  </w:style>
  <w:style w:type="paragraph" w:customStyle="1" w:styleId="F08DAC3D57044E3C8BA7F8FCB41491F1">
    <w:name w:val="F08DAC3D57044E3C8BA7F8FCB41491F1"/>
    <w:rsid w:val="00C8282E"/>
  </w:style>
  <w:style w:type="paragraph" w:customStyle="1" w:styleId="8327463804594337A6074C15A00E422E">
    <w:name w:val="8327463804594337A6074C15A00E422E"/>
    <w:rsid w:val="00C8282E"/>
  </w:style>
  <w:style w:type="paragraph" w:customStyle="1" w:styleId="42C612CD6C174AD3B0409CCEAD3199BD">
    <w:name w:val="42C612CD6C174AD3B0409CCEAD3199BD"/>
    <w:rsid w:val="00C8282E"/>
  </w:style>
  <w:style w:type="paragraph" w:customStyle="1" w:styleId="A60226AED19046B9B4F93F9DBA39C308">
    <w:name w:val="A60226AED19046B9B4F93F9DBA39C308"/>
    <w:rsid w:val="00C8282E"/>
  </w:style>
  <w:style w:type="paragraph" w:customStyle="1" w:styleId="AE960984689D4F7188F5C89BCBEF6686">
    <w:name w:val="AE960984689D4F7188F5C89BCBEF6686"/>
    <w:rsid w:val="00C8282E"/>
  </w:style>
  <w:style w:type="paragraph" w:customStyle="1" w:styleId="6B3DE9C7951E4F638D8200AC9190E375">
    <w:name w:val="6B3DE9C7951E4F638D8200AC9190E375"/>
    <w:rsid w:val="00C8282E"/>
  </w:style>
  <w:style w:type="paragraph" w:customStyle="1" w:styleId="9F295C2886004AF1B95FD5E12960F296">
    <w:name w:val="9F295C2886004AF1B95FD5E12960F296"/>
    <w:rsid w:val="00C8282E"/>
  </w:style>
  <w:style w:type="paragraph" w:customStyle="1" w:styleId="5985C43372F847C885C6D280CF266F39">
    <w:name w:val="5985C43372F847C885C6D280CF266F39"/>
    <w:rsid w:val="00C8282E"/>
  </w:style>
  <w:style w:type="paragraph" w:customStyle="1" w:styleId="87AA89163464437889653E3A01848925">
    <w:name w:val="87AA89163464437889653E3A01848925"/>
    <w:rsid w:val="00C8282E"/>
  </w:style>
  <w:style w:type="paragraph" w:customStyle="1" w:styleId="70A8822D3B384B22BCB9518DF9B35245">
    <w:name w:val="70A8822D3B384B22BCB9518DF9B35245"/>
    <w:rsid w:val="00C8282E"/>
  </w:style>
  <w:style w:type="paragraph" w:customStyle="1" w:styleId="10550398DA6F4924AC407E60A27BC815">
    <w:name w:val="10550398DA6F4924AC407E60A27BC815"/>
    <w:rsid w:val="00C8282E"/>
  </w:style>
  <w:style w:type="paragraph" w:customStyle="1" w:styleId="673C07805D5F4E6096672E5DCE05EC8A">
    <w:name w:val="673C07805D5F4E6096672E5DCE05EC8A"/>
    <w:rsid w:val="00C8282E"/>
  </w:style>
  <w:style w:type="paragraph" w:customStyle="1" w:styleId="7DCA22A8BDF244409AF37775A7194B9B">
    <w:name w:val="7DCA22A8BDF244409AF37775A7194B9B"/>
    <w:rsid w:val="00C8282E"/>
  </w:style>
  <w:style w:type="paragraph" w:customStyle="1" w:styleId="7360ECEABBE744A38317DC75D5814E54">
    <w:name w:val="7360ECEABBE744A38317DC75D5814E54"/>
    <w:rsid w:val="00C8282E"/>
  </w:style>
  <w:style w:type="paragraph" w:customStyle="1" w:styleId="1C31963343F646B8BD975EF5894F15EC">
    <w:name w:val="1C31963343F646B8BD975EF5894F15EC"/>
    <w:rsid w:val="00C8282E"/>
  </w:style>
  <w:style w:type="paragraph" w:customStyle="1" w:styleId="36264650C5244B4CA6EBC5AFCD0A36E0">
    <w:name w:val="36264650C5244B4CA6EBC5AFCD0A36E0"/>
    <w:rsid w:val="00C8282E"/>
  </w:style>
  <w:style w:type="paragraph" w:customStyle="1" w:styleId="B2F5DDA2BBE94E54AEF01707E677CF25">
    <w:name w:val="B2F5DDA2BBE94E54AEF01707E677CF25"/>
    <w:rsid w:val="00C8282E"/>
  </w:style>
  <w:style w:type="paragraph" w:customStyle="1" w:styleId="A0C431FD8B014714BE0587FEE9EB817B">
    <w:name w:val="A0C431FD8B014714BE0587FEE9EB817B"/>
    <w:rsid w:val="00C8282E"/>
  </w:style>
  <w:style w:type="paragraph" w:customStyle="1" w:styleId="CE6B457B34CA480DA0D0923467AC27C3">
    <w:name w:val="CE6B457B34CA480DA0D0923467AC27C3"/>
    <w:rsid w:val="00C8282E"/>
  </w:style>
  <w:style w:type="paragraph" w:customStyle="1" w:styleId="15462497ADF34401BA5C720CC3CE0602">
    <w:name w:val="15462497ADF34401BA5C720CC3CE0602"/>
    <w:rsid w:val="00C8282E"/>
  </w:style>
  <w:style w:type="paragraph" w:customStyle="1" w:styleId="6863D049471041D3BE607CA2F09CB32A">
    <w:name w:val="6863D049471041D3BE607CA2F09CB32A"/>
    <w:rsid w:val="00C8282E"/>
  </w:style>
  <w:style w:type="paragraph" w:customStyle="1" w:styleId="A424DE09D2FB49D1814051259EAB7A13">
    <w:name w:val="A424DE09D2FB49D1814051259EAB7A13"/>
    <w:rsid w:val="00C8282E"/>
  </w:style>
  <w:style w:type="paragraph" w:customStyle="1" w:styleId="D0EC289A16D34219A8BC3320EDC94368">
    <w:name w:val="D0EC289A16D34219A8BC3320EDC94368"/>
    <w:rsid w:val="00C8282E"/>
  </w:style>
  <w:style w:type="paragraph" w:customStyle="1" w:styleId="1C7E2749AE6C481EA105AEEE835834C0">
    <w:name w:val="1C7E2749AE6C481EA105AEEE835834C0"/>
    <w:rsid w:val="00C8282E"/>
  </w:style>
  <w:style w:type="paragraph" w:customStyle="1" w:styleId="82213B6140064745AF2D034417A303E1">
    <w:name w:val="82213B6140064745AF2D034417A303E1"/>
    <w:rsid w:val="00C8282E"/>
  </w:style>
  <w:style w:type="paragraph" w:customStyle="1" w:styleId="267FCCF110904A49B70DEB81CD373A2A">
    <w:name w:val="267FCCF110904A49B70DEB81CD373A2A"/>
    <w:rsid w:val="00C8282E"/>
  </w:style>
  <w:style w:type="paragraph" w:customStyle="1" w:styleId="3CB497D6DE254EDA94B6E716A7CDB537">
    <w:name w:val="3CB497D6DE254EDA94B6E716A7CDB537"/>
    <w:rsid w:val="00C8282E"/>
  </w:style>
  <w:style w:type="paragraph" w:customStyle="1" w:styleId="B0E37EFBE97247E99DE48497CF5A1914">
    <w:name w:val="B0E37EFBE97247E99DE48497CF5A1914"/>
    <w:rsid w:val="00C8282E"/>
  </w:style>
  <w:style w:type="paragraph" w:customStyle="1" w:styleId="A0E8D977B85943958508CC0D81DBAC7C">
    <w:name w:val="A0E8D977B85943958508CC0D81DBAC7C"/>
    <w:rsid w:val="00C8282E"/>
  </w:style>
  <w:style w:type="paragraph" w:customStyle="1" w:styleId="1C2F5D6F9FE34529B5E6747B7B4FA148">
    <w:name w:val="1C2F5D6F9FE34529B5E6747B7B4FA148"/>
    <w:rsid w:val="00C8282E"/>
  </w:style>
  <w:style w:type="paragraph" w:customStyle="1" w:styleId="8AA4F78775644451850B45A42D714677">
    <w:name w:val="8AA4F78775644451850B45A42D714677"/>
    <w:rsid w:val="00C8282E"/>
  </w:style>
  <w:style w:type="paragraph" w:customStyle="1" w:styleId="BAF20421040546E9947CD177DEC98776">
    <w:name w:val="BAF20421040546E9947CD177DEC98776"/>
    <w:rsid w:val="00C8282E"/>
  </w:style>
  <w:style w:type="paragraph" w:customStyle="1" w:styleId="6255B53FBA944FD09AD28DE92731D93B">
    <w:name w:val="6255B53FBA944FD09AD28DE92731D93B"/>
    <w:rsid w:val="00C8282E"/>
  </w:style>
  <w:style w:type="paragraph" w:customStyle="1" w:styleId="B30B7D50D60C45EBB9248A66678E3D35">
    <w:name w:val="B30B7D50D60C45EBB9248A66678E3D35"/>
    <w:rsid w:val="00C8282E"/>
  </w:style>
  <w:style w:type="paragraph" w:customStyle="1" w:styleId="E6832C33254F4C898BA3765AB710F950">
    <w:name w:val="E6832C33254F4C898BA3765AB710F950"/>
    <w:rsid w:val="00C8282E"/>
  </w:style>
  <w:style w:type="paragraph" w:customStyle="1" w:styleId="38DA50A8C31F4A9CA1F75EB3D6ED199E">
    <w:name w:val="38DA50A8C31F4A9CA1F75EB3D6ED199E"/>
    <w:rsid w:val="00C8282E"/>
  </w:style>
  <w:style w:type="paragraph" w:customStyle="1" w:styleId="1A63FFAA552E4755B474827BFC4BB3D5">
    <w:name w:val="1A63FFAA552E4755B474827BFC4BB3D5"/>
    <w:rsid w:val="00C8282E"/>
  </w:style>
  <w:style w:type="paragraph" w:customStyle="1" w:styleId="E4A5E4F326D64431BC4B66B943B76D32">
    <w:name w:val="E4A5E4F326D64431BC4B66B943B76D32"/>
    <w:rsid w:val="00C8282E"/>
  </w:style>
  <w:style w:type="paragraph" w:customStyle="1" w:styleId="B785C054F51A4480BFBA3912D6B4E9ED">
    <w:name w:val="B785C054F51A4480BFBA3912D6B4E9ED"/>
    <w:rsid w:val="00C8282E"/>
  </w:style>
  <w:style w:type="paragraph" w:customStyle="1" w:styleId="F79514427AC94A4498BAC8769A7CD8AA">
    <w:name w:val="F79514427AC94A4498BAC8769A7CD8AA"/>
    <w:rsid w:val="00C8282E"/>
  </w:style>
  <w:style w:type="paragraph" w:customStyle="1" w:styleId="D3537125C24F40A496670DEB39FE3625">
    <w:name w:val="D3537125C24F40A496670DEB39FE3625"/>
    <w:rsid w:val="00C8282E"/>
  </w:style>
  <w:style w:type="paragraph" w:customStyle="1" w:styleId="44397544D51A405BAD81499382E93548">
    <w:name w:val="44397544D51A405BAD81499382E93548"/>
    <w:rsid w:val="00C8282E"/>
  </w:style>
  <w:style w:type="paragraph" w:customStyle="1" w:styleId="9FC83A985B7A447CBFADC693594E1404">
    <w:name w:val="9FC83A985B7A447CBFADC693594E1404"/>
    <w:rsid w:val="00C8282E"/>
  </w:style>
  <w:style w:type="paragraph" w:customStyle="1" w:styleId="C2763C906ACE467AAD6FDF0CBC0DC541">
    <w:name w:val="C2763C906ACE467AAD6FDF0CBC0DC541"/>
    <w:rsid w:val="00C8282E"/>
  </w:style>
  <w:style w:type="paragraph" w:customStyle="1" w:styleId="A4788CB9E1D542D4BD498E478E5FF814">
    <w:name w:val="A4788CB9E1D542D4BD498E478E5FF814"/>
    <w:rsid w:val="00C8282E"/>
  </w:style>
  <w:style w:type="paragraph" w:customStyle="1" w:styleId="5D429926FF5F48159E4EF4B22C5E4A9B">
    <w:name w:val="5D429926FF5F48159E4EF4B22C5E4A9B"/>
    <w:rsid w:val="00C8282E"/>
  </w:style>
  <w:style w:type="paragraph" w:customStyle="1" w:styleId="9A93D6BB812C4994BCBF6F11464ACC02">
    <w:name w:val="9A93D6BB812C4994BCBF6F11464ACC02"/>
    <w:rsid w:val="00C8282E"/>
  </w:style>
  <w:style w:type="paragraph" w:customStyle="1" w:styleId="4C5D1C7C59B44DA88693C02EE68DE4A5">
    <w:name w:val="4C5D1C7C59B44DA88693C02EE68DE4A5"/>
    <w:rsid w:val="00C8282E"/>
  </w:style>
  <w:style w:type="paragraph" w:customStyle="1" w:styleId="FA88E1D8E5A74ADCBE7AFB12A54AD940">
    <w:name w:val="FA88E1D8E5A74ADCBE7AFB12A54AD940"/>
    <w:rsid w:val="00C8282E"/>
  </w:style>
  <w:style w:type="paragraph" w:customStyle="1" w:styleId="34382D3BD19F49678C0E1199AC58A821">
    <w:name w:val="34382D3BD19F49678C0E1199AC58A821"/>
    <w:rsid w:val="00C8282E"/>
  </w:style>
  <w:style w:type="paragraph" w:customStyle="1" w:styleId="CB3C6DBDE6064E5483A57419895EF306">
    <w:name w:val="CB3C6DBDE6064E5483A57419895EF306"/>
    <w:rsid w:val="00C8282E"/>
  </w:style>
  <w:style w:type="paragraph" w:customStyle="1" w:styleId="1EFEFA56AF0A4CA88A68A9A7222CC5A2">
    <w:name w:val="1EFEFA56AF0A4CA88A68A9A7222CC5A2"/>
    <w:rsid w:val="00C8282E"/>
  </w:style>
  <w:style w:type="paragraph" w:customStyle="1" w:styleId="F963C92B33AB488DAD1C1FCD650F38D8">
    <w:name w:val="F963C92B33AB488DAD1C1FCD650F38D8"/>
    <w:rsid w:val="00C8282E"/>
  </w:style>
  <w:style w:type="paragraph" w:customStyle="1" w:styleId="BE2495FDEFCD4E7B9AE92BE7E10873BF">
    <w:name w:val="BE2495FDEFCD4E7B9AE92BE7E10873BF"/>
    <w:rsid w:val="00C8282E"/>
  </w:style>
  <w:style w:type="paragraph" w:customStyle="1" w:styleId="55827557D7244A628172FD0223C61354">
    <w:name w:val="55827557D7244A628172FD0223C61354"/>
    <w:rsid w:val="00C8282E"/>
  </w:style>
  <w:style w:type="paragraph" w:customStyle="1" w:styleId="F1A752D590F64C5A8CADDE05120D80EC">
    <w:name w:val="F1A752D590F64C5A8CADDE05120D80EC"/>
    <w:rsid w:val="00C8282E"/>
  </w:style>
  <w:style w:type="paragraph" w:customStyle="1" w:styleId="243A73CE39BD4E31A64FC7DB0B9AB214">
    <w:name w:val="243A73CE39BD4E31A64FC7DB0B9AB214"/>
    <w:rsid w:val="00C8282E"/>
  </w:style>
  <w:style w:type="paragraph" w:customStyle="1" w:styleId="3E00D8C821F14EE18E2929F608DFCE4F">
    <w:name w:val="3E00D8C821F14EE18E2929F608DFCE4F"/>
    <w:rsid w:val="00C8282E"/>
  </w:style>
  <w:style w:type="paragraph" w:customStyle="1" w:styleId="09A99C6257E848D98F390B3A7C0A56B8">
    <w:name w:val="09A99C6257E848D98F390B3A7C0A56B8"/>
    <w:rsid w:val="00C8282E"/>
  </w:style>
  <w:style w:type="paragraph" w:customStyle="1" w:styleId="471F65DD5436452FA54C5910D7B604F2">
    <w:name w:val="471F65DD5436452FA54C5910D7B604F2"/>
    <w:rsid w:val="00C8282E"/>
  </w:style>
  <w:style w:type="paragraph" w:customStyle="1" w:styleId="AB47AA73719245EE8E2B813C61180B19">
    <w:name w:val="AB47AA73719245EE8E2B813C61180B19"/>
    <w:rsid w:val="00C8282E"/>
  </w:style>
  <w:style w:type="paragraph" w:customStyle="1" w:styleId="A765457801C54A8ABCCAB28F5B829700">
    <w:name w:val="A765457801C54A8ABCCAB28F5B829700"/>
    <w:rsid w:val="00C8282E"/>
  </w:style>
  <w:style w:type="paragraph" w:customStyle="1" w:styleId="47D1820D18644F839B63E2CE6C1D13A4">
    <w:name w:val="47D1820D18644F839B63E2CE6C1D13A4"/>
    <w:rsid w:val="00C8282E"/>
  </w:style>
  <w:style w:type="paragraph" w:customStyle="1" w:styleId="00C281C5CCAF41C29B3375C13B6E84F0">
    <w:name w:val="00C281C5CCAF41C29B3375C13B6E84F0"/>
    <w:rsid w:val="00C8282E"/>
  </w:style>
  <w:style w:type="paragraph" w:customStyle="1" w:styleId="856A87D9EF2E4C0DAF680E0A4929E8F6">
    <w:name w:val="856A87D9EF2E4C0DAF680E0A4929E8F6"/>
    <w:rsid w:val="00C8282E"/>
  </w:style>
  <w:style w:type="paragraph" w:customStyle="1" w:styleId="FE18B40C44934E8CBCC155FDC4236D21">
    <w:name w:val="FE18B40C44934E8CBCC155FDC4236D21"/>
    <w:rsid w:val="00C8282E"/>
  </w:style>
  <w:style w:type="paragraph" w:customStyle="1" w:styleId="5F02181BF35C4DCC9D7B89AF0128ADD7">
    <w:name w:val="5F02181BF35C4DCC9D7B89AF0128ADD7"/>
    <w:rsid w:val="00C8282E"/>
  </w:style>
  <w:style w:type="paragraph" w:customStyle="1" w:styleId="3390A41DE0854D96825F35EA50F6F130">
    <w:name w:val="3390A41DE0854D96825F35EA50F6F130"/>
    <w:rsid w:val="00C8282E"/>
  </w:style>
  <w:style w:type="paragraph" w:customStyle="1" w:styleId="CB70F4C9EAB6415689BD2FB778E913C2">
    <w:name w:val="CB70F4C9EAB6415689BD2FB778E913C2"/>
    <w:rsid w:val="00C8282E"/>
  </w:style>
  <w:style w:type="paragraph" w:customStyle="1" w:styleId="BC5EDAF18F2E495ABC55A6327E35820D">
    <w:name w:val="BC5EDAF18F2E495ABC55A6327E35820D"/>
    <w:rsid w:val="00C8282E"/>
  </w:style>
  <w:style w:type="paragraph" w:customStyle="1" w:styleId="8C12F94772D54C9BA5B70FFD77DBA706">
    <w:name w:val="8C12F94772D54C9BA5B70FFD77DBA706"/>
    <w:rsid w:val="00C8282E"/>
  </w:style>
  <w:style w:type="paragraph" w:customStyle="1" w:styleId="7E8116B1389C4835A60492A2C146E2CD">
    <w:name w:val="7E8116B1389C4835A60492A2C146E2CD"/>
    <w:rsid w:val="00C8282E"/>
  </w:style>
  <w:style w:type="paragraph" w:customStyle="1" w:styleId="DE6F053F9A764F949B67DA91B407E116">
    <w:name w:val="DE6F053F9A764F949B67DA91B407E116"/>
    <w:rsid w:val="00C8282E"/>
  </w:style>
  <w:style w:type="paragraph" w:customStyle="1" w:styleId="363F3D4A061E437B9CD028CBD82FC8BC">
    <w:name w:val="363F3D4A061E437B9CD028CBD82FC8BC"/>
    <w:rsid w:val="00C8282E"/>
  </w:style>
  <w:style w:type="paragraph" w:customStyle="1" w:styleId="36642577B4F8458C8EF521BB1BA27E5B">
    <w:name w:val="36642577B4F8458C8EF521BB1BA27E5B"/>
    <w:rsid w:val="00C8282E"/>
  </w:style>
  <w:style w:type="paragraph" w:customStyle="1" w:styleId="A661EF10ACDA4FE6B038F44EEC5E11B2">
    <w:name w:val="A661EF10ACDA4FE6B038F44EEC5E11B2"/>
    <w:rsid w:val="00C8282E"/>
  </w:style>
  <w:style w:type="paragraph" w:customStyle="1" w:styleId="C8F22A5AACC14FB784F3D6B4D010EF13">
    <w:name w:val="C8F22A5AACC14FB784F3D6B4D010EF13"/>
    <w:rsid w:val="00C8282E"/>
  </w:style>
  <w:style w:type="paragraph" w:customStyle="1" w:styleId="AC77BAC99AAD461FB46051E6E361DD8B">
    <w:name w:val="AC77BAC99AAD461FB46051E6E361DD8B"/>
    <w:rsid w:val="00C8282E"/>
  </w:style>
  <w:style w:type="paragraph" w:customStyle="1" w:styleId="DDED20BB8DFD47C2A89AEEA2CC64B1FB">
    <w:name w:val="DDED20BB8DFD47C2A89AEEA2CC64B1FB"/>
    <w:rsid w:val="00C8282E"/>
  </w:style>
  <w:style w:type="paragraph" w:customStyle="1" w:styleId="70A430EACCAC41BCAE83816695E281D0">
    <w:name w:val="70A430EACCAC41BCAE83816695E281D0"/>
    <w:rsid w:val="00C8282E"/>
  </w:style>
  <w:style w:type="paragraph" w:customStyle="1" w:styleId="3216328319F340EDB0E7FA2AE61D0377">
    <w:name w:val="3216328319F340EDB0E7FA2AE61D0377"/>
    <w:rsid w:val="00C8282E"/>
  </w:style>
  <w:style w:type="paragraph" w:customStyle="1" w:styleId="985F3E337D1D4314AC1422D16E1D0474">
    <w:name w:val="985F3E337D1D4314AC1422D16E1D0474"/>
    <w:rsid w:val="00C8282E"/>
  </w:style>
  <w:style w:type="paragraph" w:customStyle="1" w:styleId="EA91B93A8CF44A40BBC24CF40B4248FA">
    <w:name w:val="EA91B93A8CF44A40BBC24CF40B4248FA"/>
    <w:rsid w:val="00C8282E"/>
  </w:style>
  <w:style w:type="paragraph" w:customStyle="1" w:styleId="C4F043C2EF0A45D5A16A4103BA46F347">
    <w:name w:val="C4F043C2EF0A45D5A16A4103BA46F347"/>
    <w:rsid w:val="00C8282E"/>
  </w:style>
  <w:style w:type="paragraph" w:customStyle="1" w:styleId="18C851248D954EDFA32BAFE07CD0DC67">
    <w:name w:val="18C851248D954EDFA32BAFE07CD0DC67"/>
    <w:rsid w:val="00C8282E"/>
  </w:style>
  <w:style w:type="paragraph" w:customStyle="1" w:styleId="945F8448A9D34ACA8E859BBD655DA309">
    <w:name w:val="945F8448A9D34ACA8E859BBD655DA309"/>
    <w:rsid w:val="00C8282E"/>
  </w:style>
  <w:style w:type="paragraph" w:customStyle="1" w:styleId="7382B70757EC4CEEBB8E329944468A9F">
    <w:name w:val="7382B70757EC4CEEBB8E329944468A9F"/>
    <w:rsid w:val="00C8282E"/>
  </w:style>
  <w:style w:type="paragraph" w:customStyle="1" w:styleId="946648B9076D4DF6BA7D3A6A9832D3DC">
    <w:name w:val="946648B9076D4DF6BA7D3A6A9832D3DC"/>
    <w:rsid w:val="00C8282E"/>
  </w:style>
  <w:style w:type="paragraph" w:customStyle="1" w:styleId="28EE7AE3D0BF4FDC95AE8D1D965764DF">
    <w:name w:val="28EE7AE3D0BF4FDC95AE8D1D965764DF"/>
    <w:rsid w:val="00C8282E"/>
  </w:style>
  <w:style w:type="paragraph" w:customStyle="1" w:styleId="366BB785A1C44752A1EE534B15309B15">
    <w:name w:val="366BB785A1C44752A1EE534B15309B15"/>
    <w:rsid w:val="00C8282E"/>
  </w:style>
  <w:style w:type="paragraph" w:customStyle="1" w:styleId="EF7AEB9B2411431FB18450B6B792C51A">
    <w:name w:val="EF7AEB9B2411431FB18450B6B792C51A"/>
    <w:rsid w:val="00C8282E"/>
  </w:style>
  <w:style w:type="paragraph" w:customStyle="1" w:styleId="C356E49E8D314679A8E1A29FF55DB56A">
    <w:name w:val="C356E49E8D314679A8E1A29FF55DB56A"/>
    <w:rsid w:val="00C8282E"/>
  </w:style>
  <w:style w:type="paragraph" w:customStyle="1" w:styleId="F08B664E928C42BB98E03CEB34A115A8">
    <w:name w:val="F08B664E928C42BB98E03CEB34A115A8"/>
    <w:rsid w:val="00C8282E"/>
  </w:style>
  <w:style w:type="paragraph" w:customStyle="1" w:styleId="5AD3CA8F39AC4F14A8DE87DF8CD554D4">
    <w:name w:val="5AD3CA8F39AC4F14A8DE87DF8CD554D4"/>
    <w:rsid w:val="00C8282E"/>
  </w:style>
  <w:style w:type="paragraph" w:customStyle="1" w:styleId="68C415B6FC9A4D10B016251530CB70B5">
    <w:name w:val="68C415B6FC9A4D10B016251530CB70B5"/>
    <w:rsid w:val="00C8282E"/>
  </w:style>
  <w:style w:type="paragraph" w:customStyle="1" w:styleId="43B65118C44A4EC68E328E5AA4DAABAB">
    <w:name w:val="43B65118C44A4EC68E328E5AA4DAABAB"/>
    <w:rsid w:val="00C8282E"/>
  </w:style>
  <w:style w:type="paragraph" w:customStyle="1" w:styleId="74D7B72DB1244FC380BDC38B0FC17F7F">
    <w:name w:val="74D7B72DB1244FC380BDC38B0FC17F7F"/>
    <w:rsid w:val="00C8282E"/>
  </w:style>
  <w:style w:type="paragraph" w:customStyle="1" w:styleId="03618B6B0FB24DAF8FF82E817C29472E">
    <w:name w:val="03618B6B0FB24DAF8FF82E817C29472E"/>
    <w:rsid w:val="00C8282E"/>
  </w:style>
  <w:style w:type="paragraph" w:customStyle="1" w:styleId="97D687A5BCEB4359BFF242AA893240F1">
    <w:name w:val="97D687A5BCEB4359BFF242AA893240F1"/>
    <w:rsid w:val="00C8282E"/>
  </w:style>
  <w:style w:type="paragraph" w:customStyle="1" w:styleId="9BB1C6F859A04485A1B2A1DF7F9FEA91">
    <w:name w:val="9BB1C6F859A04485A1B2A1DF7F9FEA91"/>
    <w:rsid w:val="00C8282E"/>
  </w:style>
  <w:style w:type="paragraph" w:customStyle="1" w:styleId="CF07874C2F38427AAE843F29A1666F74">
    <w:name w:val="CF07874C2F38427AAE843F29A1666F74"/>
    <w:rsid w:val="00C8282E"/>
  </w:style>
  <w:style w:type="paragraph" w:customStyle="1" w:styleId="F1A60198EEC94084AE56DA8A6725F286">
    <w:name w:val="F1A60198EEC94084AE56DA8A6725F286"/>
    <w:rsid w:val="00C8282E"/>
  </w:style>
  <w:style w:type="paragraph" w:customStyle="1" w:styleId="DA4271E88EFA4ECDBB57E429A2E532B3">
    <w:name w:val="DA4271E88EFA4ECDBB57E429A2E532B3"/>
    <w:rsid w:val="00C8282E"/>
  </w:style>
  <w:style w:type="paragraph" w:customStyle="1" w:styleId="48A73738F9754915845AE487BFB5DD03">
    <w:name w:val="48A73738F9754915845AE487BFB5DD03"/>
    <w:rsid w:val="00C8282E"/>
  </w:style>
  <w:style w:type="paragraph" w:customStyle="1" w:styleId="1D53F4BB6A4744A1B58AAD5C1DD67183">
    <w:name w:val="1D53F4BB6A4744A1B58AAD5C1DD67183"/>
    <w:rsid w:val="00C8282E"/>
  </w:style>
  <w:style w:type="paragraph" w:customStyle="1" w:styleId="D2EC64CEBA7546FAAE7EA82152EB86EA">
    <w:name w:val="D2EC64CEBA7546FAAE7EA82152EB86EA"/>
    <w:rsid w:val="00C8282E"/>
  </w:style>
  <w:style w:type="paragraph" w:customStyle="1" w:styleId="6BEA87DC68454D6FA498399D8D03E2BC">
    <w:name w:val="6BEA87DC68454D6FA498399D8D03E2BC"/>
    <w:rsid w:val="00C8282E"/>
  </w:style>
  <w:style w:type="paragraph" w:customStyle="1" w:styleId="4DA70BEC2ED943928829C759452FFEC9">
    <w:name w:val="4DA70BEC2ED943928829C759452FFEC9"/>
    <w:rsid w:val="00C8282E"/>
  </w:style>
  <w:style w:type="paragraph" w:customStyle="1" w:styleId="F81008CE49964F0EB71F1D2658DE94DD">
    <w:name w:val="F81008CE49964F0EB71F1D2658DE94DD"/>
    <w:rsid w:val="00C8282E"/>
  </w:style>
  <w:style w:type="paragraph" w:customStyle="1" w:styleId="4EBC1B37EA6C4A59A4B97A57E1094CEF">
    <w:name w:val="4EBC1B37EA6C4A59A4B97A57E1094CEF"/>
    <w:rsid w:val="00C8282E"/>
  </w:style>
  <w:style w:type="paragraph" w:customStyle="1" w:styleId="0D081972D07B4AA9901373235E93633D">
    <w:name w:val="0D081972D07B4AA9901373235E93633D"/>
    <w:rsid w:val="00C8282E"/>
  </w:style>
  <w:style w:type="paragraph" w:customStyle="1" w:styleId="C4FACF4033C449F2BACC406057235108">
    <w:name w:val="C4FACF4033C449F2BACC406057235108"/>
    <w:rsid w:val="00C8282E"/>
  </w:style>
  <w:style w:type="paragraph" w:customStyle="1" w:styleId="44CEA37CEC884C3C9A702369FCEA893E">
    <w:name w:val="44CEA37CEC884C3C9A702369FCEA893E"/>
    <w:rsid w:val="00C8282E"/>
  </w:style>
  <w:style w:type="paragraph" w:customStyle="1" w:styleId="9EC5DB9406A74A37923D3E751FE5658B">
    <w:name w:val="9EC5DB9406A74A37923D3E751FE5658B"/>
    <w:rsid w:val="00C8282E"/>
  </w:style>
  <w:style w:type="paragraph" w:customStyle="1" w:styleId="A7A1600F0A7A4AFFBD6D0D8032B6F540">
    <w:name w:val="A7A1600F0A7A4AFFBD6D0D8032B6F540"/>
    <w:rsid w:val="00C8282E"/>
  </w:style>
  <w:style w:type="paragraph" w:customStyle="1" w:styleId="5A3321706242483796FC02B4CAC1CDC6">
    <w:name w:val="5A3321706242483796FC02B4CAC1CDC6"/>
    <w:rsid w:val="00C8282E"/>
  </w:style>
  <w:style w:type="paragraph" w:customStyle="1" w:styleId="3FDA5A90D846417583D43D2C525756DB">
    <w:name w:val="3FDA5A90D846417583D43D2C525756DB"/>
    <w:rsid w:val="00C8282E"/>
  </w:style>
  <w:style w:type="paragraph" w:customStyle="1" w:styleId="A591FE104ED141C68FD47181BD0902DE">
    <w:name w:val="A591FE104ED141C68FD47181BD0902DE"/>
    <w:rsid w:val="00C8282E"/>
  </w:style>
  <w:style w:type="paragraph" w:customStyle="1" w:styleId="956AD01BA41648C1B93E15F0835789EB">
    <w:name w:val="956AD01BA41648C1B93E15F0835789EB"/>
    <w:rsid w:val="00C8282E"/>
  </w:style>
  <w:style w:type="paragraph" w:customStyle="1" w:styleId="1BDC988081BA47EB8C97FE1628DBAE5B">
    <w:name w:val="1BDC988081BA47EB8C97FE1628DBAE5B"/>
    <w:rsid w:val="00C8282E"/>
  </w:style>
  <w:style w:type="paragraph" w:customStyle="1" w:styleId="11732C1803BE4308A22464E5671B5BDC">
    <w:name w:val="11732C1803BE4308A22464E5671B5BDC"/>
    <w:rsid w:val="00C8282E"/>
  </w:style>
  <w:style w:type="paragraph" w:customStyle="1" w:styleId="144098753CDF4C249EC4424F13B3D429">
    <w:name w:val="144098753CDF4C249EC4424F13B3D429"/>
    <w:rsid w:val="00C8282E"/>
  </w:style>
  <w:style w:type="paragraph" w:customStyle="1" w:styleId="2AAC5F9AA69441FF986392C55D954C56">
    <w:name w:val="2AAC5F9AA69441FF986392C55D954C56"/>
    <w:rsid w:val="00C8282E"/>
  </w:style>
  <w:style w:type="paragraph" w:customStyle="1" w:styleId="2DF89B1370614AD8A2A7E66ED3676C3A">
    <w:name w:val="2DF89B1370614AD8A2A7E66ED3676C3A"/>
    <w:rsid w:val="00C8282E"/>
  </w:style>
  <w:style w:type="paragraph" w:customStyle="1" w:styleId="9354819A015046D9B75DA36F9B9AFBBC">
    <w:name w:val="9354819A015046D9B75DA36F9B9AFBBC"/>
    <w:rsid w:val="00C8282E"/>
  </w:style>
  <w:style w:type="paragraph" w:customStyle="1" w:styleId="FE83ED04C08C43FCA69AF48F6841A3C0">
    <w:name w:val="FE83ED04C08C43FCA69AF48F6841A3C0"/>
    <w:rsid w:val="00C8282E"/>
  </w:style>
  <w:style w:type="paragraph" w:customStyle="1" w:styleId="423DE5F8F27B4CC38915BBD9AFD1FEFB">
    <w:name w:val="423DE5F8F27B4CC38915BBD9AFD1FEFB"/>
    <w:rsid w:val="00C828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15</Pages>
  <Words>5483</Words>
  <Characters>31254</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TRISTRANI PREKUCNIK 2023</vt:lpstr>
    </vt:vector>
  </TitlesOfParts>
  <Company/>
  <LinksUpToDate>false</LinksUpToDate>
  <CharactersWithSpaces>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TRISTRANI PREKUCNIK 2023</dc:title>
  <dc:subject>DOKUMENTACIJA V ZVEZI Z ODDAJO JAVNEGA NAROČILA</dc:subject>
  <dc:creator>Tanja</dc:creator>
  <cp:keywords/>
  <dc:description/>
  <cp:lastModifiedBy>Tanja Vintar</cp:lastModifiedBy>
  <cp:revision>4</cp:revision>
  <cp:lastPrinted>2023-07-31T14:02:00Z</cp:lastPrinted>
  <dcterms:created xsi:type="dcterms:W3CDTF">2023-08-07T13:31:00Z</dcterms:created>
  <dcterms:modified xsi:type="dcterms:W3CDTF">2023-08-07T13:32:00Z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